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390a" w14:paraId="622390a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443BE4">
        <w:rPr>
          <w:rFonts w:cs="Times New Roman" w:hAnsi="Times New Roman" w:ascii="Times New Roman"/>
          <w:sz w:val="24"/>
        </w:rPr>
        <w:t>2134/16-13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CF2862" w:rsidRPr="001366DE">
        <w:t>AUTO-SERVIS MIKA I MARIO d.o.o.</w:t>
      </w:r>
      <w:r w:rsidR="00CF2862">
        <w:t xml:space="preserve"> Sveti Ivan Zelina, Vladimira Nazora 53a , MBS: </w:t>
      </w:r>
      <w:r w:rsidR="00CF2862" w:rsidRPr="001366DE">
        <w:t>080184953</w:t>
      </w:r>
      <w:r w:rsidR="00CF2862">
        <w:t xml:space="preserve"> OIB: </w:t>
      </w:r>
      <w:r w:rsidR="00CF2862" w:rsidRPr="001366DE">
        <w:t>09028945614</w:t>
      </w:r>
      <w:r w:rsidR="00CF2862">
        <w:t xml:space="preserve"> </w:t>
      </w:r>
      <w:r w:rsidRPr="003566B3">
        <w:t>dana</w:t>
      </w:r>
      <w:r w:rsidR="0085463C">
        <w:t xml:space="preserve"> </w:t>
      </w:r>
      <w:r w:rsidR="00767E8D">
        <w:t>30</w:t>
      </w:r>
      <w:r w:rsidR="0062454C">
        <w:t xml:space="preserve">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1C107B" w:rsidRPr="001C107B">
        <w:t xml:space="preserve"> </w:t>
      </w:r>
      <w:r w:rsidR="00CF2862" w:rsidRPr="001366DE">
        <w:t>AUTO-SERVIS MIKA I MARIO d.o.o.</w:t>
      </w:r>
      <w:r w:rsidR="00CF2862">
        <w:t xml:space="preserve"> Sveti Ivan Zelina, Vladimira Nazora 53a , MBS: </w:t>
      </w:r>
      <w:r w:rsidR="00CF2862" w:rsidRPr="001366DE">
        <w:t>080184953</w:t>
      </w:r>
      <w:r w:rsidR="00CF2862">
        <w:t xml:space="preserve"> OIB: </w:t>
      </w:r>
      <w:r w:rsidR="00CF2862" w:rsidRPr="001366DE">
        <w:t>09028945614</w:t>
      </w:r>
      <w:r w:rsidR="00CF2862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CF2862">
        <w:rPr>
          <w:bCs/>
        </w:rPr>
        <w:t>2134</w:t>
      </w:r>
      <w:r w:rsidR="00691E86">
        <w:rPr>
          <w:bCs/>
        </w:rPr>
        <w:t>-16</w:t>
      </w:r>
      <w:r w:rsidR="0023428D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1C107B" w:rsidP="001C107B" w:rsidR="001C107B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CF2862">
        <w:t>4</w:t>
      </w:r>
      <w:r w:rsidR="00283F63">
        <w:t>. ožujka</w:t>
      </w:r>
      <w:r>
        <w:t xml:space="preserve"> 2016. 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dužnikm</w:t>
      </w:r>
      <w:r w:rsidR="00283F63" w:rsidRPr="00283F63">
        <w:t xml:space="preserve"> </w:t>
      </w:r>
      <w:r w:rsidR="00CF2862" w:rsidRPr="001366DE">
        <w:t>AUTO-SERVIS MIKA I MARIO d.o.o.</w:t>
      </w:r>
      <w:r w:rsidR="00CF2862">
        <w:t xml:space="preserve"> Sveti Ivan Zelina, Vladimira Nazora 53a , MBS: </w:t>
      </w:r>
      <w:r w:rsidR="00CF2862" w:rsidRPr="001366DE">
        <w:t>080184953</w:t>
      </w:r>
      <w:r w:rsidR="00CF2862">
        <w:t xml:space="preserve"> OIB: </w:t>
      </w:r>
      <w:r w:rsidR="00CF2862" w:rsidRPr="001366DE">
        <w:t>09028945614</w:t>
      </w:r>
      <w:r w:rsidR="0023428D">
        <w:t>.</w:t>
      </w:r>
    </w:p>
    <w:p w:rsidRDefault="001C107B" w:rsidP="001C107B" w:rsidR="001C107B" w:rsidRPr="009B1E96">
      <w:pPr>
        <w:ind w:firstLine="555"/>
      </w:pPr>
      <w:r w:rsidRPr="009B1E96">
        <w:t xml:space="preserve">Prijedlog je podnesen </w:t>
      </w:r>
      <w:r w:rsidRPr="00307A7F">
        <w:t xml:space="preserve">temeljem </w:t>
      </w:r>
      <w:r w:rsidR="004F5BA2">
        <w:t>čl. 444 st. 2</w:t>
      </w:r>
      <w:r w:rsidR="004F5BA2" w:rsidRPr="009815EF">
        <w:t xml:space="preserve"> Stečajnog zakona </w:t>
      </w:r>
      <w:r>
        <w:t xml:space="preserve">(NN 71/15) </w:t>
      </w:r>
      <w:r w:rsidRPr="00307A7F">
        <w:t xml:space="preserve">  u kojem se navodi da stečajni dužnik u očevidniku redoslijeda osnova za plaćanje ima evidentirane neizvršene osnove za plaćanje u neprekinutom r</w:t>
      </w:r>
      <w:r>
        <w:t>azdoblju od 120 dana te da ima 1 zaposlenog</w:t>
      </w:r>
      <w:r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691E86">
        <w:rPr>
          <w:bCs/>
        </w:rPr>
        <w:t>6</w:t>
      </w:r>
      <w:r w:rsidR="00283F63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67E8D">
        <w:rPr>
          <w:noProof w:val="false"/>
        </w:rPr>
        <w:t>30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241740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41740" w:rsidR="002417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41740" w:rsidP="00241740" w:rsidR="00241740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41740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241740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1740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CF2862">
      <w:rPr>
        <w:noProof w:val="false"/>
      </w:rPr>
      <w:t>2134/16-13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B097B"/>
    <w:rsid w:val="001024DB"/>
    <w:rsid w:val="0015645C"/>
    <w:rsid w:val="001C107B"/>
    <w:rsid w:val="001C6B43"/>
    <w:rsid w:val="0023403D"/>
    <w:rsid w:val="0023428D"/>
    <w:rsid w:val="00241740"/>
    <w:rsid w:val="00262E7F"/>
    <w:rsid w:val="00283809"/>
    <w:rsid w:val="00283F63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00EBA"/>
    <w:rsid w:val="00443607"/>
    <w:rsid w:val="00443BE4"/>
    <w:rsid w:val="00481A33"/>
    <w:rsid w:val="004A0E50"/>
    <w:rsid w:val="004B72A9"/>
    <w:rsid w:val="004D61B5"/>
    <w:rsid w:val="004F5BA2"/>
    <w:rsid w:val="005151FF"/>
    <w:rsid w:val="005315D9"/>
    <w:rsid w:val="0062454C"/>
    <w:rsid w:val="00661B34"/>
    <w:rsid w:val="006630E6"/>
    <w:rsid w:val="00691E86"/>
    <w:rsid w:val="006D29D0"/>
    <w:rsid w:val="006D37EF"/>
    <w:rsid w:val="006D7209"/>
    <w:rsid w:val="00763DF5"/>
    <w:rsid w:val="00767E8D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32043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A49A9"/>
    <w:rsid w:val="00CB121F"/>
    <w:rsid w:val="00CC4CC9"/>
    <w:rsid w:val="00CF2862"/>
    <w:rsid w:val="00D51262"/>
    <w:rsid w:val="00D92198"/>
    <w:rsid w:val="00DD686D"/>
    <w:rsid w:val="00E123F8"/>
    <w:rsid w:val="00E568D0"/>
    <w:rsid w:val="00EA30C4"/>
    <w:rsid w:val="00EA3AF8"/>
    <w:rsid w:val="00EB07C2"/>
    <w:rsid w:val="00EC2F02"/>
    <w:rsid w:val="00EE6B44"/>
    <w:rsid w:val="00F33CE5"/>
    <w:rsid w:val="00F35C39"/>
    <w:rsid w:val="00F45796"/>
    <w:rsid w:val="00F47201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1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7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74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7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7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1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7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74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7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7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2134</izvorni_sadrzaj>
    <derivirana_varijabla naziv="DomainObject.Predmet.Broj_1">2134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St-2134/2016</izvorni_sadrzaj>
    <derivirana_varijabla naziv="DomainObject.Predmet.OznakaBroj_1">St-2134/2016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AUTO-SERVIS MIKA I MARIO d.o.o.</izvorni_sadrzaj>
    <derivirana_varijabla naziv="DomainObject.Predmet.ProtustrankaFormated_1">  AUTO-SERVIS MIKA I MARIO d.o.o.</derivirana_varijabla>
  </DomainObject.Predmet.ProtustrankaFormated>
  <DomainObject.Predmet.ProtustrankaFormatedOIB>
    <izvorni_sadrzaj>  AUTO-SERVIS MIKA I MARIO d.o.o., OIB 09028945614</izvorni_sadrzaj>
    <derivirana_varijabla naziv="DomainObject.Predmet.ProtustrankaFormatedOIB_1">  AUTO-SERVIS MIKA I MARIO d.o.o., OIB 09028945614</derivirana_varijabla>
  </DomainObject.Predmet.ProtustrankaFormatedOIB>
  <DomainObject.Predmet.ProtustrankaFormatedWithAdress>
    <izvorni_sadrzaj> AUTO-SERVIS MIKA I MARIO d.o.o., Vladimira Nazora 53/a, 10380 Sveti Ivan Zelina</izvorni_sadrzaj>
    <derivirana_varijabla naziv="DomainObject.Predmet.ProtustrankaFormatedWithAdress_1"> AUTO-SERVIS MIKA I MARIO d.o.o., Vladimira Nazora 53/a, 10380 Sveti Ivan Zelina</derivirana_varijabla>
  </DomainObject.Predmet.ProtustrankaFormatedWithAdress>
  <DomainObject.Predmet.ProtustrankaFormatedWithAdressOIB>
    <izvorni_sadrzaj> AUTO-SERVIS MIKA I MARIO d.o.o., OIB 09028945614, Vladimira Nazora 53/a, 10380 Sveti Ivan Zelina</izvorni_sadrzaj>
    <derivirana_varijabla naziv="DomainObject.Predmet.ProtustrankaFormatedWithAdressOIB_1"> AUTO-SERVIS MIKA I MARIO d.o.o., OIB 09028945614, Vladimira Nazora 53/a, 10380 Sveti Ivan Zelina</derivirana_varijabla>
  </DomainObject.Predmet.ProtustrankaFormatedWithAdressOIB>
  <DomainObject.Predmet.ProtustrankaWithAdress>
    <izvorni_sadrzaj>AUTO-SERVIS MIKA I MARIO d.o.o. Vladimira Nazora 53/a, 10380 Sveti Ivan Zelina</izvorni_sadrzaj>
    <derivirana_varijabla naziv="DomainObject.Predmet.ProtustrankaWithAdress_1">AUTO-SERVIS MIKA I MARIO d.o.o. Vladimira Nazora 53/a, 10380 Sveti Ivan Zelina</derivirana_varijabla>
  </DomainObject.Predmet.ProtustrankaWithAdress>
  <DomainObject.Predmet.ProtustrankaWithAdressOIB>
    <izvorni_sadrzaj>AUTO-SERVIS MIKA I MARIO d.o.o., OIB 09028945614, Vladimira Nazora 53/a, 10380 Sveti Ivan Zelina</izvorni_sadrzaj>
    <derivirana_varijabla naziv="DomainObject.Predmet.ProtustrankaWithAdressOIB_1">AUTO-SERVIS MIKA I MARIO d.o.o., OIB 09028945614, Vladimira Nazora 53/a, 10380 Sveti Ivan Zelina</derivirana_varijabla>
  </DomainObject.Predmet.ProtustrankaWithAdressOIB>
  <DomainObject.Predmet.ProtustrankaNazivFormated>
    <izvorni_sadrzaj>AUTO-SERVIS MIKA I MARIO d.o.o.</izvorni_sadrzaj>
    <derivirana_varijabla naziv="DomainObject.Predmet.ProtustrankaNazivFormated_1">AUTO-SERVIS MIKA I MARIO d.o.o.</derivirana_varijabla>
  </DomainObject.Predmet.ProtustrankaNazivFormated>
  <DomainObject.Predmet.ProtustrankaNazivFormatedOIB>
    <izvorni_sadrzaj>AUTO-SERVIS MIKA I MARIO d.o.o., OIB 09028945614</izvorni_sadrzaj>
    <derivirana_varijabla naziv="DomainObject.Predmet.ProtustrankaNazivFormatedOIB_1">AUTO-SERVIS MIKA I MARIO d.o.o., OIB 09028945614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AUTO-SERVIS MIKA I MARIO d.o.o.</item>
    </izvorni_sadrzaj>
    <derivirana_varijabla naziv="DomainObject.Predmet.ProtuStrankaListFormated_1">
      <item>AUTO-SERVIS MIKA I MARIO d.o.o.</item>
    </derivirana_varijabla>
  </DomainObject.Predmet.ProtuStrankaListFormated>
  <DomainObject.Predmet.ProtuStrankaListFormatedOIB>
    <izvorni_sadrzaj>
      <item>AUTO-SERVIS MIKA I MARIO d.o.o., OIB 09028945614</item>
    </izvorni_sadrzaj>
    <derivirana_varijabla naziv="DomainObject.Predmet.ProtuStrankaListFormatedOIB_1">
      <item>AUTO-SERVIS MIKA I MARIO d.o.o., OIB 09028945614</item>
    </derivirana_varijabla>
  </DomainObject.Predmet.ProtuStrankaListFormatedOIB>
  <DomainObject.Predmet.ProtuStrankaListFormatedWithAdress>
    <izvorni_sadrzaj>
      <item>AUTO-SERVIS MIKA I MARIO d.o.o., Vladimira Nazora 53/a, 10380 Sveti Ivan Zelina</item>
    </izvorni_sadrzaj>
    <derivirana_varijabla naziv="DomainObject.Predmet.ProtuStrankaListFormatedWithAdress_1">
      <item>AUTO-SERVIS MIKA I MARIO d.o.o., Vladimira Nazora 53/a, 10380 Sveti Ivan Zelina</item>
    </derivirana_varijabla>
  </DomainObject.Predmet.ProtuStrankaListFormatedWithAdress>
  <DomainObject.Predmet.ProtuStrankaListFormatedWithAdressOIB>
    <izvorni_sadrzaj>
      <item>AUTO-SERVIS MIKA I MARIO d.o.o., OIB 09028945614, Vladimira Nazora 53/a, 10380 Sveti Ivan Zelina</item>
    </izvorni_sadrzaj>
    <derivirana_varijabla naziv="DomainObject.Predmet.ProtuStrankaListFormatedWithAdressOIB_1">
      <item>AUTO-SERVIS MIKA I MARIO d.o.o., OIB 09028945614, Vladimira Nazora 53/a, 10380 Sveti Ivan Zelina</item>
    </derivirana_varijabla>
  </DomainObject.Predmet.ProtuStrankaListFormatedWithAdressOIB>
  <DomainObject.Predmet.ProtuStrankaListNazivFormated>
    <izvorni_sadrzaj>
      <item>AUTO-SERVIS MIKA I MARIO d.o.o.</item>
    </izvorni_sadrzaj>
    <derivirana_varijabla naziv="DomainObject.Predmet.ProtuStrankaListNazivFormated_1">
      <item>AUTO-SERVIS MIKA I MARIO d.o.o.</item>
    </derivirana_varijabla>
  </DomainObject.Predmet.ProtuStrankaListNazivFormated>
  <DomainObject.Predmet.ProtuStrankaListNazivFormatedOIB>
    <izvorni_sadrzaj>
      <item>AUTO-SERVIS MIKA I MARIO d.o.o., OIB 09028945614</item>
    </izvorni_sadrzaj>
    <derivirana_varijabla naziv="DomainObject.Predmet.ProtuStrankaListNazivFormatedOIB_1">
      <item>AUTO-SERVIS MIKA I MARIO d.o.o., OIB 09028945614</item>
    </derivirana_varijabla>
  </DomainObject.Predmet.ProtuStrankaListNazivFormatedOIB>
  <DomainObject.Predmet.OstaliListFormated>
    <izvorni_sadrzaj>
      <item>Marijo Bačan</item>
    </izvorni_sadrzaj>
    <derivirana_varijabla naziv="DomainObject.Predmet.OstaliListFormated_1">
      <item>Marijo Bačan</item>
    </derivirana_varijabla>
  </DomainObject.Predmet.OstaliListFormated>
  <DomainObject.Predmet.OstaliListFormatedOIB>
    <izvorni_sadrzaj>
      <item>Marijo Bačan, OIB 50190641724</item>
    </izvorni_sadrzaj>
    <derivirana_varijabla naziv="DomainObject.Predmet.OstaliListFormatedOIB_1">
      <item>Marijo Bačan, OIB 50190641724</item>
    </derivirana_varijabla>
  </DomainObject.Predmet.OstaliListFormatedOIB>
  <DomainObject.Predmet.OstaliListFormatedWithAdress>
    <izvorni_sadrzaj>
      <item>Marijo Bačan, Vladimira Nazora 53a, 10380 Sveti Ivan Zelina</item>
    </izvorni_sadrzaj>
    <derivirana_varijabla naziv="DomainObject.Predmet.OstaliListFormatedWithAdress_1">
      <item>Marijo Bačan, Vladimira Nazora 53a, 10380 Sveti Ivan Zelina</item>
    </derivirana_varijabla>
  </DomainObject.Predmet.OstaliListFormatedWithAdress>
  <DomainObject.Predmet.OstaliListFormatedWithAdressOIB>
    <izvorni_sadrzaj>
      <item>Marijo Bačan, OIB 50190641724, Vladimira Nazora 53a, 10380 Sveti Ivan Zelina</item>
    </izvorni_sadrzaj>
    <derivirana_varijabla naziv="DomainObject.Predmet.OstaliListFormatedWithAdressOIB_1">
      <item>Marijo Bačan, OIB 50190641724, Vladimira Nazora 53a, 10380 Sveti Ivan Zelina</item>
    </derivirana_varijabla>
  </DomainObject.Predmet.OstaliListFormatedWithAdressOIB>
  <DomainObject.Predmet.OstaliListNazivFormated>
    <izvorni_sadrzaj>
      <item>Marijo Bačan</item>
    </izvorni_sadrzaj>
    <derivirana_varijabla naziv="DomainObject.Predmet.OstaliListNazivFormated_1">
      <item>Marijo Bačan</item>
    </derivirana_varijabla>
  </DomainObject.Predmet.OstaliListNazivFormated>
  <DomainObject.Predmet.OstaliListNazivFormatedOIB>
    <izvorni_sadrzaj>
      <item>Marijo Bačan, OIB 50190641724</item>
    </izvorni_sadrzaj>
    <derivirana_varijabla naziv="DomainObject.Predmet.OstaliListNazivFormatedOIB_1">
      <item>Marijo Bačan, OIB 50190641724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AUTO-SERVIS MIKA I MARIO d.o.o.</izvorni_sadrzaj>
    <derivirana_varijabla naziv="DomainObject.Predmet.ProtustrankaIDrugi_1">AUTO-SERVIS MIKA I MARIO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AUTO-SERVIS MIKA I MARIO d.o.o., OIB 09028945614, Vladimira Nazora 53/a, 10380 Sveti Ivan Zelina</izvorni_sadrzaj>
    <derivirana_varijabla naziv="DomainObject.Predmet.ProtustrankaIDrugiAdressOIB_1">AUTO-SERVIS MIKA I MARIO d.o.o., OIB 09028945614, Vladimira Nazora 53/a,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AUTO-SERVIS MIKA I MARIO d.o.o.</item>
      <item>Marijo Bačan</item>
    </izvorni_sadrzaj>
    <derivirana_varijabla naziv="DomainObject.Predmet.SudioniciListNaziv_1">
      <item>FINA Regionalni centar Zagreb</item>
      <item>AUTO-SERVIS MIKA I MARIO d.o.o.</item>
      <item>Marijo Bačan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AUTO-SERVIS MIKA I MARIO d.o.o., OIB 09028945614, Vladimira Nazora 53/a,10380 Sveti Ivan Zelina</item>
      <item>Marijo Bačan, OIB 50190641724, Vladimira Nazora 53a,10380 Sveti Ivan Zelina</item>
    </izvorni_sadrzaj>
    <derivirana_varijabla naziv="DomainObject.Predmet.SudioniciListAdressOIB_1">
      <item>FINA Regionalni centar Zagreb, OIB 85821130368, Trg svibanjskih žrtava 1995. br.1,10000 Zagreb</item>
      <item>AUTO-SERVIS MIKA I MARIO d.o.o., OIB 09028945614, Vladimira Nazora 53/a,10380 Sveti Ivan Zelina</item>
      <item>Marijo Bačan, OIB 50190641724, Vladimira Nazora 53a,10380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09028945614</item>
      <item>, OIB 50190641724</item>
    </izvorni_sadrzaj>
    <derivirana_varijabla naziv="DomainObject.Predmet.SudioniciListNazivOIB_1">
      <item>, OIB 85821130368</item>
      <item>, OIB 09028945614</item>
      <item>, OIB 50190641724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2815</properties:Characters>
  <properties:Lines>66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2016-05-30T09:07:00Z</dcterms:created>
  <dc:creator>Vinka Mihalinčić</dc:creator>
  <cp:lastModifiedBy>Vinka Mihalinčić</cp:lastModifiedBy>
  <cp:lastPrinted>2016-05-30T09:04:00Z</cp:lastPrinted>
  <dcterms:modified xmlns:xsi="http://www.w3.org/2001/XMLSchema-instance" xsi:type="dcterms:W3CDTF">2016-05-30T09:09:00Z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