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169c" w14:paraId="a64169c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4A6795" w:rsidR="004A6795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4A6795">
        <w:rPr>
          <w:rFonts w:cstheme="majorBidi" w:hAnsiTheme="majorBidi" w:asciiTheme="majorBidi"/>
        </w:rPr>
        <w:t>68. St-3649/15</w:t>
      </w:r>
    </w:p>
    <w:p w:rsidRDefault="004A6795" w:rsidP="004A6795" w:rsidR="004A6795">
      <w:pPr>
        <w:jc w:val="right"/>
        <w:rPr>
          <w:rFonts w:cstheme="majorBidi" w:hAnsiTheme="majorBidi" w:asciiTheme="majorBidi"/>
        </w:rPr>
      </w:pPr>
    </w:p>
    <w:p w:rsidRDefault="004A6795" w:rsidP="004A6795" w:rsidR="004A6795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 I M E  R E P U B L I K E   H R V A T S K E</w:t>
      </w:r>
    </w:p>
    <w:p w:rsidRDefault="004A6795" w:rsidP="004A6795" w:rsidR="004A6795">
      <w:pPr>
        <w:jc w:val="center"/>
        <w:rPr>
          <w:rFonts w:cstheme="majorBidi" w:hAnsiTheme="majorBidi" w:asciiTheme="majorBidi"/>
        </w:rPr>
      </w:pPr>
    </w:p>
    <w:p w:rsidRDefault="004A6795" w:rsidP="004A6795" w:rsidR="004A6795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 J E Š E N J E</w:t>
      </w:r>
    </w:p>
    <w:p w:rsidRDefault="004A6795" w:rsidP="004A6795" w:rsidR="004A6795">
      <w:pPr>
        <w:jc w:val="center"/>
        <w:rPr>
          <w:rFonts w:cstheme="majorBidi" w:hAnsiTheme="majorBidi" w:asciiTheme="majorBidi"/>
        </w:rPr>
      </w:pPr>
    </w:p>
    <w:p w:rsidRDefault="004A6795" w:rsidP="004A6795" w:rsidR="00924500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Trgovački sud u Zagrebu, po sucu Maji Hilje, u stečajnom predmetu povodom zahtjeva FINANCIJSKE AGENCIJE, za provedbu skraćenog stečajnog postupka nad dužnikom FITNESS CENTAR "BLUE GYM" SLUNJ, Slunj, Cvitović 63e, OIB: 98933145068, dana 23</w:t>
      </w:r>
      <w:r w:rsidR="00924500">
        <w:rPr>
          <w:rFonts w:cstheme="majorBidi" w:hAnsiTheme="majorBidi" w:asciiTheme="majorBidi"/>
        </w:rPr>
        <w:t xml:space="preserve">. lipnja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4A6795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4A6795">
        <w:t>3649</w:t>
      </w:r>
      <w:r w:rsidR="00924500">
        <w:t>/15</w:t>
      </w:r>
      <w:r w:rsidR="00DB400B">
        <w:t xml:space="preserve"> od </w:t>
      </w:r>
      <w:r w:rsidR="004A6795">
        <w:t>3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4A6795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4A6795">
        <w:t>3649</w:t>
      </w:r>
      <w:r w:rsidR="00924500">
        <w:t xml:space="preserve">/15 </w:t>
      </w:r>
      <w:r w:rsidR="00E47925">
        <w:t xml:space="preserve">od </w:t>
      </w:r>
      <w:r w:rsidR="004A6795">
        <w:t>3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4A6795" w:rsidR="00706986">
      <w:pPr>
        <w:jc w:val="center"/>
      </w:pPr>
      <w:r w:rsidRPr="00995CBD">
        <w:t>U Zagrebu,</w:t>
      </w:r>
      <w:r w:rsidR="00FE5E52">
        <w:t xml:space="preserve"> </w:t>
      </w:r>
      <w:r w:rsidR="004A6795">
        <w:t>23</w:t>
      </w:r>
      <w:r w:rsidR="00924500">
        <w:t>. lipnja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4A6795" w:rsidP="004A6795" w:rsidR="004A6795">
      <w:pPr>
        <w:jc w:val="both"/>
      </w:pPr>
    </w:p>
    <w:p w:rsidRDefault="00DB400B" w:rsidP="00DB400B" w:rsidR="00DB400B" w:rsidRPr="00BE2D79">
      <w:pPr>
        <w:jc w:val="both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lastRenderedPageBreak/>
        <w:t>DNA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</w:t>
      </w:r>
      <w:r w:rsidRPr="00DF4B45">
        <w:rPr>
          <w:rFonts w:cstheme="majorBidi" w:hAnsiTheme="majorBidi" w:asciiTheme="majorBidi"/>
        </w:rPr>
        <w:t xml:space="preserve">.) Podnositelju zahtjeva: FINA 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2.) Dužnik i zakonski zastupnik dužnika- preporučeno poštom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 xml:space="preserve">3.) Ministarstvo pravosuđa po ŽDO </w:t>
      </w:r>
      <w:r>
        <w:rPr>
          <w:rFonts w:cstheme="majorBidi" w:hAnsiTheme="majorBidi" w:asciiTheme="majorBidi"/>
        </w:rPr>
        <w:t>Karlovac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  <w:u w:val="single"/>
        </w:rPr>
      </w:pPr>
      <w:r w:rsidRPr="00DF4B45">
        <w:rPr>
          <w:rFonts w:cstheme="majorBidi" w:hAnsiTheme="majorBidi" w:asciiTheme="majorBidi"/>
        </w:rPr>
        <w:t xml:space="preserve">4.) </w:t>
      </w:r>
      <w:r>
        <w:rPr>
          <w:rFonts w:cstheme="majorBidi" w:hAnsiTheme="majorBidi" w:asciiTheme="majorBidi"/>
        </w:rPr>
        <w:t>Raiffeisenbank Austria d.d.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5.) Mrežna stranica e-Oglasne ploče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6.) Porezna uprava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7.) Stečajnom upravitelju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8.) kal 30 dana</w:t>
      </w:r>
    </w:p>
    <w:p w:rsidRDefault="00924500" w:rsidP="00924500" w:rsidR="0062798A" w:rsidRPr="00995CBD">
      <w:pPr>
        <w:jc w:val="both"/>
      </w:pPr>
      <w:r>
        <w:rPr>
          <w:rFonts w:cstheme="majorBidi" w:hAnsiTheme="majorBidi" w:asciiTheme="majorBidi"/>
        </w:rPr>
        <w:t>7.) Ministarstvo uprave – po pravomo</w:t>
      </w:r>
      <w:r w:rsidR="004A6795">
        <w:rPr>
          <w:rFonts w:cstheme="majorBidi" w:hAnsiTheme="majorBidi" w:asciiTheme="majorBidi"/>
        </w:rPr>
        <w:t>ćnosti uz pravom. rješenje od 03</w:t>
      </w:r>
      <w:r>
        <w:rPr>
          <w:rFonts w:cstheme="majorBidi" w:hAnsiTheme="majorBidi" w:asciiTheme="majorBidi"/>
        </w:rPr>
        <w:t>.05.2016.</w:t>
      </w:r>
      <w:r w:rsidRPr="00995CBD">
        <w:t xml:space="preserve">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4A6795" w:rsidR="00E249BC" w:rsidRPr="00C44F33">
    <w:pPr>
      <w:jc w:val="right"/>
    </w:pPr>
    <w:r w:rsidRPr="00C44F33">
      <w:t xml:space="preserve">68. </w:t>
    </w:r>
    <w:r w:rsidR="00924500">
      <w:t>St-</w:t>
    </w:r>
    <w:r w:rsidR="004A6795">
      <w:t>3649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A6795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84B35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B3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B3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B3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B3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B3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B3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3649</izvorni_sadrzaj>
    <derivirana_varijabla naziv="DomainObject.Predmet.Broj_1">3649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St-3649/2015</izvorni_sadrzaj>
    <derivirana_varijabla naziv="DomainObject.Predmet.OznakaBroj_1">St-3649/2015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Blue Gym, Slunj</izvorni_sadrzaj>
    <derivirana_varijabla naziv="DomainObject.Predmet.ProtustrankaFormated_1">  Fitness centar Blue Gym, Slunj</derivirana_varijabla>
  </DomainObject.Predmet.ProtustrankaFormated>
  <DomainObject.Predmet.ProtustrankaFormatedOIB>
    <izvorni_sadrzaj>  Fitness centar Blue Gym, Slunj, OIB 98933145068</izvorni_sadrzaj>
    <derivirana_varijabla naziv="DomainObject.Predmet.ProtustrankaFormatedOIB_1">  Fitness centar Blue Gym, Slunj, OIB 98933145068</derivirana_varijabla>
  </DomainObject.Predmet.ProtustrankaFormatedOIB>
  <DomainObject.Predmet.ProtustrankaFormatedWithAdress>
    <izvorni_sadrzaj> Fitness centar Blue Gym, Slunj, Cvitović 63 e, 47240 Slunj</izvorni_sadrzaj>
    <derivirana_varijabla naziv="DomainObject.Predmet.ProtustrankaFormatedWithAdress_1"> Fitness centar Blue Gym, Slunj, Cvitović 63 e, 47240 Slunj</derivirana_varijabla>
  </DomainObject.Predmet.ProtustrankaFormatedWithAdress>
  <DomainObject.Predmet.ProtustrankaFormatedWithAdressOIB>
    <izvorni_sadrzaj> Fitness centar Blue Gym, Slunj, OIB 98933145068, Cvitović 63 e, 47240 Slunj</izvorni_sadrzaj>
    <derivirana_varijabla naziv="DomainObject.Predmet.ProtustrankaFormatedWithAdressOIB_1"> Fitness centar Blue Gym, Slunj, OIB 98933145068, Cvitović 63 e, 47240 Slunj</derivirana_varijabla>
  </DomainObject.Predmet.ProtustrankaFormatedWithAdressOIB>
  <DomainObject.Predmet.ProtustrankaWithAdress>
    <izvorni_sadrzaj>Fitness centar Blue Gym, Slunj Cvitović 63 e, 47240 Slunj</izvorni_sadrzaj>
    <derivirana_varijabla naziv="DomainObject.Predmet.ProtustrankaWithAdress_1">Fitness centar Blue Gym, Slunj Cvitović 63 e, 47240 Slunj</derivirana_varijabla>
  </DomainObject.Predmet.ProtustrankaWithAdress>
  <DomainObject.Predmet.ProtustrankaWithAdressOIB>
    <izvorni_sadrzaj>Fitness centar Blue Gym, Slunj, OIB 98933145068, Cvitović 63 e, 47240 Slunj</izvorni_sadrzaj>
    <derivirana_varijabla naziv="DomainObject.Predmet.ProtustrankaWithAdressOIB_1">Fitness centar Blue Gym, Slunj, OIB 98933145068, Cvitović 63 e, 47240 Slunj</derivirana_varijabla>
  </DomainObject.Predmet.ProtustrankaWithAdressOIB>
  <DomainObject.Predmet.ProtustrankaNazivFormated>
    <izvorni_sadrzaj>Fitness centar Blue Gym, Slunj</izvorni_sadrzaj>
    <derivirana_varijabla naziv="DomainObject.Predmet.ProtustrankaNazivFormated_1">Fitness centar Blue Gym, Slunj</derivirana_varijabla>
  </DomainObject.Predmet.ProtustrankaNazivFormated>
  <DomainObject.Predmet.ProtustrankaNazivFormatedOIB>
    <izvorni_sadrzaj>Fitness centar Blue Gym, Slunj, OIB 98933145068</izvorni_sadrzaj>
    <derivirana_varijabla naziv="DomainObject.Predmet.ProtustrankaNazivFormatedOIB_1">Fitness centar Blue Gym, Slunj, OIB 98933145068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Fitness centar Blue Gym, Slunj</item>
    </izvorni_sadrzaj>
    <derivirana_varijabla naziv="DomainObject.Predmet.ProtuStrankaListFormated_1">
      <item>Fitness centar Blue Gym, Slunj</item>
    </derivirana_varijabla>
  </DomainObject.Predmet.ProtuStrankaListFormated>
  <DomainObject.Predmet.ProtuStrankaListFormatedOIB>
    <izvorni_sadrzaj>
      <item>Fitness centar Blue Gym, Slunj, OIB 98933145068</item>
    </izvorni_sadrzaj>
    <derivirana_varijabla naziv="DomainObject.Predmet.ProtuStrankaListFormatedOIB_1">
      <item>Fitness centar Blue Gym, Slunj, OIB 98933145068</item>
    </derivirana_varijabla>
  </DomainObject.Predmet.ProtuStrankaListFormatedOIB>
  <DomainObject.Predmet.ProtuStrankaListFormatedWithAdress>
    <izvorni_sadrzaj>
      <item>Fitness centar Blue Gym, Slunj, Cvitović 63 e, 47240 Slunj</item>
    </izvorni_sadrzaj>
    <derivirana_varijabla naziv="DomainObject.Predmet.ProtuStrankaListFormatedWithAdress_1">
      <item>Fitness centar Blue Gym, Slunj, Cvitović 63 e, 47240 Slunj</item>
    </derivirana_varijabla>
  </DomainObject.Predmet.ProtuStrankaListFormatedWithAdress>
  <DomainObject.Predmet.ProtuStrankaListFormatedWithAdressOIB>
    <izvorni_sadrzaj>
      <item>Fitness centar Blue Gym, Slunj, OIB 98933145068, Cvitović 63 e, 47240 Slunj</item>
    </izvorni_sadrzaj>
    <derivirana_varijabla naziv="DomainObject.Predmet.ProtuStrankaListFormatedWithAdressOIB_1">
      <item>Fitness centar Blue Gym, Slunj, OIB 98933145068, Cvitović 63 e, 47240 Slunj</item>
    </derivirana_varijabla>
  </DomainObject.Predmet.ProtuStrankaListFormatedWithAdressOIB>
  <DomainObject.Predmet.ProtuStrankaListNazivFormated>
    <izvorni_sadrzaj>
      <item>Fitness centar Blue Gym, Slunj</item>
    </izvorni_sadrzaj>
    <derivirana_varijabla naziv="DomainObject.Predmet.ProtuStrankaListNazivFormated_1">
      <item>Fitness centar Blue Gym, Slunj</item>
    </derivirana_varijabla>
  </DomainObject.Predmet.ProtuStrankaListNazivFormated>
  <DomainObject.Predmet.ProtuStrankaListNazivFormatedOIB>
    <izvorni_sadrzaj>
      <item>Fitness centar Blue Gym, Slunj, OIB 98933145068</item>
    </izvorni_sadrzaj>
    <derivirana_varijabla naziv="DomainObject.Predmet.ProtuStrankaListNazivFormatedOIB_1">
      <item>Fitness centar Blue Gym, Slunj, OIB 98933145068</item>
    </derivirana_varijabla>
  </DomainObject.Predmet.ProtuStrankaListNazivFormatedOIB>
  <DomainObject.Predmet.OstaliListFormated>
    <izvorni_sadrzaj>
      <item>Damir Barić</item>
    </izvorni_sadrzaj>
    <derivirana_varijabla naziv="DomainObject.Predmet.OstaliListFormated_1">
      <item>Damir Barić</item>
    </derivirana_varijabla>
  </DomainObject.Predmet.OstaliListFormated>
  <DomainObject.Predmet.OstaliListFormatedOIB>
    <izvorni_sadrzaj>
      <item>Damir Barić</item>
    </izvorni_sadrzaj>
    <derivirana_varijabla naziv="DomainObject.Predmet.OstaliListFormatedOIB_1">
      <item>Damir Barić</item>
    </derivirana_varijabla>
  </DomainObject.Predmet.OstaliListFormatedOIB>
  <DomainObject.Predmet.OstaliListFormatedWithAdress>
    <izvorni_sadrzaj>
      <item>Damir Barić</item>
    </izvorni_sadrzaj>
    <derivirana_varijabla naziv="DomainObject.Predmet.OstaliListFormatedWithAdress_1">
      <item>Damir Barić</item>
    </derivirana_varijabla>
  </DomainObject.Predmet.OstaliListFormatedWithAdress>
  <DomainObject.Predmet.OstaliListFormatedWithAdressOIB>
    <izvorni_sadrzaj>
      <item>Damir Barić</item>
    </izvorni_sadrzaj>
    <derivirana_varijabla naziv="DomainObject.Predmet.OstaliListFormatedWithAdressOIB_1">
      <item>Damir Barić</item>
    </derivirana_varijabla>
  </DomainObject.Predmet.OstaliListFormatedWithAdressOIB>
  <DomainObject.Predmet.OstaliListNazivFormated>
    <izvorni_sadrzaj>
      <item>Damir Barić</item>
    </izvorni_sadrzaj>
    <derivirana_varijabla naziv="DomainObject.Predmet.OstaliListNazivFormated_1">
      <item>Damir Barić</item>
    </derivirana_varijabla>
  </DomainObject.Predmet.OstaliListNazivFormated>
  <DomainObject.Predmet.OstaliListNazivFormatedOIB>
    <izvorni_sadrzaj>
      <item>Damir Barić</item>
    </izvorni_sadrzaj>
    <derivirana_varijabla naziv="DomainObject.Predmet.OstaliListNazivFormatedOIB_1">
      <item>Damir Barić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Fitness centar Blue Gym, Slunj</izvorni_sadrzaj>
    <derivirana_varijabla naziv="DomainObject.Predmet.ProtustrankaIDrugi_1">Fitness centar Blue Gym, Slunj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Fitness centar Blue Gym, Slunj, OIB 98933145068, Cvitović 63 e, 47240 Slunj</izvorni_sadrzaj>
    <derivirana_varijabla naziv="DomainObject.Predmet.ProtustrankaIDrugiAdressOIB_1">Fitness centar Blue Gym, Slunj, OIB 98933145068, Cvitović 63 e,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St-3649/2015-6</izvorni_sadrzaj>
    <derivirana_varijabla naziv="DomainObject.Predmet.OdlukaRjesenje.Oznaka_1">St-3649/2015-6</derivirana_varijabla>
  </DomainObject.Predmet.OdlukaRjesenje.Oznaka>
  <DomainObject.Predmet.SudioniciListNaziv>
    <izvorni_sadrzaj>
      <item>FINA Regionalni centar Zagreb Podružnica Karlovac</item>
      <item>Fitness centar Blue Gym, Slunj</item>
      <item>Damir Barić</item>
    </izvorni_sadrzaj>
    <derivirana_varijabla naziv="DomainObject.Predmet.SudioniciListNaziv_1">
      <item>FINA Regionalni centar Zagreb Podružnica Karlovac</item>
      <item>Fitness centar Blue Gym, Slunj</item>
      <item>Damir Barić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Fitness centar Blue Gym, Slunj, OIB 98933145068, Cvitović 63 e,47240 Slunj</item>
      <item>Damir Barić</item>
    </izvorni_sadrzaj>
    <derivirana_varijabla naziv="DomainObject.Predmet.SudioniciListAdressOIB_1">
      <item>FINA Regionalni centar Zagreb Podružnica Karlovac, OIB 85821130368, Ul. Pavla Vitezovića 1,47000 Karlovac</item>
      <item>Fitness centar Blue Gym, Slunj, OIB 98933145068, Cvitović 63 e,47240 Slunj</item>
      <item>Damir Barić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98933145068</item>
      <item>, OIB null</item>
    </izvorni_sadrzaj>
    <derivirana_varijabla naziv="DomainObject.Predmet.SudioniciListNazivOIB_1">
      <item>, OIB 85821130368</item>
      <item>, OIB 98933145068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1491</properties:Characters>
  <properties:Lines>54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2016-06-23T08:22:00Z</dcterms:created>
  <dc:creator>tjakupak</dc:creator>
  <cp:lastModifiedBy>Maja Hilje</cp:lastModifiedBy>
  <cp:lastPrinted>2016-06-23T08:22:00Z</cp:lastPrinted>
  <dcterms:modified xmlns:xsi="http://www.w3.org/2001/XMLSchema-instance" xsi:type="dcterms:W3CDTF">2016-06-23T08:23:00Z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