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b0cac" w14:paraId="77b0cac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984307">
        <w:rPr>
          <w:lang w:eastAsia="en-US"/>
        </w:rPr>
        <w:t>6</w:t>
      </w:r>
      <w:r w:rsidR="00136EF0">
        <w:rPr>
          <w:lang w:eastAsia="en-US"/>
        </w:rPr>
        <w:t>495</w:t>
      </w:r>
      <w:r w:rsidR="003748ED" w:rsidRPr="001A23D7">
        <w:rPr>
          <w:lang w:eastAsia="en-US"/>
        </w:rPr>
        <w:t>/1</w:t>
      </w:r>
      <w:r w:rsidR="00462B12">
        <w:rPr>
          <w:lang w:eastAsia="en-US"/>
        </w:rPr>
        <w:t>6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Kolakušiću, postupajući po </w:t>
      </w:r>
      <w:r w:rsidR="00AE2EA8" w:rsidRPr="00462B12">
        <w:t>prijedlogu</w:t>
      </w:r>
      <w:r w:rsidR="00F12564" w:rsidRPr="00462B12">
        <w:t xml:space="preserve"> </w:t>
      </w:r>
      <w:r w:rsidR="003748ED" w:rsidRPr="00462B12">
        <w:t>FINANCIJSKA AGENCIJA,</w:t>
      </w:r>
      <w:r w:rsidR="00D1627A" w:rsidRPr="00462B12">
        <w:t xml:space="preserve"> Zagreb, </w:t>
      </w:r>
      <w:r w:rsidR="00C95F44" w:rsidRPr="00462B12">
        <w:t xml:space="preserve">Trg svibanjskih žrtava 1995. broj 1, </w:t>
      </w:r>
      <w:r w:rsidR="003748ED" w:rsidRPr="00462B12">
        <w:t xml:space="preserve">za otvaranje stečajnog postupka nad </w:t>
      </w:r>
      <w:r w:rsidR="00984307" w:rsidRPr="00984307">
        <w:t xml:space="preserve">dužnikom </w:t>
      </w:r>
      <w:r w:rsidR="00136EF0" w:rsidRPr="00136EF0">
        <w:t>POGREBNIK MIMA društvo s ograničenom odgovornošću za usluge i trgovinu, Samobor, 9. svibnja 22, MBS: 080396544, OIB: 05151473076</w:t>
      </w:r>
      <w:r w:rsidR="00C6000B" w:rsidRPr="00462B12">
        <w:t xml:space="preserve">, </w:t>
      </w:r>
      <w:r w:rsidR="00136EF0">
        <w:t>7</w:t>
      </w:r>
      <w:r w:rsidR="00283691" w:rsidRPr="00462B12">
        <w:t>.</w:t>
      </w:r>
      <w:r w:rsidR="00224DA6" w:rsidRPr="00462B12">
        <w:t xml:space="preserve"> </w:t>
      </w:r>
      <w:r w:rsidR="00136EF0">
        <w:t>ožujka</w:t>
      </w:r>
      <w:r w:rsidR="00D667B9" w:rsidRPr="00462B12">
        <w:t xml:space="preserve"> 20</w:t>
      </w:r>
      <w:r w:rsidR="00E7150A" w:rsidRPr="00462B12">
        <w:t>1</w:t>
      </w:r>
      <w:r w:rsidR="00D1627A" w:rsidRPr="00462B12">
        <w:t>6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r w:rsidR="00136EF0" w:rsidRPr="00136EF0">
        <w:t>POGREBNIK MIMA društvo s ograničenom odgovornošću za usluge i trgovinu, Samobor, 9. svibnja 22, MBS: 080396544, OIB: 05151473076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 xml:space="preserve">Financijska agencija, podnijela je ovom sudu dana </w:t>
      </w:r>
      <w:r w:rsidR="000D5C36">
        <w:t>3</w:t>
      </w:r>
      <w:r w:rsidR="00136EF0">
        <w:t>1</w:t>
      </w:r>
      <w:r>
        <w:t xml:space="preserve">. </w:t>
      </w:r>
      <w:r w:rsidR="00136EF0">
        <w:t>listopada</w:t>
      </w:r>
      <w:r w:rsidR="00AE2EA8">
        <w:t xml:space="preserve"> </w:t>
      </w:r>
      <w:r w:rsidR="00507A29">
        <w:t>201</w:t>
      </w:r>
      <w:r w:rsidR="00462B12">
        <w:t>6</w:t>
      </w:r>
      <w:r w:rsidR="00AE2EA8">
        <w:t>.</w:t>
      </w:r>
      <w:r w:rsidR="00507A29">
        <w:t xml:space="preserve"> </w:t>
      </w:r>
      <w:r w:rsidR="006069A3">
        <w:t>prijedlog</w:t>
      </w:r>
      <w:r w:rsidR="00C6000B">
        <w:t xml:space="preserve"> </w:t>
      </w:r>
      <w:r>
        <w:t xml:space="preserve">za otvaranje stečajnog postupka nad dužnikom temeljem odredbe čl. </w:t>
      </w:r>
      <w:r w:rsidR="006069A3">
        <w:t>110</w:t>
      </w:r>
      <w:r>
        <w:t>. st. 1. Stečajnog zakona (NN 71/15).</w:t>
      </w:r>
    </w:p>
    <w:p w:rsidRDefault="00C6000B" w:rsidP="00507A29" w:rsidR="00C95F44">
      <w:pPr>
        <w:ind w:firstLine="708"/>
        <w:jc w:val="both"/>
      </w:pPr>
      <w:r>
        <w:t xml:space="preserve">Nakon podnošenja </w:t>
      </w:r>
      <w:r w:rsidR="006069A3">
        <w:t>prijedlog</w:t>
      </w:r>
      <w:r>
        <w:t>a</w:t>
      </w:r>
      <w:r w:rsidR="00136EF0">
        <w:t xml:space="preserve"> punomoćnik dužnika je u spis predmeta dostavio P</w:t>
      </w:r>
      <w:r w:rsidR="00136EF0" w:rsidRPr="00136EF0">
        <w:t>odatke o solventnosti dužnika na dan 6. ožujka 2017.</w:t>
      </w:r>
      <w:r w:rsidR="00136EF0">
        <w:t xml:space="preserve"> Raiffeisen Bank d.d.</w:t>
      </w:r>
      <w:r w:rsidR="00136EF0" w:rsidRPr="00136EF0">
        <w:t xml:space="preserve"> iz kojeg proizlazi da je temeljem podataka FINA-e </w:t>
      </w:r>
      <w:r w:rsidR="00C95F44">
        <w:t xml:space="preserve">iz koje proizlazi da dužnik na dan izdavanja potvrde </w:t>
      </w:r>
      <w:r w:rsidR="00507A29">
        <w:t>ima 0 dana neprekidne blokade te da nepodmirene obveze na dan izdavanja potvrde iznose 0 kn.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136EF0">
        <w:t>7</w:t>
      </w:r>
      <w:r w:rsidR="00AD18BE" w:rsidRPr="001A23D7">
        <w:t xml:space="preserve">. </w:t>
      </w:r>
      <w:r w:rsidR="00136EF0">
        <w:t>ožujka</w:t>
      </w:r>
      <w:r w:rsidR="00AD18BE" w:rsidRPr="001A23D7">
        <w:t xml:space="preserve"> </w:t>
      </w:r>
      <w:r w:rsidR="001341CA" w:rsidRPr="001A23D7">
        <w:t>201</w:t>
      </w:r>
      <w:r w:rsidR="00136EF0">
        <w:t>7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842353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F12564" w:rsidP="009C093A" w:rsidR="00F1256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42353" w:rsidP="007A1486" w:rsidR="0084235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842353" w:rsidP="007A1486" w:rsidR="0084235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842353" w:rsidP="007A1486" w:rsidR="00842353" w:rsidRPr="007A1486">
      <w:pPr>
        <w:ind w:left="720"/>
      </w:pPr>
    </w:p>
    <w:p w:rsidRDefault="00C6000B" w:rsidP="00842353" w:rsidR="00C6000B" w:rsidRPr="001A23D7"/>
    <w:sectPr w:rsidSect="00F224E7" w:rsidR="00C6000B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0D5C36"/>
    <w:rsid w:val="001032D8"/>
    <w:rsid w:val="00120099"/>
    <w:rsid w:val="00130C37"/>
    <w:rsid w:val="001341CA"/>
    <w:rsid w:val="00135CBE"/>
    <w:rsid w:val="00136EF0"/>
    <w:rsid w:val="0014076E"/>
    <w:rsid w:val="001423ED"/>
    <w:rsid w:val="0015280F"/>
    <w:rsid w:val="001631C1"/>
    <w:rsid w:val="001666A4"/>
    <w:rsid w:val="00194952"/>
    <w:rsid w:val="001A23D7"/>
    <w:rsid w:val="001D3593"/>
    <w:rsid w:val="002069CA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A2521"/>
    <w:rsid w:val="004C2B58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2353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84307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D18BE"/>
    <w:rsid w:val="00AE2EA8"/>
    <w:rsid w:val="00AF0B32"/>
    <w:rsid w:val="00AF7BB4"/>
    <w:rsid w:val="00B122AE"/>
    <w:rsid w:val="00B220D4"/>
    <w:rsid w:val="00B34315"/>
    <w:rsid w:val="00B53445"/>
    <w:rsid w:val="00B70CFD"/>
    <w:rsid w:val="00BA49E3"/>
    <w:rsid w:val="00BB08CD"/>
    <w:rsid w:val="00BB2C87"/>
    <w:rsid w:val="00BB61CD"/>
    <w:rsid w:val="00BE6160"/>
    <w:rsid w:val="00C03DBA"/>
    <w:rsid w:val="00C16797"/>
    <w:rsid w:val="00C30FF1"/>
    <w:rsid w:val="00C45389"/>
    <w:rsid w:val="00C546CB"/>
    <w:rsid w:val="00C5615A"/>
    <w:rsid w:val="00C6000B"/>
    <w:rsid w:val="00C67739"/>
    <w:rsid w:val="00C76CB4"/>
    <w:rsid w:val="00C909FF"/>
    <w:rsid w:val="00C95F44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46A3E"/>
    <w:rsid w:val="00F72F0A"/>
    <w:rsid w:val="00F776BF"/>
    <w:rsid w:val="00F85055"/>
    <w:rsid w:val="00F91FC0"/>
    <w:rsid w:val="00FA5E17"/>
    <w:rsid w:val="00FA689D"/>
    <w:rsid w:val="00FB037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23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3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3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3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3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23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3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3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3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3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6495</izvorni_sadrzaj>
    <derivirana_varijabla naziv="DomainObject.Predmet.Broj_1">6495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St-6495/2016</izvorni_sadrzaj>
    <derivirana_varijabla naziv="DomainObject.Predmet.OznakaBroj_1">St-6495/2016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POGREBNIK MIMA d.o.o. zastupanog po punomoćniku ZLATKO OSTROŠKI</izvorni_sadrzaj>
    <derivirana_varijabla naziv="DomainObject.Predmet.ProtustrankaFormated_1">  POGREBNIK MIMA d.o.o. zastupanog po punomoćniku ZLATKO OSTROŠKI</derivirana_varijabla>
  </DomainObject.Predmet.ProtustrankaFormated>
  <DomainObject.Predmet.ProtustrankaFormatedOIB>
    <izvorni_sadrzaj>  POGREBNIK MIMA d.o.o., OIB 05151473076 zastupanog po punomoćniku ZLATKO OSTROŠKI</izvorni_sadrzaj>
    <derivirana_varijabla naziv="DomainObject.Predmet.ProtustrankaFormatedOIB_1">  POGREBNIK MIMA d.o.o., OIB 05151473076 zastupanog po punomoćniku ZLATKO OSTROŠKI</derivirana_varijabla>
  </DomainObject.Predmet.ProtustrankaFormatedOIB>
  <DomainObject.Predmet.ProtustrankaFormatedWithAdress>
    <izvorni_sadrzaj> POGREBNIK MIMA d.o.o., 9. svibnja 22, 10430 Samobor zastupanog po punomoćniku ZLATKO OSTROŠKI</izvorni_sadrzaj>
    <derivirana_varijabla naziv="DomainObject.Predmet.ProtustrankaFormatedWithAdress_1"> POGREBNIK MIMA d.o.o., 9. svibnja 22, 10430 Samobor zastupanog po punomoćniku ZLATKO OSTROŠKI</derivirana_varijabla>
  </DomainObject.Predmet.ProtustrankaFormatedWithAdress>
  <DomainObject.Predmet.ProtustrankaFormatedWithAdressOIB>
    <izvorni_sadrzaj> POGREBNIK MIMA d.o.o., OIB 05151473076, 9. svibnja 22, 10430 Samobor zastupanog po punomoćniku ZLATKO OSTROŠKI</izvorni_sadrzaj>
    <derivirana_varijabla naziv="DomainObject.Predmet.ProtustrankaFormatedWithAdressOIB_1"> POGREBNIK MIMA d.o.o., OIB 05151473076, 9. svibnja 22, 10430 Samobor zastupanog po punomoćniku ZLATKO OSTROŠKI</derivirana_varijabla>
  </DomainObject.Predmet.ProtustrankaFormatedWithAdressOIB>
  <DomainObject.Predmet.ProtustrankaWithAdress>
    <izvorni_sadrzaj>POGREBNIK MIMA d.o.o. 9. svibnja 22, 10430 Samobor</izvorni_sadrzaj>
    <derivirana_varijabla naziv="DomainObject.Predmet.ProtustrankaWithAdress_1">POGREBNIK MIMA d.o.o. 9. svibnja 22, 10430 Samobor</derivirana_varijabla>
  </DomainObject.Predmet.ProtustrankaWithAdress>
  <DomainObject.Predmet.ProtustrankaWithAdressOIB>
    <izvorni_sadrzaj>POGREBNIK MIMA d.o.o., OIB 05151473076, 9. svibnja 22, 10430 Samobor</izvorni_sadrzaj>
    <derivirana_varijabla naziv="DomainObject.Predmet.ProtustrankaWithAdressOIB_1">POGREBNIK MIMA d.o.o., OIB 05151473076, 9. svibnja 22, 10430 Samobor</derivirana_varijabla>
  </DomainObject.Predmet.ProtustrankaWithAdressOIB>
  <DomainObject.Predmet.ProtustrankaNazivFormated>
    <izvorni_sadrzaj>POGREBNIK MIMA d.o.o.</izvorni_sadrzaj>
    <derivirana_varijabla naziv="DomainObject.Predmet.ProtustrankaNazivFormated_1">POGREBNIK MIMA d.o.o.</derivirana_varijabla>
  </DomainObject.Predmet.ProtustrankaNazivFormated>
  <DomainObject.Predmet.ProtustrankaNazivFormatedOIB>
    <izvorni_sadrzaj>POGREBNIK MIMA d.o.o., OIB 05151473076</izvorni_sadrzaj>
    <derivirana_varijabla naziv="DomainObject.Predmet.ProtustrankaNazivFormatedOIB_1">POGREBNIK MIMA d.o.o., OIB 05151473076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POGREBNIK MIMA d.o.o. zastupanog po punomoćniku ZLATKO OSTROŠKI</item>
    </izvorni_sadrzaj>
    <derivirana_varijabla naziv="DomainObject.Predmet.ProtuStrankaListFormated_1">
      <item>POGREBNIK MIMA d.o.o. zastupanog po punomoćniku ZLATKO OSTROŠKI</item>
    </derivirana_varijabla>
  </DomainObject.Predmet.ProtuStrankaListFormated>
  <DomainObject.Predmet.ProtuStrankaListFormatedOIB>
    <izvorni_sadrzaj>
      <item>POGREBNIK MIMA d.o.o., OIB 05151473076 zastupanog po punomoćniku ZLATKO OSTROŠKI</item>
    </izvorni_sadrzaj>
    <derivirana_varijabla naziv="DomainObject.Predmet.ProtuStrankaListFormatedOIB_1">
      <item>POGREBNIK MIMA d.o.o., OIB 05151473076 zastupanog po punomoćniku ZLATKO OSTROŠKI</item>
    </derivirana_varijabla>
  </DomainObject.Predmet.ProtuStrankaListFormatedOIB>
  <DomainObject.Predmet.ProtuStrankaListFormatedWithAdress>
    <izvorni_sadrzaj>
      <item>POGREBNIK MIMA d.o.o., 9. svibnja 22, 10430 Samobor zastupanog po punomoćniku ZLATKO OSTROŠKI</item>
    </izvorni_sadrzaj>
    <derivirana_varijabla naziv="DomainObject.Predmet.ProtuStrankaListFormatedWithAdress_1">
      <item>POGREBNIK MIMA d.o.o., 9. svibnja 22, 10430 Samobor zastupanog po punomoćniku ZLATKO OSTROŠKI</item>
    </derivirana_varijabla>
  </DomainObject.Predmet.ProtuStrankaListFormatedWithAdress>
  <DomainObject.Predmet.ProtuStrankaListFormatedWithAdressOIB>
    <izvorni_sadrzaj>
      <item>POGREBNIK MIMA d.o.o., OIB 05151473076, 9. svibnja 22, 10430 Samobor zastupanog po punomoćniku ZLATKO OSTROŠKI</item>
    </izvorni_sadrzaj>
    <derivirana_varijabla naziv="DomainObject.Predmet.ProtuStrankaListFormatedWithAdressOIB_1">
      <item>POGREBNIK MIMA d.o.o., OIB 05151473076, 9. svibnja 22, 10430 Samobor zastupanog po punomoćniku ZLATKO OSTROŠKI</item>
    </derivirana_varijabla>
  </DomainObject.Predmet.ProtuStrankaListFormatedWithAdressOIB>
  <DomainObject.Predmet.ProtuStrankaListNazivFormated>
    <izvorni_sadrzaj>
      <item>POGREBNIK MIMA d.o.o.</item>
    </izvorni_sadrzaj>
    <derivirana_varijabla naziv="DomainObject.Predmet.ProtuStrankaListNazivFormated_1">
      <item>POGREBNIK MIMA d.o.o.</item>
    </derivirana_varijabla>
  </DomainObject.Predmet.ProtuStrankaListNazivFormated>
  <DomainObject.Predmet.ProtuStrankaListNazivFormatedOIB>
    <izvorni_sadrzaj>
      <item>POGREBNIK MIMA d.o.o., OIB 05151473076</item>
    </izvorni_sadrzaj>
    <derivirana_varijabla naziv="DomainObject.Predmet.ProtuStrankaListNazivFormatedOIB_1">
      <item>POGREBNIK MIMA d.o.o., OIB 05151473076</item>
    </derivirana_varijabla>
  </DomainObject.Predmet.ProtuStrankaListNazivFormatedOIB>
  <DomainObject.Predmet.OstaliListFormated>
    <izvorni_sadrzaj>
      <item>Damir Sapanjoš</item>
      <item>Jadranka Sapanjoš</item>
      <item>ZLATKO OSTROŠKI punomoćnik sudionika u postupku POGREBNIK MIMA d.o.o.</item>
    </izvorni_sadrzaj>
    <derivirana_varijabla naziv="DomainObject.Predmet.OstaliListFormated_1">
      <item>Damir Sapanjoš</item>
      <item>Jadranka Sapanjoš</item>
      <item>ZLATKO OSTROŠKI punomoćnik sudionika u postupku POGREBNIK MIMA d.o.o.</item>
    </derivirana_varijabla>
  </DomainObject.Predmet.OstaliListFormated>
  <DomainObject.Predmet.OstaliListFormatedOIB>
    <izvorni_sadrzaj>
      <item>Damir Sapanjoš, OIB 72938094614</item>
      <item>Jadranka Sapanjoš, OIB 61711479504</item>
      <item>ZLATKO OSTROŠKI punomoćnik sudionika u postupku POGREBNIK MIMA d.o.o.</item>
    </izvorni_sadrzaj>
    <derivirana_varijabla naziv="DomainObject.Predmet.OstaliListFormatedOIB_1">
      <item>Damir Sapanjoš, OIB 72938094614</item>
      <item>Jadranka Sapanjoš, OIB 61711479504</item>
      <item>ZLATKO OSTROŠKI punomoćnik sudionika u postupku POGREBNIK MIMA d.o.o.</item>
    </derivirana_varijabla>
  </DomainObject.Predmet.OstaliListFormatedOIB>
  <DomainObject.Predmet.OstaliListFormatedWithAdress>
    <izvorni_sadrzaj>
      <item>Damir Sapanjoš, Ulica Ljudevita Šmidhena 24, 10430 Samobor</item>
      <item>Jadranka Sapanjoš, Šmidhenova 24, 10430 Samobor</item>
      <item>ZLATKO OSTROŠKI, Đorđićeva 23/II, 10000 Zagreb punomoćnik sudionika u postupku POGREBNIK MIMA d.o.o.</item>
    </izvorni_sadrzaj>
    <derivirana_varijabla naziv="DomainObject.Predmet.OstaliListFormatedWithAdress_1">
      <item>Damir Sapanjoš, Ulica Ljudevita Šmidhena 24, 10430 Samobor</item>
      <item>Jadranka Sapanjoš, Šmidhenova 24, 10430 Samobor</item>
      <item>ZLATKO OSTROŠKI, Đorđićeva 23/II, 10000 Zagreb punomoćnik sudionika u postupku POGREBNIK MIMA d.o.o.</item>
    </derivirana_varijabla>
  </DomainObject.Predmet.OstaliListFormatedWithAdress>
  <DomainObject.Predmet.OstaliListFormatedWithAdressOIB>
    <izvorni_sadrzaj>
      <item>Damir Sapanjoš, OIB 72938094614, Ulica Ljudevita Šmidhena 24, 10430 Samobor</item>
      <item>Jadranka Sapanjoš, OIB 61711479504, Šmidhenova 24, 10430 Samobor</item>
      <item>ZLATKO OSTROŠKI, Đorđićeva 23/II, 10000 Zagreb punomoćnik sudionika u postupku POGREBNIK MIMA d.o.o.</item>
    </izvorni_sadrzaj>
    <derivirana_varijabla naziv="DomainObject.Predmet.OstaliListFormatedWithAdressOIB_1">
      <item>Damir Sapanjoš, OIB 72938094614, Ulica Ljudevita Šmidhena 24, 10430 Samobor</item>
      <item>Jadranka Sapanjoš, OIB 61711479504, Šmidhenova 24, 10430 Samobor</item>
      <item>ZLATKO OSTROŠKI, Đorđićeva 23/II, 10000 Zagreb punomoćnik sudionika u postupku POGREBNIK MIMA d.o.o.</item>
    </derivirana_varijabla>
  </DomainObject.Predmet.OstaliListFormatedWithAdressOIB>
  <DomainObject.Predmet.OstaliListNazivFormated>
    <izvorni_sadrzaj>
      <item>Damir Sapanjoš</item>
      <item>Jadranka Sapanjoš</item>
      <item>ZLATKO OSTROŠKI</item>
    </izvorni_sadrzaj>
    <derivirana_varijabla naziv="DomainObject.Predmet.OstaliListNazivFormated_1">
      <item>Damir Sapanjoš</item>
      <item>Jadranka Sapanjoš</item>
      <item>ZLATKO OSTROŠKI</item>
    </derivirana_varijabla>
  </DomainObject.Predmet.OstaliListNazivFormated>
  <DomainObject.Predmet.OstaliListNazivFormatedOIB>
    <izvorni_sadrzaj>
      <item>Damir Sapanjoš, OIB 72938094614</item>
      <item>Jadranka Sapanjoš, OIB 61711479504</item>
      <item>ZLATKO OSTROŠKI</item>
    </izvorni_sadrzaj>
    <derivirana_varijabla naziv="DomainObject.Predmet.OstaliListNazivFormatedOIB_1">
      <item>Damir Sapanjoš, OIB 72938094614</item>
      <item>Jadranka Sapanjoš, OIB 61711479504</item>
      <item>ZLATKO 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POGREBNIK MIMA d.o.o.</izvorni_sadrzaj>
    <derivirana_varijabla naziv="DomainObject.Predmet.ProtustrankaIDrugi_1">POGREBNIK MIMA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POGREBNIK MIMA d.o.o., OIB 05151473076, 9. svibnja 22, 10430 Samobor</izvorni_sadrzaj>
    <derivirana_varijabla naziv="DomainObject.Predmet.ProtustrankaIDrugiAdressOIB_1">POGREBNIK MIMA d.o.o., OIB 05151473076, 9. svibnja 22,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POGREBNIK MIMA d.o.o.</item>
      <item>Damir Sapanjoš</item>
      <item>Jadranka Sapanjoš</item>
      <item>ZLATKO OSTROŠKI</item>
    </izvorni_sadrzaj>
    <derivirana_varijabla naziv="DomainObject.Predmet.SudioniciListNaziv_1">
      <item>FINA Regionalni centar Zagreb</item>
      <item>POGREBNIK MIMA d.o.o.</item>
      <item>Damir Sapanjoš</item>
      <item>Jadranka Sapanjoš</item>
      <item>ZLATKO OSTROŠKI</item>
    </derivirana_varijabla>
  </DomainObject.Predmet.SudioniciListNaziv>
  <DomainObject.Predmet.SudioniciListAdressOIB>
    <izvorni_sadrzaj>
      <item>FINA Regionalni centar Zagreb, OIB 85821130368, Trg svibanjskih žrtava 1995. 1,10000 Zagreb</item>
      <item>POGREBNIK MIMA d.o.o., OIB 05151473076, 9. svibnja 22,10430 Samobor</item>
      <item>Damir Sapanjoš, OIB 72938094614, Ulica Ljudevita Šmidhena 24,10430 Samobor</item>
      <item>Jadranka Sapanjoš, OIB 61711479504, Šmidhenova 24,10430 Samobor</item>
      <item>ZLATKO OSTROŠKI, Đorđićeva 23/II,10000 Zagreb</item>
    </izvorni_sadrzaj>
    <derivirana_varijabla naziv="DomainObject.Predmet.SudioniciListAdressOIB_1">
      <item>FINA Regionalni centar Zagreb, OIB 85821130368, Trg svibanjskih žrtava 1995. 1,10000 Zagreb</item>
      <item>POGREBNIK MIMA d.o.o., OIB 05151473076, 9. svibnja 22,10430 Samobor</item>
      <item>Damir Sapanjoš, OIB 72938094614, Ulica Ljudevita Šmidhena 24,10430 Samobor</item>
      <item>Jadranka Sapanjoš, OIB 61711479504, Šmidhenova 24,10430 Samobor</item>
      <item>ZLATKO OSTROŠKI, Đorđićeva 23/II,10000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05151473076</item>
      <item>, OIB 72938094614</item>
      <item>, OIB 61711479504</item>
      <item>, OIB null</item>
    </izvorni_sadrzaj>
    <derivirana_varijabla naziv="DomainObject.Predmet.SudioniciListNazivOIB_1">
      <item>, OIB 85821130368</item>
      <item>, OIB 05151473076</item>
      <item>, OIB 72938094614</item>
      <item>, OIB 61711479504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92A8BC-9275-44E2-8559-B89E44D80D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284</properties:Words>
  <properties:Characters>1432</properties:Characters>
  <properties:Lines>47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2017-03-07T10:06:00Z</dcterms:created>
  <dc:creator>Jelena</dc:creator>
  <cp:lastModifiedBy>Ivana Stampf</cp:lastModifiedBy>
  <cp:lastPrinted>2010-12-20T11:38:00Z</cp:lastPrinted>
  <dcterms:modified xmlns:xsi="http://www.w3.org/2001/XMLSchema-instance" xsi:type="dcterms:W3CDTF">2017-03-07T10:12:00Z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