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bafa" w14:paraId="0ebbafa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8766B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Pazin, </w:t>
      </w:r>
      <w:proofErr w:type="spellStart"/>
      <w:r w:rsidRPr="00A336AC">
        <w:t>Dršćevka</w:t>
      </w:r>
      <w:proofErr w:type="spellEnd"/>
      <w:r w:rsidRPr="00A336AC">
        <w:t xml:space="preserve">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C36A0E">
        <w:t>radi nastavka postupka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8E3F0F" w:rsidRPr="008E3F0F">
        <w:t xml:space="preserve">VALDEBEK d.o.o. </w:t>
      </w:r>
      <w:proofErr w:type="spellStart"/>
      <w:r w:rsidR="008E3F0F" w:rsidRPr="008E3F0F">
        <w:t>Pomer</w:t>
      </w:r>
      <w:proofErr w:type="spellEnd"/>
      <w:r w:rsidR="008E3F0F" w:rsidRPr="008E3F0F">
        <w:t xml:space="preserve">, </w:t>
      </w:r>
      <w:proofErr w:type="spellStart"/>
      <w:r w:rsidR="008E3F0F" w:rsidRPr="008E3F0F">
        <w:t>Pomer</w:t>
      </w:r>
      <w:proofErr w:type="spellEnd"/>
      <w:r w:rsidR="008E3F0F" w:rsidRPr="008E3F0F">
        <w:t xml:space="preserve"> 295, </w:t>
      </w:r>
      <w:r w:rsidR="008E3F0F">
        <w:t xml:space="preserve">raniji </w:t>
      </w:r>
      <w:r w:rsidR="008E3F0F" w:rsidRPr="008E3F0F">
        <w:t>OIB 39371174727</w:t>
      </w:r>
      <w:r w:rsidR="00F56D84" w:rsidRPr="00F56D84">
        <w:t xml:space="preserve">, </w:t>
      </w:r>
      <w:r w:rsidR="008E3F0F">
        <w:t>06</w:t>
      </w:r>
      <w:r w:rsidRPr="00517A02">
        <w:t xml:space="preserve">. </w:t>
      </w:r>
      <w:r w:rsidR="008E3F0F">
        <w:t>lipnja</w:t>
      </w:r>
      <w:r w:rsidRPr="00517A02">
        <w:t xml:space="preserve"> 201</w:t>
      </w:r>
      <w:r w:rsidR="00D974D5">
        <w:t>7</w:t>
      </w:r>
      <w:r w:rsidRPr="00517A02">
        <w:t>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F56D84" w:rsidR="00DA54DC">
      <w:pPr>
        <w:jc w:val="both"/>
      </w:pPr>
      <w:r>
        <w:tab/>
      </w:r>
      <w:r w:rsidR="00DA54DC">
        <w:t>I.</w:t>
      </w:r>
      <w:r w:rsidR="00DA54DC">
        <w:tab/>
        <w:t xml:space="preserve">Poziva se </w:t>
      </w:r>
      <w:r w:rsidR="00D974D5" w:rsidRPr="00D974D5">
        <w:t>SBERBANK BANKA d.d. Ljubljana</w:t>
      </w:r>
      <w:r w:rsidR="00F56D84">
        <w:t xml:space="preserve">, </w:t>
      </w:r>
      <w:r w:rsidR="00DA54DC" w:rsidRPr="00DA54DC">
        <w:t xml:space="preserve">OIB </w:t>
      </w:r>
      <w:r w:rsidR="00D974D5" w:rsidRPr="00D974D5">
        <w:t>73433895209</w:t>
      </w:r>
      <w:r w:rsidR="00DA54DC">
        <w:t xml:space="preserve">, da u roku od </w:t>
      </w:r>
      <w:r w:rsidR="00C36A0E">
        <w:t>15</w:t>
      </w:r>
      <w:r w:rsidR="00DA54DC">
        <w:t xml:space="preserve"> dana od </w:t>
      </w:r>
      <w:r w:rsidR="00DA54DC" w:rsidRPr="00DA54DC">
        <w:t>dana dostave</w:t>
      </w:r>
      <w:r w:rsidR="00DA54DC">
        <w:t xml:space="preserve"> ovog zaključka (</w:t>
      </w:r>
      <w:r w:rsidR="00DA54DC" w:rsidRPr="00DA54DC">
        <w:t>a dostava se smatra obavljenom istekom osmoga dana od dana objave pismena na mrežnoj strani</w:t>
      </w:r>
      <w:r w:rsidR="00DA54DC">
        <w:t>ci e-o</w:t>
      </w:r>
      <w:r w:rsidR="00DA54DC" w:rsidRPr="00DA54DC">
        <w:t xml:space="preserve">glasna ploča sudova </w:t>
      </w:r>
      <w:r w:rsidR="00DA54DC">
        <w:t xml:space="preserve">- </w:t>
      </w:r>
      <w:r w:rsidR="00DA54DC" w:rsidRPr="00DA54DC">
        <w:t>čl. 12. S</w:t>
      </w:r>
      <w:r w:rsidR="00DA54DC">
        <w:t>tečajnog zakona</w:t>
      </w:r>
      <w:r w:rsidR="00DA54DC" w:rsidRPr="00DA54DC">
        <w:t>)</w:t>
      </w:r>
      <w:r w:rsidR="00DA54DC">
        <w:t xml:space="preserve"> uplati na depozit ovog suda broj: HR43 2390001 1300029763, poziv na broj 020-1</w:t>
      </w:r>
      <w:r w:rsidR="008E3F0F">
        <w:t>76</w:t>
      </w:r>
      <w:r w:rsidR="00DA54DC">
        <w:t>-16</w:t>
      </w:r>
      <w:r w:rsidR="00C36A0E">
        <w:t xml:space="preserve"> predujam u </w:t>
      </w:r>
      <w:r w:rsidR="00D974D5">
        <w:t>iznosu od 10</w:t>
      </w:r>
      <w:r w:rsidR="00DA54DC">
        <w:t xml:space="preserve">.000,00 kuna (slovima: </w:t>
      </w:r>
      <w:r w:rsidR="00D974D5">
        <w:t>deset</w:t>
      </w:r>
      <w:r w:rsidR="00DA54DC">
        <w:t xml:space="preserve"> tisuća kuna) za namirenje troškova nastavljanja postupka radi naknadne diobe</w:t>
      </w:r>
      <w:r w:rsidR="00DA54DC" w:rsidRPr="00DA54DC">
        <w:t xml:space="preserve"> </w:t>
      </w:r>
      <w:r w:rsidR="008E3F0F" w:rsidRPr="008E3F0F">
        <w:t xml:space="preserve">nad Stečajnom masom iza VALDEBEK d.o.o. </w:t>
      </w:r>
      <w:proofErr w:type="spellStart"/>
      <w:r w:rsidR="008E3F0F" w:rsidRPr="008E3F0F">
        <w:t>Pomer</w:t>
      </w:r>
      <w:proofErr w:type="spellEnd"/>
      <w:r w:rsidR="008E3F0F" w:rsidRPr="008E3F0F">
        <w:t xml:space="preserve">, </w:t>
      </w:r>
      <w:proofErr w:type="spellStart"/>
      <w:r w:rsidR="008E3F0F" w:rsidRPr="008E3F0F">
        <w:t>Pomer</w:t>
      </w:r>
      <w:proofErr w:type="spellEnd"/>
      <w:r w:rsidR="008E3F0F" w:rsidRPr="008E3F0F">
        <w:t xml:space="preserve"> 295, raniji OIB 39371174727</w:t>
      </w:r>
      <w:r w:rsidR="008E3F0F">
        <w:t xml:space="preserve"> </w:t>
      </w:r>
      <w:r w:rsidR="00DA54DC" w:rsidRPr="00DA54DC">
        <w:t xml:space="preserve">te </w:t>
      </w:r>
      <w:r w:rsidR="00DA54DC">
        <w:t xml:space="preserve">da </w:t>
      </w:r>
      <w:r w:rsidR="00DA54DC" w:rsidRPr="00DA54DC">
        <w:t>dokaz o uplati dostave su</w:t>
      </w:r>
      <w:r w:rsidR="00DA54DC">
        <w:t>du.</w:t>
      </w:r>
    </w:p>
    <w:p w:rsidRDefault="00DA54DC" w:rsidP="00DA54DC" w:rsidR="00DA54DC">
      <w:pPr>
        <w:jc w:val="both"/>
      </w:pPr>
    </w:p>
    <w:p w:rsidRDefault="00DA54DC" w:rsidP="008E3F0F" w:rsidR="00DA54DC">
      <w:pPr>
        <w:jc w:val="both"/>
      </w:pPr>
      <w:r>
        <w:tab/>
        <w:t>II.</w:t>
      </w:r>
      <w:r>
        <w:tab/>
        <w:t xml:space="preserve">Ako predlagatelj u roku od </w:t>
      </w:r>
      <w:r w:rsidR="00C36A0E">
        <w:t>15</w:t>
      </w:r>
      <w:r>
        <w:t xml:space="preserve"> dana ne uplati predujam u iznosu označenom u točki I. izreke ovog zaključka, te ne dostavi dokaz o uplati, sud će prijedlog za nastavljanje postupka odbaciti. </w:t>
      </w:r>
    </w:p>
    <w:p w:rsidRDefault="00B24F5E" w:rsidP="008E3F0F" w:rsidR="00B24F5E">
      <w:pPr>
        <w:jc w:val="both"/>
      </w:pPr>
    </w:p>
    <w:p w:rsidRDefault="000515A0" w:rsidP="00C2716A" w:rsidR="000515A0">
      <w:pPr>
        <w:jc w:val="center"/>
      </w:pPr>
      <w:r w:rsidRPr="00A336AC">
        <w:t xml:space="preserve">U Pazinu, </w:t>
      </w:r>
      <w:r w:rsidR="000618A5">
        <w:t>0</w:t>
      </w:r>
      <w:r w:rsidR="008E3F0F">
        <w:t>6</w:t>
      </w:r>
      <w:r w:rsidR="00C2716A" w:rsidRPr="00C2716A">
        <w:t xml:space="preserve">. </w:t>
      </w:r>
      <w:r w:rsidR="008E3F0F">
        <w:t>lipnja</w:t>
      </w:r>
      <w:r w:rsidR="00C2716A" w:rsidRPr="00C2716A">
        <w:t xml:space="preserve"> 201</w:t>
      </w:r>
      <w:r w:rsidR="000618A5">
        <w:t>7</w:t>
      </w:r>
      <w:r w:rsidR="00C2716A" w:rsidRPr="00C2716A">
        <w:t>.</w:t>
      </w:r>
    </w:p>
    <w:p w:rsidRDefault="00B24F5E" w:rsidP="00C2716A" w:rsidR="00B24F5E" w:rsidRPr="00A336AC">
      <w:pPr>
        <w:jc w:val="center"/>
      </w:pP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8766B4">
        <w:t>, v.r.</w:t>
      </w:r>
    </w:p>
    <w:p w:rsidRDefault="000515A0" w:rsidP="000515A0" w:rsidR="000515A0"/>
    <w:p w:rsidRDefault="00A336AC" w:rsidP="000515A0" w:rsidR="00A336AC"/>
    <w:p w:rsidRDefault="00517A02" w:rsidP="000515A0" w:rsidR="00517A02"/>
    <w:p w:rsidRDefault="004D58FE" w:rsidP="000515A0" w:rsidR="004D58FE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 8 dana</w:t>
      </w:r>
    </w:p>
    <w:p w:rsidRDefault="00517A02" w:rsidP="00517A02" w:rsidR="00C2716A">
      <w:r w:rsidRPr="00A336AC">
        <w:t>-</w:t>
      </w:r>
      <w:r w:rsidR="00C36A0E">
        <w:t xml:space="preserve">  p</w:t>
      </w:r>
      <w:r w:rsidR="00C36A0E" w:rsidRPr="00C36A0E">
        <w:t xml:space="preserve">redlagatelj </w:t>
      </w:r>
      <w:r w:rsidR="000618A5" w:rsidRPr="000618A5">
        <w:t xml:space="preserve">SBERBANK BANKA d.d. Ljubljana, OIB 73433895209, po punomoćnicima odvjetnicima u Odvjetničkom društvu Kožul i </w:t>
      </w:r>
      <w:proofErr w:type="spellStart"/>
      <w:r w:rsidR="000618A5" w:rsidRPr="000618A5">
        <w:t>Petrinović</w:t>
      </w:r>
      <w:proofErr w:type="spellEnd"/>
      <w:r w:rsidR="000618A5" w:rsidRPr="000618A5">
        <w:t xml:space="preserve"> u Zagrebu</w:t>
      </w:r>
    </w:p>
    <w:p w:rsidRDefault="000618A5" w:rsidP="00517A02" w:rsidR="000618A5"/>
    <w:p w:rsidRDefault="00C36A0E" w:rsidP="00517A02" w:rsidR="00C36A0E">
      <w:r>
        <w:t>R.</w:t>
      </w:r>
    </w:p>
    <w:p w:rsidRDefault="00C36A0E" w:rsidP="00517A02" w:rsidR="00C36A0E" w:rsidRPr="00A336AC">
      <w:r>
        <w:t>Kal. 25 dana</w:t>
      </w:r>
    </w:p>
    <w:sectPr w:rsidSect="00477CC8" w:rsidR="00C36A0E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5DA" w:rsidP="0060566F" w:rsidR="00F825DA">
      <w:r>
        <w:separator/>
      </w:r>
    </w:p>
  </w:endnote>
  <w:endnote w:id="0" w:type="continuationSeparator">
    <w:p w:rsidRDefault="00F825DA" w:rsidP="0060566F" w:rsidR="00F82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5DA" w:rsidP="0060566F" w:rsidR="00F825DA">
      <w:r>
        <w:separator/>
      </w:r>
    </w:p>
  </w:footnote>
  <w:footnote w:id="0" w:type="continuationSeparator">
    <w:p w:rsidRDefault="00F825DA" w:rsidP="0060566F" w:rsidR="00F825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2C6D33">
      <w:t>1</w:t>
    </w:r>
    <w:r w:rsidR="008E3F0F">
      <w:t>76</w:t>
    </w:r>
    <w:r w:rsidR="00A336AC">
      <w:t>/</w:t>
    </w:r>
    <w:r w:rsidRPr="0060566F">
      <w:t>1</w:t>
    </w:r>
    <w:r w:rsidR="002C6D33">
      <w:t>6</w:t>
    </w:r>
    <w:r w:rsidRPr="0060566F">
      <w:t>-</w:t>
    </w:r>
    <w:r w:rsidR="000618A5">
      <w:t>1</w:t>
    </w:r>
    <w:r w:rsidR="008E3F0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4215F"/>
    <w:rsid w:val="000515A0"/>
    <w:rsid w:val="00060CB3"/>
    <w:rsid w:val="000618A5"/>
    <w:rsid w:val="000954F1"/>
    <w:rsid w:val="00131407"/>
    <w:rsid w:val="00157E13"/>
    <w:rsid w:val="00176D45"/>
    <w:rsid w:val="0018432B"/>
    <w:rsid w:val="002002EE"/>
    <w:rsid w:val="00263894"/>
    <w:rsid w:val="00263BAD"/>
    <w:rsid w:val="002B6C11"/>
    <w:rsid w:val="002C6D33"/>
    <w:rsid w:val="00394599"/>
    <w:rsid w:val="003B058E"/>
    <w:rsid w:val="004100AC"/>
    <w:rsid w:val="00417287"/>
    <w:rsid w:val="00422A5D"/>
    <w:rsid w:val="0043662D"/>
    <w:rsid w:val="00477CC8"/>
    <w:rsid w:val="00491DBD"/>
    <w:rsid w:val="004D58FE"/>
    <w:rsid w:val="00507519"/>
    <w:rsid w:val="0051375D"/>
    <w:rsid w:val="00517A02"/>
    <w:rsid w:val="005F67A8"/>
    <w:rsid w:val="0060566F"/>
    <w:rsid w:val="00614EAB"/>
    <w:rsid w:val="00653688"/>
    <w:rsid w:val="00696D98"/>
    <w:rsid w:val="006F36D8"/>
    <w:rsid w:val="007204DF"/>
    <w:rsid w:val="00771037"/>
    <w:rsid w:val="00797B00"/>
    <w:rsid w:val="007E59B9"/>
    <w:rsid w:val="008766B4"/>
    <w:rsid w:val="008A7739"/>
    <w:rsid w:val="008C5F4C"/>
    <w:rsid w:val="008E3F0F"/>
    <w:rsid w:val="00916002"/>
    <w:rsid w:val="00964CD2"/>
    <w:rsid w:val="00986750"/>
    <w:rsid w:val="009C5995"/>
    <w:rsid w:val="009D57A5"/>
    <w:rsid w:val="009F593D"/>
    <w:rsid w:val="00A02C0B"/>
    <w:rsid w:val="00A169D9"/>
    <w:rsid w:val="00A336AC"/>
    <w:rsid w:val="00AB3722"/>
    <w:rsid w:val="00AD7F99"/>
    <w:rsid w:val="00B24F5E"/>
    <w:rsid w:val="00B80E74"/>
    <w:rsid w:val="00B8682D"/>
    <w:rsid w:val="00C10A9A"/>
    <w:rsid w:val="00C2716A"/>
    <w:rsid w:val="00C36A0E"/>
    <w:rsid w:val="00CB2AB2"/>
    <w:rsid w:val="00CC7A3F"/>
    <w:rsid w:val="00D3072D"/>
    <w:rsid w:val="00D974D5"/>
    <w:rsid w:val="00DA54DC"/>
    <w:rsid w:val="00DF14A8"/>
    <w:rsid w:val="00E11B82"/>
    <w:rsid w:val="00F2306A"/>
    <w:rsid w:val="00F505D1"/>
    <w:rsid w:val="00F56D84"/>
    <w:rsid w:val="00F602C3"/>
    <w:rsid w:val="00F72114"/>
    <w:rsid w:val="00F8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6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2016.</izvorni_sadrzaj>
    <derivirana_varijabla naziv="DomainObject.Predmet.DatumRjesavanja_1">14.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veljače 2017.</izvorni_sadrzaj>
    <derivirana_varijabla naziv="DomainObject.Predmet.DatumZatvaranja_1">21.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VALDEBEK d.o.o. POMER</izvorni_sadrzaj>
    <derivirana_varijabla naziv="DomainObject.Predmet.ProtustrankaFormated_1">  VALDEBEK d.o.o. POMER</derivirana_varijabla>
  </DomainObject.Predmet.ProtustrankaFormated>
  <DomainObject.Predmet.ProtustrankaFormatedOIB>
    <izvorni_sadrzaj>  VALDEBEK d.o.o. POMER, OIB 39371174727</izvorni_sadrzaj>
    <derivirana_varijabla naziv="DomainObject.Predmet.ProtustrankaFormatedOIB_1">  VALDEBEK d.o.o. POMER, OIB 39371174727</derivirana_varijabla>
  </DomainObject.Predmet.ProtustrankaFormatedOIB>
  <DomainObject.Predmet.ProtustrankaFormatedWithAdress>
    <izvorni_sadrzaj> VALDEBEK d.o.o. POMER, Pomer 295, 52100 Pomer</izvorni_sadrzaj>
    <derivirana_varijabla naziv="DomainObject.Predmet.ProtustrankaFormatedWithAdress_1"> VALDEBEK d.o.o. POMER, Pomer 295, 52100 Pomer</derivirana_varijabla>
  </DomainObject.Predmet.ProtustrankaFormatedWithAdress>
  <DomainObject.Predmet.ProtustrankaFormatedWithAdressOIB>
    <izvorni_sadrzaj> VALDEBEK d.o.o. POMER, OIB 39371174727, Pomer 295, 52100 Pomer</izvorni_sadrzaj>
    <derivirana_varijabla naziv="DomainObject.Predmet.ProtustrankaFormatedWithAdressOIB_1"> VALDEBEK d.o.o. POMER, OIB 39371174727, Pomer 295, 52100 Pomer</derivirana_varijabla>
  </DomainObject.Predmet.ProtustrankaFormatedWithAdressOIB>
  <DomainObject.Predmet.ProtustrankaWithAdress>
    <izvorni_sadrzaj>VALDEBEK d.o.o. POMER Pomer 295, 52100 Pomer</izvorni_sadrzaj>
    <derivirana_varijabla naziv="DomainObject.Predmet.ProtustrankaWithAdress_1">VALDEBEK d.o.o. POMER Pomer 295, 52100 Pomer</derivirana_varijabla>
  </DomainObject.Predmet.ProtustrankaWithAdress>
  <DomainObject.Predmet.ProtustrankaWithAdressOIB>
    <izvorni_sadrzaj>VALDEBEK d.o.o. POMER, OIB 39371174727, Pomer 295, 52100 Pomer</izvorni_sadrzaj>
    <derivirana_varijabla naziv="DomainObject.Predmet.ProtustrankaWithAdressOIB_1">VALDEBEK d.o.o. POMER, OIB 39371174727, Pomer 295, 52100 Pomer</derivirana_varijabla>
  </DomainObject.Predmet.ProtustrankaWithAdressOIB>
  <DomainObject.Predmet.ProtustrankaNazivFormated>
    <izvorni_sadrzaj>VALDEBEK d.o.o. POMER</izvorni_sadrzaj>
    <derivirana_varijabla naziv="DomainObject.Predmet.ProtustrankaNazivFormated_1">VALDEBEK d.o.o. POMER</derivirana_varijabla>
  </DomainObject.Predmet.ProtustrankaNazivFormated>
  <DomainObject.Predmet.ProtustrankaNazivFormatedOIB>
    <izvorni_sadrzaj>VALDEBEK d.o.o. POMER, OIB 39371174727</izvorni_sadrzaj>
    <derivirana_varijabla naziv="DomainObject.Predmet.ProtustrankaNazivFormatedOIB_1">VALDEBEK d.o.o. POMER, OIB 39371174727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612.24</izvorni_sadrzaj>
    <derivirana_varijabla naziv="DomainObject.Predmet.TrenutnaVrijednost_1">612.24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VALDEBEK d.o.o. POMER</item>
    </izvorni_sadrzaj>
    <derivirana_varijabla naziv="DomainObject.Predmet.ProtuStrankaListFormated_1">
      <item>VALDEBEK d.o.o. POMER</item>
    </derivirana_varijabla>
  </DomainObject.Predmet.ProtuStrankaListFormated>
  <DomainObject.Predmet.ProtuStrankaListFormatedOIB>
    <izvorni_sadrzaj>
      <item>VALDEBEK d.o.o. POMER, OIB 39371174727</item>
    </izvorni_sadrzaj>
    <derivirana_varijabla naziv="DomainObject.Predmet.ProtuStrankaListFormatedOIB_1">
      <item>VALDEBEK d.o.o. POMER, OIB 39371174727</item>
    </derivirana_varijabla>
  </DomainObject.Predmet.ProtuStrankaListFormatedOIB>
  <DomainObject.Predmet.ProtuStrankaListFormatedWithAdress>
    <izvorni_sadrzaj>
      <item>VALDEBEK d.o.o. POMER, Pomer 295, 52100 Pomer</item>
    </izvorni_sadrzaj>
    <derivirana_varijabla naziv="DomainObject.Predmet.ProtuStrankaListFormatedWithAdress_1">
      <item>VALDEBEK d.o.o. POMER, Pomer 295, 52100 Pomer</item>
    </derivirana_varijabla>
  </DomainObject.Predmet.ProtuStrankaListFormatedWithAdress>
  <DomainObject.Predmet.ProtuStrankaListFormatedWithAdressOIB>
    <izvorni_sadrzaj>
      <item>VALDEBEK d.o.o. POMER, OIB 39371174727, Pomer 295, 52100 Pomer</item>
    </izvorni_sadrzaj>
    <derivirana_varijabla naziv="DomainObject.Predmet.ProtuStrankaListFormatedWithAdressOIB_1">
      <item>VALDEBEK d.o.o. POMER, OIB 39371174727, Pomer 295, 52100 Pomer</item>
    </derivirana_varijabla>
  </DomainObject.Predmet.ProtuStrankaListFormatedWithAdressOIB>
  <DomainObject.Predmet.ProtuStrankaListNazivFormated>
    <izvorni_sadrzaj>
      <item>VALDEBEK d.o.o. POMER</item>
    </izvorni_sadrzaj>
    <derivirana_varijabla naziv="DomainObject.Predmet.ProtuStrankaListNazivFormated_1">
      <item>VALDEBEK d.o.o. POMER</item>
    </derivirana_varijabla>
  </DomainObject.Predmet.ProtuStrankaListNazivFormated>
  <DomainObject.Predmet.ProtuStrankaListNazivFormatedOIB>
    <izvorni_sadrzaj>
      <item>VALDEBEK d.o.o. POMER, OIB 39371174727</item>
    </izvorni_sadrzaj>
    <derivirana_varijabla naziv="DomainObject.Predmet.ProtuStrankaListNazivFormatedOIB_1">
      <item>VALDEBEK d.o.o. POMER, OIB 39371174727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VALDEBEK d.o.o. POMER</izvorni_sadrzaj>
    <derivirana_varijabla naziv="DomainObject.Predmet.ProtustrankaIDrugi_1">VALDEBEK d.o.o. POMER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VALDEBEK d.o.o. POMER, OIB 39371174727, Pomer 295, 52100 Pomer</izvorni_sadrzaj>
    <derivirana_varijabla naziv="DomainObject.Predmet.ProtustrankaIDrugiAdressOIB_1">VALDEBEK d.o.o. POMER, OIB 39371174727, Pomer 295,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2016.</izvorni_sadrzaj>
    <derivirana_varijabla naziv="DomainObject.Predmet.OdlukaRjesenje.DatumDonosenjaOdluke_1">14. travnja 2016.</derivirana_varijabla>
  </DomainObject.Predmet.OdlukaRjesenje.DatumDonosenjaOdluke>
  <DomainObject.Predmet.OdlukaRjesenje.DatumPravomocnosti>
    <izvorni_sadrzaj>2. svibnja 2016.</izvorni_sadrzaj>
    <derivirana_varijabla naziv="DomainObject.Predmet.OdlukaRjesenje.DatumPravomocnosti_1">2. svibnja 2016.</derivirana_varijabla>
  </DomainObject.Predmet.OdlukaRjesenje.DatumPravomocnosti>
  <DomainObject.Predmet.OdlukaRjesenje.Oznaka>
    <izvorni_sadrzaj>St-176/2016-5</izvorni_sadrzaj>
    <derivirana_varijabla naziv="DomainObject.Predmet.OdlukaRjesenje.Oznaka_1">St-176/2016-5</derivirana_varijabla>
  </DomainObject.Predmet.OdlukaRjesenje.Oznaka>
  <DomainObject.Predmet.SudioniciListNaziv>
    <izvorni_sadrzaj>
      <item>FINANCIJSKA AGENCIJA, RC RIJEKA, PODRUŽNICA PULA, PULA</item>
      <item>VALDEBEK d.o.o. POMER</item>
    </izvorni_sadrzaj>
    <derivirana_varijabla naziv="DomainObject.Predmet.SudioniciListNaziv_1">
      <item>FINANCIJSKA AGENCIJA, RC RIJEKA, PODRUŽNICA PULA, PULA</item>
      <item>VALDEBEK d.o.o. POMER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VALDEBEK d.o.o. POMER, OIB 39371174727, Pomer 295,52100 Pomer</item>
    </izvorni_sadrzaj>
    <derivirana_varijabla naziv="DomainObject.Predmet.SudioniciListAdressOIB_1">
      <item>FINANCIJSKA AGENCIJA, RC RIJEKA, PODRUŽNICA PULA, PULA, OIB 85821130368, Ulica grada Vukovara 70,10000 Zagreb</item>
      <item>VALDEBEK d.o.o. POMER, OIB 39371174727, Pomer 295,52100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39371174727</item>
    </izvorni_sadrzaj>
    <derivirana_varijabla naziv="DomainObject.Predmet.SudioniciListNazivOIB_1">
      <item>, OIB 85821130368</item>
      <item>, OIB 39371174727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1178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2017-06-06T12:59:00Z</dcterms:created>
  <dc:creator>korisnik</dc:creator>
  <cp:lastModifiedBy>Sanja Lakošeljac</cp:lastModifiedBy>
  <cp:lastPrinted>2017-06-07T08:23:00Z</cp:lastPrinted>
  <dcterms:modified xmlns:xsi="http://www.w3.org/2001/XMLSchema-instance" xsi:type="dcterms:W3CDTF">2017-06-07T08:23:00Z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