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86d6" w14:paraId="5ff86d6" w:rsidRDefault="00AE649C" w:rsidP="00FA5B5E" w:rsidR="00AE649C" w:rsidRPr="00B76F3C">
      <w:pPr>
        <w:pStyle w:val="Naslov3"/>
        <w15:collapsed w:val="false"/>
      </w:pPr>
    </w:p>
    <w:p w:rsidRDefault="0083227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St-313/2016-2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BOLERO društvo s ograničenom odgovornošću za proizvodnju, trgovinu i usluge, Bjelovar, Andrije Hebranga 81, OIB: 85399482316, MBS: 010017877, dana 30. rujna 2016. godine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BOLERO društvo s ograničenom odgovornošću za proizvodnju, trgovinu i usluge, Bjelovar, Andrije Hebranga 81, OIB: 85399482316.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9,00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Mile Kutleša 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Mili Kutleši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229 dana u ukupnom iznosu od 113.853,22 kn. Također je u prijedlogu navedeno da dužnik ima jednu zaposlenu osobu, a da u Jedinstvenom registru računa nema otvorenih računa.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St-313/2016-2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83227B" w:rsidP="0083227B" w:rsidR="008322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83227B" w:rsidP="0083227B" w:rsidR="0083227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83227B" w:rsidP="0083227B" w:rsidR="0083227B">
      <w:pPr>
        <w:pStyle w:val="Bezproreda"/>
      </w:pPr>
      <w:r>
        <w:t>2. Sc. ročište</w:t>
      </w:r>
    </w:p>
    <w:p w:rsidRDefault="0083227B" w:rsidP="0083227B" w:rsidR="0083227B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83227B" w:rsidP="0083227B" w:rsidR="0083227B"/>
    <w:p w:rsidRDefault="0083227B" w:rsidP="0083227B" w:rsidR="0083227B">
      <w:bookmarkStart w:name="_GoBack" w:id="0"/>
      <w:bookmarkEnd w:id="0"/>
    </w:p>
    <w:sectPr w:rsidSect="0032366B" w:rsidR="008322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27B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13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St-313/2016-2</izvorni_sadrzaj>
    <derivirana_varijabla naziv="DomainObject.Oznaka_1">St-313/2016-2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 društvo s ograničenom odgovornošću za proizvodnju, trgovinu i usluge, Bjelovar</izvorni_sadrzaj>
    <derivirana_varijabla naziv="DomainObject.Predmet.ProtustrankaFormated_1">  BOLERO društvo s ograničenom odgovornošću za proizvodnju, trgovinu i usluge, Bjelovar</derivirana_varijabla>
  </DomainObject.Predmet.ProtustrankaFormated>
  <DomainObject.Predmet.ProtustrankaFormatedOIB>
    <izvorni_sadrzaj>  BOLERO društvo s ograničenom odgovornošću za proizvodnju, trgovinu i usluge, Bjelovar, OIB 85399482316</izvorni_sadrzaj>
    <derivirana_varijabla naziv="DomainObject.Predmet.ProtustrankaFormatedOIB_1">  BOLERO društvo s ograničenom odgovornošću za proizvodnju, trgovinu i usluge, Bjelovar, OIB 85399482316</derivirana_varijabla>
  </DomainObject.Predmet.ProtustrankaFormatedOIB>
  <DomainObject.Predmet.ProtustrankaFormatedWithAdress>
    <izvorni_sadrzaj> BOLERO društvo s ograničenom odgovornošću za proizvodnju, trgovinu i usluge, Bjelovar, Andrije Hebranga 81, 43000 Bjelovar</izvorni_sadrzaj>
    <derivirana_varijabla naziv="DomainObject.Predmet.ProtustrankaFormatedWithAdress_1"> BOLERO društvo s ograničenom odgovornošću za proizvodnju, trgovinu i usluge, Bjelovar, Andrije Hebranga 81, 43000 Bjelovar</derivirana_varijabla>
  </DomainObject.Predmet.ProtustrankaFormatedWithAdress>
  <DomainObject.Predmet.ProtustrankaFormatedWithAdressOIB>
    <izvorni_sadrzaj> BOLERO društvo s ograničenom odgovornošću za proizvodnju, trgovinu i usluge, Bjelovar, OIB 85399482316, Andrije Hebranga 81, 43000 Bjelovar</izvorni_sadrzaj>
    <derivirana_varijabla naziv="DomainObject.Predmet.ProtustrankaFormatedWithAdressOIB_1"> BOLERO društvo s ograničenom odgovornošću za proizvodnju, trgovinu i usluge, Bjelovar, OIB 85399482316, Andrije Hebranga 81, 43000 Bjelovar</derivirana_varijabla>
  </DomainObject.Predmet.ProtustrankaFormatedWithAdressOIB>
  <DomainObject.Predmet.ProtustrankaWithAdress>
    <izvorni_sadrzaj>BOLERO društvo s ograničenom odgovornošću za proizvodnju, trgovinu i usluge, Bjelovar Andrije Hebranga 81, 43000 Bjelovar</izvorni_sadrzaj>
    <derivirana_varijabla naziv="DomainObject.Predmet.ProtustrankaWithAdress_1">BOLERO društvo s ograničenom odgovornošću za proizvodnju, trgovinu i usluge, Bjelovar Andrije Hebranga 81, 43000 Bjelovar</derivirana_varijabla>
  </DomainObject.Predmet.ProtustrankaWithAdress>
  <DomainObject.Predmet.ProtustrankaWithAdressOIB>
    <izvorni_sadrzaj>BOLERO društvo s ograničenom odgovornošću za proizvodnju, trgovinu i usluge, Bjelovar, OIB 85399482316, Andrije Hebranga 81, 43000 Bjelovar</izvorni_sadrzaj>
    <derivirana_varijabla naziv="DomainObject.Predmet.ProtustrankaWithAdressOIB_1">BOLERO društvo s ograničenom odgovornošću za proizvodnju, trgovinu i usluge, Bjelovar, OIB 85399482316, Andrije Hebranga 81, 43000 Bjelovar</derivirana_varijabla>
  </DomainObject.Predmet.ProtustrankaWithAdressOIB>
  <DomainObject.Predmet.ProtustrankaNazivFormated>
    <izvorni_sadrzaj>BOLERO društvo s ograničenom odgovornošću za proizvodnju, trgovinu i usluge, Bjelovar</izvorni_sadrzaj>
    <derivirana_varijabla naziv="DomainObject.Predmet.ProtustrankaNazivFormated_1">BOLERO društvo s ograničenom odgovornošću za proizvodnju, trgovinu i usluge, Bjelovar</derivirana_varijabla>
  </DomainObject.Predmet.ProtustrankaNazivFormated>
  <DomainObject.Predmet.ProtustrankaNazivFormatedOIB>
    <izvorni_sadrzaj>BOLERO društvo s ograničenom odgovornošću za proizvodnju, trgovinu i usluge, Bjelovar, OIB 85399482316</izvorni_sadrzaj>
    <derivirana_varijabla naziv="DomainObject.Predmet.ProtustrankaNazivFormatedOIB_1">BOLERO društvo s ograničenom odgovornošću za proizvodnju, trgovinu i usluge, Bjelovar, OIB 85399482316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BOLERO društvo s ograničenom odgovornošću za proizvodnju, trgovinu i usluge, Bjelovar</item>
    </izvorni_sadrzaj>
    <derivirana_varijabla naziv="DomainObject.Predmet.ProtuStrankaListFormated_1">
      <item>BOLERO društvo s ograničenom odgovornošću za proizvodnju, trgovinu i usluge, Bjelovar</item>
    </derivirana_varijabla>
  </DomainObject.Predmet.ProtuStrankaListFormated>
  <DomainObject.Predmet.ProtuStrankaListFormatedOIB>
    <izvorni_sadrzaj>
      <item>BOLERO društvo s ograničenom odgovornošću za proizvodnju, trgovinu i usluge, Bjelovar, OIB 85399482316</item>
    </izvorni_sadrzaj>
    <derivirana_varijabla naziv="DomainObject.Predmet.ProtuStrankaListFormatedOIB_1">
      <item>BOLERO društvo s ograničenom odgovornošću za proizvodnju, trgovinu i usluge, Bjelovar, OIB 85399482316</item>
    </derivirana_varijabla>
  </DomainObject.Predmet.ProtuStrankaListFormatedOIB>
  <DomainObject.Predmet.ProtuStrankaListFormatedWithAdress>
    <izvorni_sadrzaj>
      <item>BOLERO društvo s ograničenom odgovornošću za proizvodnju, trgovinu i usluge, Bjelovar, Andrije Hebranga 81, 43000 Bjelovar</item>
    </izvorni_sadrzaj>
    <derivirana_varijabla naziv="DomainObject.Predmet.ProtuStrankaListFormatedWithAdress_1">
      <item>BOLERO društvo s ograničenom odgovornošću za proizvodnju, trgovinu i usluge, Bjelovar, Andrije Hebranga 81, 43000 Bjelovar</item>
    </derivirana_varijabla>
  </DomainObject.Predmet.ProtuStrankaListFormatedWithAdress>
  <DomainObject.Predmet.ProtuStrankaListFormatedWithAdressOIB>
    <izvorni_sadrzaj>
      <item>BOLERO društvo s ograničenom odgovornošću za proizvodnju, trgovinu i usluge, Bjelovar, OIB 85399482316, Andrije Hebranga 81, 43000 Bjelovar</item>
    </izvorni_sadrzaj>
    <derivirana_varijabla naziv="DomainObject.Predmet.ProtuStrankaListFormatedWithAdressOIB_1">
      <item>BOLERO društvo s ograničenom odgovornošću za proizvodnju, trgovinu i usluge, Bjelovar, OIB 85399482316, Andrije Hebranga 81, 43000 Bjelovar</item>
    </derivirana_varijabla>
  </DomainObject.Predmet.ProtuStrankaListFormatedWithAdressOIB>
  <DomainObject.Predmet.ProtuStrankaListNazivFormated>
    <izvorni_sadrzaj>
      <item>BOLERO društvo s ograničenom odgovornošću za proizvodnju, trgovinu i usluge, Bjelovar</item>
    </izvorni_sadrzaj>
    <derivirana_varijabla naziv="DomainObject.Predmet.ProtuStrankaListNazivFormated_1">
      <item>BOLERO društvo s ograničenom odgovornošću za proizvodnju, trgovinu i usluge, Bjelovar</item>
    </derivirana_varijabla>
  </DomainObject.Predmet.ProtuStrankaListNazivFormated>
  <DomainObject.Predmet.ProtuStrankaListNazivFormatedOIB>
    <izvorni_sadrzaj>
      <item>BOLERO društvo s ograničenom odgovornošću za proizvodnju, trgovinu i usluge, Bjelovar, OIB 85399482316</item>
    </izvorni_sadrzaj>
    <derivirana_varijabla naziv="DomainObject.Predmet.ProtuStrankaListNazivFormatedOIB_1">
      <item>BOLERO društvo s ograničenom odgovornošću za proizvodnju, trgovinu i usluge, Bjelovar, OIB 85399482316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St-313/2016-2</izvorni_sadrzaj>
    <derivirana_varijabla naziv="DomainObject.PoslovniBrojDokumenta_1">St-313/2016-2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BOLERO društvo s ograničenom odgovornošću za proizvodnju, trgovinu i usluge, Bjelovar</izvorni_sadrzaj>
    <derivirana_varijabla naziv="DomainObject.Predmet.ProtustrankaIDrugi_1">BOLERO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BOLERO društvo s ograničenom odgovornošću za proizvodnju, trgovinu i usluge, Bjelovar, OIB 85399482316, Andrije Hebranga 81, 43000 Bjelovar</izvorni_sadrzaj>
    <derivirana_varijabla naziv="DomainObject.Predmet.ProtustrankaIDrugiAdressOIB_1">BOLERO društvo s ograničenom odgovornošću za proizvodnju, trgovinu i usluge, Bjelovar, OIB 85399482316, Andrije Hebranga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BOLERO društvo s ograničenom odgovornošću za proizvodnju, trgovinu i usluge, Bjelovar</item>
    </izvorni_sadrzaj>
    <derivirana_varijabla naziv="DomainObject.Predmet.SudioniciListNaziv_1">
      <item>FINA, RC ZAGREB, Podružnica Bjelovar</item>
      <item>BOLERO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BOLERO društvo s ograničenom odgovornošću za proizvodnju, trgovinu i usluge, Bjelovar, OIB 85399482316, Andrije Hebranga 81,43000 Bjelovar</item>
    </izvorni_sadrzaj>
    <derivirana_varijabla naziv="DomainObject.Predmet.SudioniciListAdressOIB_1">
      <item>FINA, RC ZAGREB, Podružnica Bjelovar, OIB 85821130368, F. Supila 4,43000 Bjelovar</item>
      <item>BOLERO društvo s ograničenom odgovornošću za proizvodnju, trgovinu i usluge, Bjelovar, OIB 85399482316, Andrije Hebranga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6EF09-9EEB-4908-810E-C0FE9547B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2703</properties:Characters>
  <properties:Lines>84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2016-09-30T09:58:00Z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