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c567" w14:paraId="71cc567" w:rsidRDefault="00DB77B6" w:rsidP="00DB77B6" w:rsidR="00DB77B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B77B6" w:rsidP="00DB77B6" w:rsidR="00DB77B6">
      <w:pPr>
        <w:rPr>
          <w:sz w:val="22"/>
          <w:szCs w:val="22"/>
        </w:rPr>
      </w:pPr>
      <w:r>
        <w:rPr>
          <w:noProof/>
          <w:sz w:val="22"/>
          <w:szCs w:val="22"/>
          <w:lang w:eastAsia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B6" w:rsidP="00DB77B6" w:rsidR="00DB77B6">
      <w:pPr>
        <w:jc w:val="both"/>
      </w:pPr>
    </w:p>
    <w:p w:rsidRDefault="00DB77B6" w:rsidP="00DB77B6" w:rsidR="00DB77B6">
      <w:pPr>
        <w:jc w:val="both"/>
      </w:pPr>
      <w:r>
        <w:t>REPUBLIKA HRVATSKA</w:t>
      </w:r>
    </w:p>
    <w:p w:rsidRDefault="00DB77B6" w:rsidP="00DB77B6" w:rsidR="00DB77B6">
      <w:pPr>
        <w:jc w:val="both"/>
      </w:pPr>
      <w:r>
        <w:t>TRGOVAČKI SUD U ZAGREBU</w:t>
      </w:r>
    </w:p>
    <w:p w:rsidRDefault="00DB77B6" w:rsidP="00DB77B6" w:rsidR="00DB77B6">
      <w:pPr>
        <w:jc w:val="both"/>
      </w:pPr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R E P U B L I K A   H R V A T S K A</w:t>
      </w:r>
    </w:p>
    <w:p w:rsidRDefault="00DB77B6" w:rsidP="00DB77B6" w:rsidR="00DB77B6">
      <w:pPr>
        <w:jc w:val="both"/>
      </w:pPr>
    </w:p>
    <w:p w:rsidRDefault="00DB77B6" w:rsidP="00DB77B6" w:rsidR="00DB77B6">
      <w:pPr>
        <w:jc w:val="center"/>
      </w:pPr>
      <w:r>
        <w:t>R J E Š E NJ E</w:t>
      </w:r>
    </w:p>
    <w:p w:rsidRDefault="00DB77B6" w:rsidP="00DB77B6" w:rsidR="00DB77B6">
      <w:pPr>
        <w:jc w:val="center"/>
      </w:pPr>
      <w:r>
        <w:t>I</w:t>
      </w:r>
    </w:p>
    <w:p w:rsidRDefault="00DB77B6" w:rsidP="00DB77B6" w:rsidR="00DB77B6">
      <w:pPr>
        <w:jc w:val="center"/>
      </w:pPr>
      <w:r>
        <w:t>Z A K LJ U ČAK</w:t>
      </w:r>
    </w:p>
    <w:p w:rsidRDefault="00DB77B6" w:rsidP="00DB77B6" w:rsidR="00DB77B6">
      <w:pPr>
        <w:jc w:val="both"/>
      </w:pPr>
    </w:p>
    <w:p w:rsidRDefault="004138A3" w:rsidP="004138A3" w:rsidR="004138A3">
      <w:pPr>
        <w:jc w:val="both"/>
      </w:pPr>
      <w:r>
        <w:t>Trgovački sud u Zagrebu, po sucu Nikoli Ribariću, u predstečajnom postupku nad dužnikom SLIŠKO SCENA d.o.o., Lužan (Grad Zagreb), Zelinska ulica 6, OIB: 85639232801, dana 22. veljače 2018. godine,</w:t>
      </w:r>
    </w:p>
    <w:p w:rsidRDefault="00DB77B6" w:rsidP="00DB77B6" w:rsidR="00DB77B6">
      <w:pPr>
        <w:jc w:val="center"/>
        <w:rPr>
          <w:b/>
        </w:rPr>
      </w:pPr>
      <w:r>
        <w:t>r i j e š i o  j e</w:t>
      </w:r>
    </w:p>
    <w:p w:rsidRDefault="00DB77B6" w:rsidP="00DB77B6" w:rsidR="00DB77B6">
      <w:pPr>
        <w:jc w:val="both"/>
      </w:pPr>
      <w:r>
        <w:tab/>
      </w:r>
    </w:p>
    <w:p w:rsidRDefault="00DB77B6" w:rsidP="00DB77B6" w:rsidR="00DB77B6">
      <w:pPr>
        <w:ind w:firstLine="708"/>
        <w:jc w:val="both"/>
      </w:pPr>
      <w:r>
        <w:t>Određuje se naknada</w:t>
      </w:r>
      <w:r>
        <w:rPr>
          <w:b/>
        </w:rPr>
        <w:t xml:space="preserve"> </w:t>
      </w:r>
      <w:r>
        <w:t xml:space="preserve">Financijskoj agenciji za obavljanje poslova u predstečajnom postupku nad dužnikom </w:t>
      </w:r>
      <w:r w:rsidR="004138A3">
        <w:t>SLIŠKO SCENA d.o.o., Lužan (Grad Zagreb), Zelinska ulica 6, OIB: 85639232801</w:t>
      </w:r>
      <w:r>
        <w:t>, u iznosu od 950,00 kn.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z a k lj u č i o    j e</w:t>
      </w:r>
    </w:p>
    <w:p w:rsidRDefault="00DB77B6" w:rsidP="00DB77B6" w:rsidR="00DB77B6">
      <w:pPr>
        <w:jc w:val="center"/>
      </w:pPr>
    </w:p>
    <w:p w:rsidRDefault="00DB77B6" w:rsidP="00DB77B6" w:rsidR="00DB77B6">
      <w:pPr>
        <w:ind w:firstLine="708"/>
        <w:jc w:val="both"/>
      </w:pPr>
      <w:r>
        <w:t>Nalaže se računovodstvu ovog suda, po pravomoćnosti ovog rješenja, isplatiti iznos od 950,00 kn na žiroračun Financijske agencije broj: HR 4223900011100017042 model: HR05, poziv na broj 7524005-</w:t>
      </w:r>
      <w:r w:rsidR="009527D5">
        <w:t>85639232801</w:t>
      </w:r>
      <w:r>
        <w:t>, iz sredstava predujma za otvaranje predstečajnog postupka koji se pred ovim sudom vodi pod poslovnim brojem St-</w:t>
      </w:r>
      <w:r w:rsidR="000159D1">
        <w:t>2110/2017</w:t>
      </w:r>
      <w:r>
        <w:t>.</w:t>
      </w: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Obrazloženje</w:t>
      </w:r>
    </w:p>
    <w:p w:rsidRDefault="00DB77B6" w:rsidP="00DB77B6" w:rsidR="00DB77B6">
      <w:pPr>
        <w:jc w:val="both"/>
      </w:pPr>
    </w:p>
    <w:p w:rsidRDefault="00DB77B6" w:rsidP="00DB77B6" w:rsidR="00DB77B6">
      <w:pPr>
        <w:ind w:firstLine="708"/>
        <w:jc w:val="both"/>
      </w:pPr>
      <w:r>
        <w:t xml:space="preserve">Podneskom od </w:t>
      </w:r>
      <w:r w:rsidR="009527D5">
        <w:t>3.10.2016.</w:t>
      </w:r>
      <w:r>
        <w:t xml:space="preserve"> Financijska agencija podnijela je ovom sudu prijedlog za naknadu troškova u predstečajnom postupku nad dužnikom </w:t>
      </w:r>
      <w:r w:rsidR="009527D5">
        <w:t>SLIŠKO SCENA d.o.o., Lužan (Grad Zagreb), Zelinska ulica 6, OIB: 85639232801,</w:t>
      </w:r>
      <w:r>
        <w:t xml:space="preserve"> u iznosu od 760,00 kn, uvećano za PDV od 25% u iznosu od 190,00 kn, odnosno u ukupnom iznosu od 950,00 kn na temelju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ind w:firstLine="708"/>
        <w:jc w:val="both"/>
      </w:pPr>
      <w:r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dokumentacije vezane uz tražbine; 2. sastavljanje, objava na mrežnoj stranici e-Oglasna </w:t>
      </w:r>
      <w:r>
        <w:lastRenderedPageBreak/>
        <w:t>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Default="00DB77B6" w:rsidP="00DB77B6" w:rsidR="00DB77B6">
      <w:pPr>
        <w:ind w:firstLine="708"/>
        <w:jc w:val="both"/>
        <w:rPr>
          <w:lang w:eastAsia="hr-HR"/>
        </w:rPr>
      </w:pPr>
    </w:p>
    <w:p w:rsidRDefault="009527D5" w:rsidP="00DB77B6" w:rsidR="00DB77B6">
      <w:pPr>
        <w:ind w:firstLine="709"/>
        <w:jc w:val="both"/>
        <w:rPr>
          <w:lang w:eastAsia="hr-HR"/>
        </w:rPr>
      </w:pPr>
      <w:r>
        <w:rPr>
          <w:lang w:eastAsia="hr-HR"/>
        </w:rPr>
        <w:t>Rješenjem ovoga suda od 19</w:t>
      </w:r>
      <w:r w:rsidR="00DB77B6">
        <w:rPr>
          <w:lang w:eastAsia="hr-HR"/>
        </w:rPr>
        <w:t>.</w:t>
      </w:r>
      <w:r>
        <w:rPr>
          <w:lang w:eastAsia="hr-HR"/>
        </w:rPr>
        <w:t xml:space="preserve"> rujna</w:t>
      </w:r>
      <w:r w:rsidR="00DB77B6">
        <w:rPr>
          <w:lang w:eastAsia="hr-HR"/>
        </w:rPr>
        <w:t xml:space="preserve"> 201</w:t>
      </w:r>
      <w:r>
        <w:rPr>
          <w:lang w:eastAsia="hr-HR"/>
        </w:rPr>
        <w:t>6</w:t>
      </w:r>
      <w:r w:rsidR="00DB77B6">
        <w:rPr>
          <w:lang w:eastAsia="hr-HR"/>
        </w:rPr>
        <w:t xml:space="preserve">., koje je istoga dana objavljeno na mrežnoj stranici e-oglasna ploča ovoga suda, otvoren je predstečajni postupak nad dužnikom u skladu s odredbama čl. 34. SZ-a, dok je </w:t>
      </w:r>
      <w:r>
        <w:rPr>
          <w:lang w:eastAsia="hr-HR"/>
        </w:rPr>
        <w:t>15. studenoga</w:t>
      </w:r>
      <w:r w:rsidR="00DB77B6">
        <w:rPr>
          <w:lang w:eastAsia="hr-HR"/>
        </w:rPr>
        <w:t xml:space="preserve"> 201</w:t>
      </w:r>
      <w:r>
        <w:rPr>
          <w:lang w:eastAsia="hr-HR"/>
        </w:rPr>
        <w:t>6</w:t>
      </w:r>
      <w:r w:rsidR="00DB77B6">
        <w:rPr>
          <w:lang w:eastAsia="hr-HR"/>
        </w:rPr>
        <w:t xml:space="preserve">. održano ročište radi ispitivanja tražbina u skladu s odredbama čl. 46. SZ-a, koje je odgođeno te je </w:t>
      </w:r>
      <w:r w:rsidR="00DB77B6">
        <w:t xml:space="preserve">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 </w:t>
      </w:r>
    </w:p>
    <w:p w:rsidRDefault="00DB77B6" w:rsidP="00DB77B6" w:rsidR="00DB77B6" w:rsidRPr="00A559BA">
      <w:pPr>
        <w:pStyle w:val="t-9-8"/>
        <w:ind w:firstLine="708"/>
        <w:jc w:val="both"/>
      </w:pPr>
      <w:r w:rsidRPr="00A559BA">
        <w:t xml:space="preserve">Uvidom u spis i mrežnu stranicu e-oglasna ploča ovoga suda </w:t>
      </w:r>
      <w:r w:rsidR="00A559BA" w:rsidRPr="00A559BA">
        <w:t>utvrđeno je kako je FINA u ovosudnom predmetu obavljala poslove za koje joj temeljem Pravilnika pripada pravo na</w:t>
      </w:r>
      <w:r w:rsidRPr="00A559BA">
        <w:t xml:space="preserve">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Default="00DB77B6" w:rsidP="00DB77B6" w:rsidR="00DB77B6">
      <w:pPr>
        <w:pStyle w:val="t-9-8"/>
        <w:ind w:firstLine="708"/>
        <w:jc w:val="both"/>
      </w:pPr>
      <w:r>
        <w:t>Odluka iz izreke ovog zaključka temelji se na odredbama čl. 2. st. 4. i st. 5. Pravilnika i čl. 44. st. 4. SZ-a.</w:t>
      </w:r>
    </w:p>
    <w:p w:rsidRDefault="00DB77B6" w:rsidP="00DB77B6" w:rsidR="00DB77B6">
      <w:pPr>
        <w:jc w:val="center"/>
      </w:pPr>
      <w:r>
        <w:t>U Zagrebu 2</w:t>
      </w:r>
      <w:r w:rsidR="00281C52">
        <w:t>2</w:t>
      </w:r>
      <w:r>
        <w:t>.</w:t>
      </w:r>
      <w:r w:rsidR="00281C52">
        <w:t xml:space="preserve"> veljače</w:t>
      </w:r>
      <w:r>
        <w:t xml:space="preserve"> 2018.                                                                                                                 </w:t>
      </w:r>
    </w:p>
    <w:p w:rsidRDefault="00DB77B6" w:rsidP="00DB77B6" w:rsidR="00DB7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3BF" w:rsidP="00E91121" w:rsidR="00D443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43BF" w:rsidP="00E91121" w:rsidR="00D443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43BF" w:rsidP="00E91121" w:rsidR="00D443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3BF" w:rsidP="00E91121" w:rsidR="00D443B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43BF" w:rsidP="00E91121" w:rsidR="00D443B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43BF" w:rsidP="00597BE1" w:rsidR="00D443B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77B6" w:rsidP="00DB77B6" w:rsidR="00DB77B6">
      <w:pPr>
        <w:jc w:val="both"/>
      </w:pPr>
    </w:p>
    <w:p w:rsidRDefault="00DB77B6" w:rsidP="00DB77B6" w:rsidR="00DB77B6">
      <w:pPr>
        <w:jc w:val="both"/>
      </w:pPr>
      <w:r>
        <w:t>Uputa o pravnom lijeku:</w:t>
      </w:r>
    </w:p>
    <w:p w:rsidRDefault="00DB77B6" w:rsidP="00DB77B6" w:rsidR="00DB77B6">
      <w:pPr>
        <w:jc w:val="both"/>
      </w:pPr>
      <w:r>
        <w:t xml:space="preserve">Protiv ovog rješenja može se izjaviti žalba Visokom trgovačkom sudu Republike Hrvatske u roku od 8 dana od dostave rješenja (čl. 19. st. 2. SZ), a podnosi se putem ovog suda u 2 primjerka.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DB77B6" w:rsidP="00DB77B6" w:rsidR="00DB77B6">
      <w:pPr>
        <w:jc w:val="both"/>
      </w:pPr>
    </w:p>
    <w:p w:rsidRDefault="00DB77B6" w:rsidP="00DB77B6" w:rsidR="00DB77B6"/>
    <w:p w:rsidRDefault="00D443BF" w:rsidP="00DB77B6" w:rsidR="00D443BF"/>
    <w:p w:rsidRDefault="00D443BF" w:rsidP="00DB77B6" w:rsidR="00D443BF"/>
    <w:p w:rsidRDefault="00D443BF" w:rsidP="00DB77B6" w:rsidR="00D443BF"/>
    <w:p w:rsidRDefault="00D443BF" w:rsidP="00DB77B6" w:rsidR="00D443BF"/>
    <w:p w:rsidRDefault="00D443BF" w:rsidP="00DB77B6" w:rsidR="00D443BF"/>
    <w:p w:rsidRDefault="00D443BF" w:rsidP="00DB77B6" w:rsidR="00D443BF"/>
    <w:p w:rsidRDefault="001D7C1D" w:rsidP="00DB77B6" w:rsidR="001D7C1D" w:rsidRPr="00DB77B6"/>
    <w:sectPr w:rsidSect="00414A38" w:rsidR="001D7C1D" w:rsidRPr="00DB77B6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BA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9527D5" w:rsidP="0069515E" w:rsidR="0069515E">
        <w:pPr>
          <w:pStyle w:val="Zaglavlje"/>
          <w:ind w:firstLine="3828" w:left="3252"/>
          <w:jc w:val="center"/>
        </w:pPr>
        <w:r>
          <w:t>72.</w:t>
        </w:r>
        <w:r w:rsidR="0069515E" w:rsidRPr="004C3D03">
          <w:t xml:space="preserve"> St-</w:t>
        </w:r>
        <w:r>
          <w:t>2110/2017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281C52" w:rsidP="00103DAA" w:rsidR="00CD09E2">
    <w:pPr>
      <w:pStyle w:val="Zaglavlje"/>
      <w:jc w:val="right"/>
    </w:pPr>
    <w:r>
      <w:t xml:space="preserve">72. </w:t>
    </w:r>
    <w:r w:rsidR="00103DAA">
      <w:t>St-</w:t>
    </w:r>
    <w:r>
      <w:t>2110/2017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4138A3" w:rsidP="00D443BF" w:rsidR="00414A38">
        <w:pPr>
          <w:pStyle w:val="Zaglavlje"/>
          <w:ind w:firstLine="1284" w:left="5088"/>
        </w:pPr>
        <w:r>
          <w:t>72</w:t>
        </w:r>
        <w:r w:rsidR="0020114B" w:rsidRPr="004C3D03">
          <w:t>. St-</w:t>
        </w:r>
        <w:r>
          <w:t>2110/2017</w:t>
        </w:r>
        <w:r w:rsidR="00D443BF">
          <w:t>-166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59D1"/>
    <w:rsid w:val="0001779A"/>
    <w:rsid w:val="000222F0"/>
    <w:rsid w:val="00045037"/>
    <w:rsid w:val="00053AEB"/>
    <w:rsid w:val="00065FA4"/>
    <w:rsid w:val="00074EEC"/>
    <w:rsid w:val="000846DF"/>
    <w:rsid w:val="00086A78"/>
    <w:rsid w:val="00096401"/>
    <w:rsid w:val="00097773"/>
    <w:rsid w:val="000A0DD4"/>
    <w:rsid w:val="000A740B"/>
    <w:rsid w:val="000B0FFB"/>
    <w:rsid w:val="00103DAA"/>
    <w:rsid w:val="00110AFA"/>
    <w:rsid w:val="0012053C"/>
    <w:rsid w:val="0012466F"/>
    <w:rsid w:val="00131378"/>
    <w:rsid w:val="001655BD"/>
    <w:rsid w:val="001702E2"/>
    <w:rsid w:val="001765A6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81C52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38A3"/>
    <w:rsid w:val="00414A38"/>
    <w:rsid w:val="0042407B"/>
    <w:rsid w:val="00435D2B"/>
    <w:rsid w:val="00442CF9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5E1F45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0612"/>
    <w:rsid w:val="0081351F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40333"/>
    <w:rsid w:val="00943BB6"/>
    <w:rsid w:val="009527D5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1BAB"/>
    <w:rsid w:val="00A053F6"/>
    <w:rsid w:val="00A143B2"/>
    <w:rsid w:val="00A153F8"/>
    <w:rsid w:val="00A164BF"/>
    <w:rsid w:val="00A50489"/>
    <w:rsid w:val="00A545CD"/>
    <w:rsid w:val="00A559BA"/>
    <w:rsid w:val="00A570A5"/>
    <w:rsid w:val="00A60343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43BF"/>
    <w:rsid w:val="00D46BFA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B77B6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EF61B3"/>
    <w:rsid w:val="00F05D0A"/>
    <w:rsid w:val="00F226F7"/>
    <w:rsid w:val="00F66D6D"/>
    <w:rsid w:val="00F67B80"/>
    <w:rsid w:val="00F70A23"/>
    <w:rsid w:val="00F71B3C"/>
    <w:rsid w:val="00F753F1"/>
    <w:rsid w:val="00F766EF"/>
    <w:rsid w:val="00F86313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BA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BA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BA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BA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BA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BA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BA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BA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zadnji (7. dio) u kancelu</izvorni_sadrzaj>
    <derivirana_varijabla naziv="DomainObject.Predmet.Opis_1">samo zadnji (7. dio) u kancelu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Banski Vinogradi 28A,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Banski Vinogradi 28A,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Banski Vinogradi 28A,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Banski Vinogradi 28A,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Banski Vinogradi 28A,10000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Banski Vinogradi 28A,10000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B5320-9E22-471F-8C2F-3B721C73A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687</properties:Words>
  <properties:Characters>3622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2018-02-23T09:55:00Z</dcterms:created>
  <dc:creator>nribaric</dc:creator>
  <cp:lastModifiedBy>Jadranka Zelić</cp:lastModifiedBy>
  <cp:lastPrinted>2018-02-23T09:55:00Z</cp:lastPrinted>
  <dcterms:modified xmlns:xsi="http://www.w3.org/2001/XMLSchema-instance" xsi:type="dcterms:W3CDTF">2018-02-23T09:56:00Z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(Rj._FINA_NAKNADA TROŠKOVA i sliško scena 22.2.2018.docx)</vt:lpwstr>
  </prop:property>
  <prop:property name="CC_coloring" pid="5" fmtid="{D5CDD505-2E9C-101B-9397-08002B2CF9AE}">
    <vt:bool>false</vt:bool>
  </prop:property>
</prop:Properties>
</file>