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6d0e0" w14:paraId="cf6d0e0" w:rsidRDefault="00B379F8" w:rsidP="00B379F8" w:rsidR="00B379F8">
      <w:pPr>
        <w15:collapsed w:val="false"/>
      </w:pPr>
      <w:bookmarkStart w:name="_GoBack" w:id="0"/>
      <w:bookmarkEnd w:id="0"/>
    </w:p>
    <w:p w:rsidRDefault="00B379F8" w:rsidP="00B379F8" w:rsidR="00B379F8">
      <w:r>
        <w:rPr>
          <w:noProof/>
        </w:rPr>
        <w:drawing>
          <wp:inline distR="0" distL="0" distB="0" distT="0">
            <wp:extent cy="895350" cx="67500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75005"/>
                    </a:xfrm>
                    <a:prstGeom prst="rect">
                      <a:avLst/>
                    </a:prstGeom>
                    <a:noFill/>
                    <a:ln>
                      <a:noFill/>
                    </a:ln>
                  </pic:spPr>
                </pic:pic>
              </a:graphicData>
            </a:graphic>
          </wp:inline>
        </w:drawing>
      </w:r>
    </w:p>
    <w:p w:rsidRDefault="00B379F8" w:rsidP="00B379F8" w:rsidR="00B379F8"/>
    <w:p w:rsidRDefault="00B379F8" w:rsidP="00B379F8" w:rsidR="00B379F8">
      <w:r>
        <w:t>REPUBLIKA HRVATSKA</w:t>
      </w:r>
    </w:p>
    <w:p w:rsidRDefault="00B379F8" w:rsidP="00B379F8" w:rsidR="00B379F8">
      <w:r>
        <w:t>TRGOVAČKI SUD U OSIJEKU</w:t>
      </w:r>
    </w:p>
    <w:p w:rsidRDefault="00B379F8" w:rsidP="00B379F8" w:rsidR="00B379F8">
      <w:r>
        <w:t>STALNA SLUŽBA U SL</w:t>
      </w:r>
      <w:r w:rsidR="00EE6A06">
        <w:t>.</w:t>
      </w:r>
      <w:r>
        <w:t xml:space="preserve"> BRODU</w:t>
      </w:r>
    </w:p>
    <w:p w:rsidRDefault="00B379F8" w:rsidP="00B379F8" w:rsidR="00B379F8">
      <w:r>
        <w:t>Trg pobjede 13</w:t>
      </w:r>
    </w:p>
    <w:p w:rsidRDefault="00B379F8" w:rsidP="00B379F8" w:rsidR="00B379F8">
      <w:r>
        <w:t xml:space="preserve">35000 SLAVONSKI BROD                                             </w:t>
      </w:r>
      <w:r>
        <w:tab/>
      </w:r>
      <w:r>
        <w:tab/>
        <w:t xml:space="preserve">   </w:t>
      </w:r>
      <w:r w:rsidR="00531227">
        <w:t xml:space="preserve">     </w:t>
      </w:r>
      <w:r>
        <w:t xml:space="preserve"> Broj: 2/St-</w:t>
      </w:r>
      <w:r w:rsidR="00531227">
        <w:t>46</w:t>
      </w:r>
      <w:r>
        <w:t>/</w:t>
      </w:r>
      <w:r w:rsidR="00531227">
        <w:t>2018</w:t>
      </w:r>
      <w:r>
        <w:t>-</w:t>
      </w:r>
      <w:r w:rsidR="00531227">
        <w:t>13</w:t>
      </w:r>
    </w:p>
    <w:p w:rsidRDefault="00B379F8" w:rsidP="00B379F8" w:rsidR="00B379F8"/>
    <w:p w:rsidRDefault="008615C6" w:rsidP="00B379F8" w:rsidR="008615C6"/>
    <w:p w:rsidRDefault="00D92EFE" w:rsidP="00D92EFE" w:rsidR="00D92EFE">
      <w:pPr>
        <w:jc w:val="center"/>
      </w:pPr>
      <w:r>
        <w:t>R E P U B L I K A   H R V A T S K A</w:t>
      </w:r>
    </w:p>
    <w:p w:rsidRDefault="00D92EFE" w:rsidP="00D92EFE" w:rsidR="00D92EFE">
      <w:pPr>
        <w:jc w:val="center"/>
      </w:pPr>
    </w:p>
    <w:p w:rsidRDefault="00B379F8" w:rsidP="00B379F8" w:rsidR="00B379F8">
      <w:r>
        <w:t xml:space="preserve">                                                            R  J  E  Š  E  N  J  E                                          </w:t>
      </w:r>
    </w:p>
    <w:p w:rsidRDefault="00B379F8" w:rsidP="00B379F8" w:rsidR="00B379F8"/>
    <w:p w:rsidRDefault="008615C6" w:rsidP="00B379F8" w:rsidR="008615C6"/>
    <w:p w:rsidRDefault="00B379F8" w:rsidP="00EE6A06" w:rsidR="00B379F8">
      <w:pPr>
        <w:ind w:firstLine="708"/>
        <w:jc w:val="both"/>
      </w:pPr>
      <w:r>
        <w:t>TRGOVAČKI SUD U OSIJEKU, STALNA</w:t>
      </w:r>
      <w:r w:rsidR="00EE6A06">
        <w:t xml:space="preserve"> SLUŽBA U SLAVONSKOM BRODU, po </w:t>
      </w:r>
      <w:r>
        <w:t>sucu Davor</w:t>
      </w:r>
      <w:r w:rsidR="00EE6A06">
        <w:t>inu Pavičić,</w:t>
      </w:r>
      <w:r w:rsidR="00364A4A">
        <w:t xml:space="preserve"> </w:t>
      </w:r>
      <w:r w:rsidR="00EE6A06">
        <w:t xml:space="preserve">povodom zahtjeva </w:t>
      </w:r>
      <w:r>
        <w:t xml:space="preserve">Financijske agencije nad dužnikom </w:t>
      </w:r>
      <w:r w:rsidR="00531227" w:rsidRPr="00531227">
        <w:t>ROĐO j.d.o.o. za trgovinu i usluge, OIB: 98903675462 sa sjedištem u A. Stepinca 24, Sikirevci</w:t>
      </w:r>
      <w:r>
        <w:t xml:space="preserve">, dana </w:t>
      </w:r>
      <w:r w:rsidR="00531227">
        <w:t>07</w:t>
      </w:r>
      <w:r>
        <w:t xml:space="preserve">. </w:t>
      </w:r>
      <w:r w:rsidR="00531227">
        <w:t>svibnja</w:t>
      </w:r>
      <w:r w:rsidR="009E05F8">
        <w:t xml:space="preserve"> 2018</w:t>
      </w:r>
      <w:r>
        <w:t xml:space="preserve">. </w:t>
      </w:r>
      <w:r w:rsidR="00531227">
        <w:t xml:space="preserve"> </w:t>
      </w:r>
    </w:p>
    <w:p w:rsidRDefault="00B379F8" w:rsidP="00B379F8" w:rsidR="00B379F8">
      <w:r>
        <w:t xml:space="preserve">                                                              R i j e š i o   j e</w:t>
      </w:r>
    </w:p>
    <w:p w:rsidRDefault="008615C6" w:rsidP="00B379F8" w:rsidR="008615C6"/>
    <w:p w:rsidRDefault="00B379F8" w:rsidP="00B379F8" w:rsidR="00B379F8">
      <w:pPr>
        <w:ind w:firstLine="708"/>
        <w:jc w:val="both"/>
      </w:pPr>
      <w:r>
        <w:t>I</w:t>
      </w:r>
      <w:r>
        <w:tab/>
        <w:t>Pozivaju se vjerovnici dužnika  te ostale osobe koje imaju pravni interes za provedbu stečajnog postupka da najkasnije u roku od 15 dana od d</w:t>
      </w:r>
      <w:r w:rsidR="003C642F">
        <w:t>ana objave ovog rješenja na e-O</w:t>
      </w:r>
      <w:r>
        <w:t xml:space="preserve">glasnoj ploči suda predlože otvaranje stečajnog postupka nad dužnikom te da uplate predujam u iznosu od </w:t>
      </w:r>
      <w:r w:rsidR="00364A4A">
        <w:t>20</w:t>
      </w:r>
      <w:r>
        <w:t>.</w:t>
      </w:r>
      <w:r w:rsidR="00364A4A">
        <w:t>000</w:t>
      </w:r>
      <w:r>
        <w:t>,00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w:t>
      </w:r>
      <w:r w:rsidRPr="00F21319">
        <w:rPr>
          <w:color w:themeColor="text1" w:val="000000"/>
        </w:rPr>
        <w:t xml:space="preserve">broj </w:t>
      </w:r>
      <w:r w:rsidR="00364A4A" w:rsidRPr="00F21319">
        <w:rPr>
          <w:color w:themeColor="text1" w:val="000000"/>
        </w:rPr>
        <w:t>46</w:t>
      </w:r>
      <w:r w:rsidRPr="00F21319">
        <w:rPr>
          <w:color w:themeColor="text1" w:val="000000"/>
        </w:rPr>
        <w:t>-</w:t>
      </w:r>
      <w:r w:rsidR="00364A4A" w:rsidRPr="00F21319">
        <w:rPr>
          <w:color w:themeColor="text1" w:val="000000"/>
        </w:rPr>
        <w:t>2018</w:t>
      </w:r>
      <w:r w:rsidRPr="00B670D0">
        <w:rPr>
          <w:color w:themeColor="text1" w:val="000000"/>
        </w:rPr>
        <w:t xml:space="preserve">, </w:t>
      </w:r>
      <w:r>
        <w:t>( temeljem članka 132. Stečajnog zakona Narodne novine broj 71/15).</w:t>
      </w:r>
    </w:p>
    <w:p w:rsidRDefault="00B379F8" w:rsidP="00B379F8" w:rsidR="00B379F8">
      <w:pPr>
        <w:ind w:firstLine="708"/>
        <w:rPr>
          <w:color w:val="FF0000"/>
        </w:rPr>
      </w:pPr>
    </w:p>
    <w:p w:rsidRDefault="00B379F8" w:rsidP="00B379F8" w:rsidR="00B379F8">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 </w:t>
      </w:r>
    </w:p>
    <w:p w:rsidRDefault="00B379F8" w:rsidP="00B379F8" w:rsidR="00B379F8">
      <w:pPr>
        <w:ind w:firstLine="708"/>
      </w:pPr>
      <w:r>
        <w:t xml:space="preserve">                                               </w:t>
      </w:r>
    </w:p>
    <w:p w:rsidRDefault="00B379F8" w:rsidP="00B379F8" w:rsidR="00B379F8">
      <w:pPr>
        <w:ind w:firstLine="708"/>
      </w:pPr>
      <w:r>
        <w:t xml:space="preserve">                                                    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OSIJEK, Podružnica Slavonski Brod, Petra Krešimira IV 20. U prijedlogu navode da dužnik ima evidentirane neizvršene osnove za plaćanje, u neprekidnom razdoblju od </w:t>
      </w:r>
      <w:r w:rsidR="003C642F">
        <w:t>120</w:t>
      </w:r>
      <w:r>
        <w:t xml:space="preserve"> dana u iznosu od </w:t>
      </w:r>
      <w:r w:rsidR="00696188">
        <w:t>42.551,10</w:t>
      </w:r>
      <w:r>
        <w:t xml:space="preserve"> k</w:t>
      </w:r>
      <w:r w:rsidR="003C642F">
        <w:t xml:space="preserve">n, te da ima </w:t>
      </w:r>
      <w:r w:rsidR="00F21319">
        <w:t>dva zaposlenika</w:t>
      </w:r>
      <w:r w:rsidR="003C642F">
        <w:t>.</w:t>
      </w:r>
    </w:p>
    <w:p w:rsidRDefault="00B379F8" w:rsidP="00364A4A" w:rsidR="00F21319">
      <w:pPr>
        <w:ind w:firstLine="708"/>
        <w:jc w:val="both"/>
      </w:pPr>
      <w:r>
        <w:t xml:space="preserve">Sud je </w:t>
      </w:r>
      <w:r w:rsidR="003C642F">
        <w:t xml:space="preserve">za </w:t>
      </w:r>
      <w:r w:rsidR="00F21319">
        <w:t>07</w:t>
      </w:r>
      <w:r w:rsidR="003C642F">
        <w:t xml:space="preserve">. svibnja </w:t>
      </w:r>
      <w:r w:rsidR="00F21319">
        <w:t>2018</w:t>
      </w:r>
      <w:r w:rsidR="003C642F">
        <w:t xml:space="preserve">. zakazao ročište radi utvrđivanja pretpostavki za otvaranje stečajnog postupka nad dužnikom </w:t>
      </w:r>
      <w:r w:rsidR="00364A4A" w:rsidRPr="00364A4A">
        <w:t>ROĐO j.d.o.o.</w:t>
      </w:r>
      <w:r w:rsidR="003C642F">
        <w:t xml:space="preserve">, te je naložio z.z. dužnika </w:t>
      </w:r>
      <w:r w:rsidR="00364A4A">
        <w:t xml:space="preserve">Josipu Samardžija, </w:t>
      </w:r>
      <w:r w:rsidR="003C642F">
        <w:t xml:space="preserve">da dostavi ovjerovljeni popis imovine i obveza na propisanom obrascu te bilance za posljednje tri poslovne godine. </w:t>
      </w:r>
    </w:p>
    <w:p w:rsidRDefault="003C642F" w:rsidP="00364A4A" w:rsidR="00F21319">
      <w:pPr>
        <w:ind w:firstLine="708"/>
        <w:jc w:val="both"/>
      </w:pPr>
      <w:r>
        <w:t xml:space="preserve">Na ročištu </w:t>
      </w:r>
      <w:r w:rsidR="00F21319">
        <w:t xml:space="preserve">je saslušan Josip Samardžija koji je iskazao da je prestalo poduzeće s radom 31. prosinca 2017., da ne posjeduje nekretnine niti pokretnine, te da poduzeće nije bilo </w:t>
      </w:r>
      <w:r w:rsidR="00F21319">
        <w:lastRenderedPageBreak/>
        <w:t xml:space="preserve">vlasnik dionica. Djelatnici su prestali s radom na isti datum 31. prosinca 2017. Što se dugovanja tiče ista postoje samo prema Poreznoj upravi. </w:t>
      </w:r>
    </w:p>
    <w:p w:rsidRDefault="00F21319" w:rsidP="00364A4A" w:rsidR="00F21319">
      <w:pPr>
        <w:ind w:firstLine="708"/>
        <w:jc w:val="both"/>
      </w:pPr>
      <w:r>
        <w:t>Sud je pribavio podatke od ZK odjela Općinskog suda Sl. Brod iz kojeg prilazi da dužnik nije upisan kao vlasnik ili suvlasnik nekretnina na području toga suda, iz uvjerenja Centra za vozila Hrvatske, Zagreb, proizlazi da dužnik nije vlasnik vozila. Iz potvrde Min. financija proizlazi da postoji dug prema poreza na dodanu vrijednosti, dobit, tvrtku, doprinose mirovinskog, zdravstvenog, kao i ostali doprinosi iznose 59.726,99 kn. Iz financijskog izvješća proizlazi da isti posluju s gubitkom, iz podataka FINE proizlazi da je na dan 04. siječnja 2018. isto stanje blokade računa kao i u prijedlogu i da je isti u blokadi duže od 120 dana.</w:t>
      </w:r>
    </w:p>
    <w:p w:rsidRDefault="00F21319" w:rsidP="00F21319" w:rsidR="00B379F8">
      <w:pPr>
        <w:ind w:firstLine="708"/>
        <w:jc w:val="both"/>
      </w:pPr>
      <w:r>
        <w:t xml:space="preserve">Kako su ispunjeni uvjeti za otvaranje stečaja jer je isti prezadužen to je sud utvrdio da ne postoji imovina koja bi bila dostatna za namirenje troškova stečajnog postupka te je sud temeljem čl. </w:t>
      </w:r>
      <w:r w:rsidR="00B379F8">
        <w:t xml:space="preserve">132. SZ-a pozvao zainteresirane osobe da uplate iznos od </w:t>
      </w:r>
      <w:r>
        <w:t>20</w:t>
      </w:r>
      <w:r w:rsidR="00B379F8">
        <w:t>.</w:t>
      </w:r>
      <w:r>
        <w:t>000</w:t>
      </w:r>
      <w:r w:rsidR="00B379F8">
        <w:t xml:space="preserve">,00 kn za namirenje troškova tog </w:t>
      </w:r>
      <w:r w:rsidR="00B670D0">
        <w:t>postupka</w:t>
      </w:r>
      <w:r w:rsidR="00A84704">
        <w:t xml:space="preserve">, </w:t>
      </w:r>
      <w:r w:rsidR="00B670D0">
        <w:t>te je pozvao zainteresirane</w:t>
      </w:r>
      <w:r w:rsidR="00A84704">
        <w:t xml:space="preserve"> osobe da uplate navedeni iznos</w:t>
      </w:r>
      <w:r w:rsidR="00B670D0">
        <w:t xml:space="preserve">, </w:t>
      </w:r>
      <w:r w:rsidR="00B379F8">
        <w:t xml:space="preserve">upozorio da će se </w:t>
      </w:r>
      <w:r w:rsidR="00B670D0">
        <w:t xml:space="preserve">u protivnom </w:t>
      </w:r>
      <w:r w:rsidR="00B379F8">
        <w:t>primijeniti odredbe iz čl. 132. st.</w:t>
      </w:r>
      <w:r w:rsidR="00B670D0">
        <w:t xml:space="preserve"> </w:t>
      </w:r>
      <w:r w:rsidR="00B379F8">
        <w:t>2</w:t>
      </w:r>
      <w:r w:rsidR="00A84704">
        <w:t>.</w:t>
      </w:r>
      <w:r w:rsidR="00B379F8">
        <w:t xml:space="preserve"> SZ-a donijeti rješenje o otvaranju i zaključenju stečajnog postupka.</w:t>
      </w:r>
    </w:p>
    <w:p w:rsidRDefault="00B379F8" w:rsidP="00B379F8" w:rsidR="00B379F8">
      <w:pPr>
        <w:jc w:val="both"/>
      </w:pPr>
    </w:p>
    <w:p w:rsidRDefault="00B379F8" w:rsidP="00B379F8" w:rsidR="00B379F8">
      <w:pPr>
        <w:ind w:firstLine="708"/>
        <w:jc w:val="both"/>
      </w:pPr>
      <w:r>
        <w:t xml:space="preserve">Stoga je odlučeno kao u izreci. </w:t>
      </w:r>
    </w:p>
    <w:p w:rsidRDefault="00B379F8" w:rsidP="00B379F8" w:rsidR="00B379F8"/>
    <w:p w:rsidRDefault="00B379F8" w:rsidP="00B379F8" w:rsidR="00B379F8">
      <w:pPr>
        <w:jc w:val="center"/>
      </w:pPr>
      <w:r>
        <w:t xml:space="preserve">U Slavonskom Brodu </w:t>
      </w:r>
      <w:r w:rsidR="00696188">
        <w:t>07</w:t>
      </w:r>
      <w:r>
        <w:t xml:space="preserve">. </w:t>
      </w:r>
      <w:r w:rsidR="00696188">
        <w:t>svibnja</w:t>
      </w:r>
      <w:r w:rsidR="00B670D0">
        <w:t xml:space="preserve"> 2018</w:t>
      </w:r>
      <w:r>
        <w:t>.</w:t>
      </w:r>
    </w:p>
    <w:p w:rsidRDefault="00B379F8" w:rsidP="00B379F8" w:rsidR="00B379F8">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r>
        <w:t>DNA</w:t>
      </w:r>
    </w:p>
    <w:p w:rsidRDefault="00B379F8" w:rsidP="00B379F8" w:rsidR="00B379F8">
      <w:pPr>
        <w:numPr>
          <w:ilvl w:val="0"/>
          <w:numId w:val="1"/>
        </w:numPr>
      </w:pPr>
      <w:r>
        <w:t>e-Oglasna ploča</w:t>
      </w:r>
    </w:p>
    <w:p w:rsidRDefault="00B379F8" w:rsidP="00B379F8" w:rsidR="00B379F8">
      <w:pPr>
        <w:numPr>
          <w:ilvl w:val="0"/>
          <w:numId w:val="1"/>
        </w:numPr>
      </w:pPr>
      <w:r>
        <w:t>kal.15 dana</w:t>
      </w:r>
    </w:p>
    <w:p w:rsidRDefault="00B379F8" w:rsidP="00B379F8" w:rsidR="00B379F8"/>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C05" w:rsidP="00B670D0" w:rsidR="00EA3C05">
      <w:r>
        <w:separator/>
      </w:r>
    </w:p>
  </w:endnote>
  <w:endnote w:id="0" w:type="continuationSeparator">
    <w:p w:rsidRDefault="00EA3C05" w:rsidP="00B670D0" w:rsidR="00EA3C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D8517B">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C05" w:rsidP="00B670D0" w:rsidR="00EA3C05">
      <w:r>
        <w:separator/>
      </w:r>
    </w:p>
  </w:footnote>
  <w:footnote w:id="0" w:type="continuationSeparator">
    <w:p w:rsidRDefault="00EA3C05" w:rsidP="00B670D0" w:rsidR="00EA3C0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1D347D"/>
    <w:rsid w:val="002D2215"/>
    <w:rsid w:val="00364A4A"/>
    <w:rsid w:val="003C642F"/>
    <w:rsid w:val="00531227"/>
    <w:rsid w:val="00673C7E"/>
    <w:rsid w:val="00696188"/>
    <w:rsid w:val="008615C6"/>
    <w:rsid w:val="008830B2"/>
    <w:rsid w:val="009E05F8"/>
    <w:rsid w:val="00A84704"/>
    <w:rsid w:val="00B379F8"/>
    <w:rsid w:val="00B670D0"/>
    <w:rsid w:val="00D8517B"/>
    <w:rsid w:val="00D92EFE"/>
    <w:rsid w:val="00D96C0F"/>
    <w:rsid w:val="00EA3C05"/>
    <w:rsid w:val="00EE6A06"/>
    <w:rsid w:val="00F213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D2215"/>
    <w:rPr>
      <w:color w:val="808080"/>
      <w:bdr w:space="0" w:sz="0" w:color="auto" w:val="none"/>
      <w:shd w:fill="auto" w:color="auto" w:val="clear"/>
    </w:rPr>
  </w:style>
  <w:style w:customStyle="true" w:styleId="eSPISCCParagraphDefaultFont" w:type="character">
    <w:name w:val="eSPIS_CC_Paragraph Default Font"/>
    <w:basedOn w:val="Zadanifontodlomka"/>
    <w:rsid w:val="002D22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2215"/>
    <w:rPr>
      <w:bdr w:space="0" w:sz="0" w:color="auto" w:val="none"/>
      <w:shd w:fill="FFFFCC" w:color="auto" w:val="clear"/>
      <w:lang w:val="hr-HR"/>
    </w:rPr>
  </w:style>
  <w:style w:customStyle="true" w:styleId="PozadinaSvijetloCrvena" w:type="character">
    <w:name w:val="Pozadina_SvijetloCrvena"/>
    <w:basedOn w:val="eSPISCCParagraphDefaultFont"/>
    <w:rsid w:val="002D22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22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D2215"/>
    <w:rPr>
      <w:color w:val="808080"/>
      <w:bdr w:color="auto" w:space="0" w:sz="0" w:val="none"/>
      <w:shd w:color="auto" w:fill="auto" w:val="clear"/>
    </w:rPr>
  </w:style>
  <w:style w:customStyle="1" w:styleId="eSPISCCParagraphDefaultFont" w:type="character">
    <w:name w:val="eSPIS_CC_Paragraph Default Font"/>
    <w:basedOn w:val="Zadanifontodlomka"/>
    <w:rsid w:val="002D22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2215"/>
    <w:rPr>
      <w:bdr w:color="auto" w:space="0" w:sz="0" w:val="none"/>
      <w:shd w:color="auto" w:fill="FFFFCC" w:val="clear"/>
      <w:lang w:val="hr-HR"/>
    </w:rPr>
  </w:style>
  <w:style w:customStyle="1" w:styleId="PozadinaSvijetloCrvena" w:type="character">
    <w:name w:val="Pozadina_SvijetloCrvena"/>
    <w:basedOn w:val="eSPISCCParagraphDefaultFont"/>
    <w:rsid w:val="002D22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22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St-46/2018-13</izvorni_sadrzaj>
    <derivirana_varijabla naziv="DomainObject.Oznaka_1">St-46/2018-13</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42551.10</izvorni_sadrzaj>
    <derivirana_varijabla naziv="DomainObject.Predmet.InicijalnaVrijednost_1">42551.10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ROĐO j.d.o.o. za trgovinu i usluge</izvorni_sadrzaj>
    <derivirana_varijabla naziv="DomainObject.Predmet.ProtustrankaFormated_1">  ROĐO j.d.o.o. za trgovinu i usluge</derivirana_varijabla>
  </DomainObject.Predmet.ProtustrankaFormated>
  <DomainObject.Predmet.ProtustrankaFormatedOIB>
    <izvorni_sadrzaj>  ROĐO j.d.o.o. za trgovinu i usluge, OIB 98903675462</izvorni_sadrzaj>
    <derivirana_varijabla naziv="DomainObject.Predmet.ProtustrankaFormatedOIB_1">  ROĐO j.d.o.o. za trgovinu i usluge, OIB 98903675462</derivirana_varijabla>
  </DomainObject.Predmet.ProtustrankaFormatedOIB>
  <DomainObject.Predmet.ProtustrankaFormatedWithAdress>
    <izvorni_sadrzaj> ROĐO j.d.o.o. za trgovinu i usluge, A. Stepinca 24 , 35222 Sikirevci</izvorni_sadrzaj>
    <derivirana_varijabla naziv="DomainObject.Predmet.ProtustrankaFormatedWithAdress_1"> ROĐO j.d.o.o. za trgovinu i usluge, A. Stepinca 24 , 35222 Sikirevci</derivirana_varijabla>
  </DomainObject.Predmet.ProtustrankaFormatedWithAdress>
  <DomainObject.Predmet.ProtustrankaFormatedWithAdressOIB>
    <izvorni_sadrzaj> ROĐO j.d.o.o. za trgovinu i usluge, OIB 98903675462, A. Stepinca 24 , 35222 Sikirevci</izvorni_sadrzaj>
    <derivirana_varijabla naziv="DomainObject.Predmet.ProtustrankaFormatedWithAdressOIB_1"> ROĐO j.d.o.o. za trgovinu i usluge, OIB 98903675462, A. Stepinca 24 , 35222 Sikirevci</derivirana_varijabla>
  </DomainObject.Predmet.ProtustrankaFormatedWithAdressOIB>
  <DomainObject.Predmet.ProtustrankaWithAdress>
    <izvorni_sadrzaj>ROĐO j.d.o.o. za trgovinu i usluge A. Stepinca 24 , 35222 Sikirevci</izvorni_sadrzaj>
    <derivirana_varijabla naziv="DomainObject.Predmet.ProtustrankaWithAdress_1">ROĐO j.d.o.o. za trgovinu i usluge A. Stepinca 24 , 35222 Sikirevci</derivirana_varijabla>
  </DomainObject.Predmet.ProtustrankaWithAdress>
  <DomainObject.Predmet.ProtustrankaWithAdressOIB>
    <izvorni_sadrzaj>ROĐO j.d.o.o. za trgovinu i usluge, OIB 98903675462, A. Stepinca 24 , 35222 Sikirevci</izvorni_sadrzaj>
    <derivirana_varijabla naziv="DomainObject.Predmet.ProtustrankaWithAdressOIB_1">ROĐO j.d.o.o. za trgovinu i usluge, OIB 98903675462, A. Stepinca 24 , 35222 Sikirevci</derivirana_varijabla>
  </DomainObject.Predmet.ProtustrankaWithAdressOIB>
  <DomainObject.Predmet.ProtustrankaNazivFormated>
    <izvorni_sadrzaj>ROĐO j.d.o.o. za trgovinu i usluge</izvorni_sadrzaj>
    <derivirana_varijabla naziv="DomainObject.Predmet.ProtustrankaNazivFormated_1">ROĐO j.d.o.o. za trgovinu i usluge</derivirana_varijabla>
  </DomainObject.Predmet.ProtustrankaNazivFormated>
  <DomainObject.Predmet.ProtustrankaNazivFormatedOIB>
    <izvorni_sadrzaj>ROĐO j.d.o.o. za trgovinu i usluge, OIB 98903675462</izvorni_sadrzaj>
    <derivirana_varijabla naziv="DomainObject.Predmet.ProtustrankaNazivFormatedOIB_1">ROĐO j.d.o.o. za trgovinu i usluge, OIB 98903675462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ROĐO j.d.o.o. za trgovinu i usluge</item>
    </izvorni_sadrzaj>
    <derivirana_varijabla naziv="DomainObject.Predmet.ProtuStrankaListFormated_1">
      <item>ROĐO j.d.o.o. za trgovinu i usluge</item>
    </derivirana_varijabla>
  </DomainObject.Predmet.ProtuStrankaListFormated>
  <DomainObject.Predmet.ProtuStrankaListFormatedOIB>
    <izvorni_sadrzaj>
      <item>ROĐO j.d.o.o. za trgovinu i usluge, OIB 98903675462</item>
    </izvorni_sadrzaj>
    <derivirana_varijabla naziv="DomainObject.Predmet.ProtuStrankaListFormatedOIB_1">
      <item>ROĐO j.d.o.o. za trgovinu i usluge, OIB 98903675462</item>
    </derivirana_varijabla>
  </DomainObject.Predmet.ProtuStrankaListFormatedOIB>
  <DomainObject.Predmet.ProtuStrankaListFormatedWithAdress>
    <izvorni_sadrzaj>
      <item>ROĐO j.d.o.o. za trgovinu i usluge, A. Stepinca 24 , 35222 Sikirevci</item>
    </izvorni_sadrzaj>
    <derivirana_varijabla naziv="DomainObject.Predmet.ProtuStrankaListFormatedWithAdress_1">
      <item>ROĐO j.d.o.o. za trgovinu i usluge, A. Stepinca 24 , 35222 Sikirevci</item>
    </derivirana_varijabla>
  </DomainObject.Predmet.ProtuStrankaListFormatedWithAdress>
  <DomainObject.Predmet.ProtuStrankaListFormatedWithAdressOIB>
    <izvorni_sadrzaj>
      <item>ROĐO j.d.o.o. za trgovinu i usluge, OIB 98903675462, A. Stepinca 24 , 35222 Sikirevci</item>
    </izvorni_sadrzaj>
    <derivirana_varijabla naziv="DomainObject.Predmet.ProtuStrankaListFormatedWithAdressOIB_1">
      <item>ROĐO j.d.o.o. za trgovinu i usluge, OIB 98903675462, A. Stepinca 24 , 35222 Sikirevci</item>
    </derivirana_varijabla>
  </DomainObject.Predmet.ProtuStrankaListFormatedWithAdressOIB>
  <DomainObject.Predmet.ProtuStrankaListNazivFormated>
    <izvorni_sadrzaj>
      <item>ROĐO j.d.o.o. za trgovinu i usluge</item>
    </izvorni_sadrzaj>
    <derivirana_varijabla naziv="DomainObject.Predmet.ProtuStrankaListNazivFormated_1">
      <item>ROĐO j.d.o.o. za trgovinu i usluge</item>
    </derivirana_varijabla>
  </DomainObject.Predmet.ProtuStrankaListNazivFormated>
  <DomainObject.Predmet.ProtuStrankaListNazivFormatedOIB>
    <izvorni_sadrzaj>
      <item>ROĐO j.d.o.o. za trgovinu i usluge, OIB 98903675462</item>
    </izvorni_sadrzaj>
    <derivirana_varijabla naziv="DomainObject.Predmet.ProtuStrankaListNazivFormatedOIB_1">
      <item>ROĐO j.d.o.o. za trgovinu i usluge, OIB 98903675462</item>
    </derivirana_varijabla>
  </DomainObject.Predmet.ProtuStrankaListNazivFormatedOIB>
  <DomainObject.Predmet.OstaliListFormated>
    <izvorni_sadrzaj>
      <item>Josip Samardžija</item>
    </izvorni_sadrzaj>
    <derivirana_varijabla naziv="DomainObject.Predmet.OstaliListFormated_1">
      <item>Josip Samardžija</item>
    </derivirana_varijabla>
  </DomainObject.Predmet.OstaliListFormated>
  <DomainObject.Predmet.OstaliListFormatedOIB>
    <izvorni_sadrzaj>
      <item>Josip Samardžija</item>
    </izvorni_sadrzaj>
    <derivirana_varijabla naziv="DomainObject.Predmet.OstaliListFormatedOIB_1">
      <item>Josip Samardžija</item>
    </derivirana_varijabla>
  </DomainObject.Predmet.OstaliListFormatedOIB>
  <DomainObject.Predmet.OstaliListFormatedWithAdress>
    <izvorni_sadrzaj>
      <item>Josip Samardžija</item>
    </izvorni_sadrzaj>
    <derivirana_varijabla naziv="DomainObject.Predmet.OstaliListFormatedWithAdress_1">
      <item>Josip Samardžija</item>
    </derivirana_varijabla>
  </DomainObject.Predmet.OstaliListFormatedWithAdress>
  <DomainObject.Predmet.OstaliListFormatedWithAdressOIB>
    <izvorni_sadrzaj>
      <item>Josip Samardžija</item>
    </izvorni_sadrzaj>
    <derivirana_varijabla naziv="DomainObject.Predmet.OstaliListFormatedWithAdressOIB_1">
      <item>Josip Samardžija</item>
    </derivirana_varijabla>
  </DomainObject.Predmet.OstaliListFormatedWithAdressOIB>
  <DomainObject.Predmet.OstaliListNazivFormated>
    <izvorni_sadrzaj>
      <item>Josip Samardžija</item>
    </izvorni_sadrzaj>
    <derivirana_varijabla naziv="DomainObject.Predmet.OstaliListNazivFormated_1">
      <item>Josip Samardžija</item>
    </derivirana_varijabla>
  </DomainObject.Predmet.OstaliListNazivFormated>
  <DomainObject.Predmet.OstaliListNazivFormatedOIB>
    <izvorni_sadrzaj>
      <item>Josip Samardžija</item>
    </izvorni_sadrzaj>
    <derivirana_varijabla naziv="DomainObject.Predmet.OstaliListNazivFormatedOIB_1">
      <item>Josip Samardžija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St-46/2018-13</izvorni_sadrzaj>
    <derivirana_varijabla naziv="DomainObject.PoslovniBrojDokumenta_1">St-46/2018-13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ROĐO j.d.o.o. za trgovinu i usluge</izvorni_sadrzaj>
    <derivirana_varijabla naziv="DomainObject.Predmet.ProtustrankaIDrugi_1">ROĐO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ROĐO j.d.o.o. za trgovinu i usluge, OIB 98903675462, A. Stepinca 24 , 35222 Sikirevci</izvorni_sadrzaj>
    <derivirana_varijabla naziv="DomainObject.Predmet.ProtustrankaIDrugiAdressOIB_1">ROĐO j.d.o.o. za trgovinu i usluge, OIB 98903675462, A. Stepinca 24 , 35222 Sikirevci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ROĐO j.d.o.o. za trgovinu i usluge</item>
      <item>Josip Samardžija</item>
    </izvorni_sadrzaj>
    <derivirana_varijabla naziv="DomainObject.Predmet.SudioniciListNaziv_1">
      <item>Financijska agencija</item>
      <item>ROĐO j.d.o.o. za trgovinu i usluge</item>
      <item>Josip Samardžija</item>
    </derivirana_varijabla>
  </DomainObject.Predmet.SudioniciListNaziv>
  <DomainObject.Predmet.SudioniciListAdressOIB>
    <izvorni_sadrzaj>
      <item>Financijska agencija, OIB 85821130368, Ulica grada Vukovara 70,10000 Zagreb</item>
      <item>ROĐO j.d.o.o. za trgovinu i usluge, OIB 98903675462, A. Stepinca 24 ,35222 Sikirevci</item>
      <item>Josip Samardžija</item>
    </izvorni_sadrzaj>
    <derivirana_varijabla naziv="DomainObject.Predmet.SudioniciListAdressOIB_1">
      <item>Financijska agencija, OIB 85821130368, Ulica grada Vukovara 70,10000 Zagreb</item>
      <item>ROĐO j.d.o.o. za trgovinu i usluge, OIB 98903675462, A. Stepinca 24 ,35222 Sikirevci</item>
      <item>Josip Samardžija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98903675462</item>
      <item>, OIB null</item>
    </izvorni_sadrzaj>
    <derivirana_varijabla naziv="DomainObject.Predmet.SudioniciListNazivOIB_1">
      <item>, OIB 85821130368</item>
      <item>, OIB 98903675462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642</properties:Words>
  <properties:Characters>3161</properties:Characters>
  <properties:Lines>103</properties:Lines>
  <properties:Paragraphs>30</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2018-05-07T10:57:00Z</dcterms:created>
  <dc:creator>wsadmin</dc:creator>
  <cp:lastModifiedBy>wsadmin</cp:lastModifiedBy>
  <dcterms:modified xmlns:xsi="http://www.w3.org/2001/XMLSchema-instance" xsi:type="dcterms:W3CDTF">2018-05-07T11:52:00Z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St-46/2018-13 / Odluka - Rješenje (Poziv_vjerovnicima.docx)</vt:lpwstr>
  </prop:property>
  <prop:property name="CC_coloring" pid="4" fmtid="{D5CDD505-2E9C-101B-9397-08002B2CF9AE}">
    <vt:bool>false</vt:bool>
  </prop:property>
  <prop:property name="BrojStranica" pid="5" fmtid="{D5CDD505-2E9C-101B-9397-08002B2CF9AE}">
    <vt:i4>3</vt:i4>
  </prop:property>
</prop:Properties>
</file>