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355d6c" w14:paraId="b355d6c" w:rsidRDefault="002775D1" w:rsidP="007F50E6" w:rsidR="002775D1" w:rsidRPr="001A1A01">
      <w:pPr>
        <w15:collapsed w:val="false"/>
        <w:rPr>
          <w:rFonts w:hAnsi="Times New Roman" w:ascii="Times New Roman"/>
        </w:rPr>
      </w:pPr>
      <w:bookmarkStart w:name="_GoBack" w:id="0"/>
      <w:bookmarkEnd w:id="0"/>
      <w:r w:rsidRPr="001A1A01">
        <w:rPr>
          <w:rFonts w:hAnsi="Times New Roman" w:ascii="Times New Roman"/>
          <w:noProof/>
          <w:lang w:eastAsia="hr-HR"/>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Pr="001A1A01">
        <w:rPr>
          <w:rFonts w:hAnsi="Times New Roman" w:ascii="Times New Roman"/>
        </w:rPr>
        <w:t xml:space="preserve">                                                        </w:t>
      </w:r>
      <w:r w:rsidR="007F50E6" w:rsidRPr="001A1A01">
        <w:rPr>
          <w:rFonts w:hAnsi="Times New Roman" w:ascii="Times New Roman"/>
        </w:rPr>
        <w:t xml:space="preserve">                </w:t>
      </w:r>
      <w:r w:rsidR="00551124">
        <w:rPr>
          <w:rFonts w:hAnsi="Times New Roman" w:ascii="Times New Roman"/>
        </w:rPr>
        <w:t xml:space="preserve">                          </w:t>
      </w:r>
      <w:r w:rsidRPr="001A1A01">
        <w:rPr>
          <w:rFonts w:hAnsi="Times New Roman" w:ascii="Times New Roman"/>
        </w:rPr>
        <w:t xml:space="preserve">   3  St-</w:t>
      </w:r>
      <w:proofErr w:type="spellStart"/>
      <w:r w:rsidRPr="001A1A01">
        <w:rPr>
          <w:rFonts w:hAnsi="Times New Roman" w:ascii="Times New Roman"/>
        </w:rPr>
        <w:t>1065</w:t>
      </w:r>
      <w:proofErr w:type="spellEnd"/>
      <w:r w:rsidRPr="001A1A01">
        <w:rPr>
          <w:rFonts w:hAnsi="Times New Roman" w:ascii="Times New Roman"/>
        </w:rPr>
        <w:t>/</w:t>
      </w:r>
      <w:proofErr w:type="spellStart"/>
      <w:r w:rsidRPr="001A1A01">
        <w:rPr>
          <w:rFonts w:hAnsi="Times New Roman" w:ascii="Times New Roman"/>
        </w:rPr>
        <w:t>11</w:t>
      </w:r>
      <w:proofErr w:type="spellEnd"/>
      <w:r w:rsidR="00551124">
        <w:rPr>
          <w:rFonts w:hAnsi="Times New Roman" w:ascii="Times New Roman"/>
        </w:rPr>
        <w:t>-</w:t>
      </w:r>
      <w:proofErr w:type="spellStart"/>
      <w:r w:rsidR="00551124">
        <w:rPr>
          <w:rFonts w:hAnsi="Times New Roman" w:ascii="Times New Roman"/>
        </w:rPr>
        <w:t>376</w:t>
      </w:r>
      <w:proofErr w:type="spellEnd"/>
    </w:p>
    <w:p w:rsidRDefault="002775D1" w:rsidP="002775D1" w:rsidR="002775D1" w:rsidRPr="001A1A01">
      <w:pPr>
        <w:rPr>
          <w:rFonts w:hAnsi="Times New Roman" w:ascii="Times New Roman"/>
        </w:rPr>
      </w:pPr>
      <w:r w:rsidRPr="001A1A01">
        <w:rPr>
          <w:rFonts w:hAnsi="Times New Roman" w:ascii="Times New Roman"/>
        </w:rPr>
        <w:t>REPUBLIKA HRVATSKA</w:t>
      </w:r>
    </w:p>
    <w:p w:rsidRDefault="002775D1" w:rsidP="002775D1" w:rsidR="002775D1" w:rsidRPr="001A1A01">
      <w:pPr>
        <w:rPr>
          <w:rFonts w:hAnsi="Times New Roman" w:ascii="Times New Roman"/>
        </w:rPr>
      </w:pPr>
      <w:r w:rsidRPr="001A1A01">
        <w:rPr>
          <w:rFonts w:hAnsi="Times New Roman" w:ascii="Times New Roman"/>
        </w:rPr>
        <w:t>TRGOVAČKI SUD U ZAGREBU</w:t>
      </w:r>
    </w:p>
    <w:p w:rsidRDefault="002775D1" w:rsidP="002775D1" w:rsidR="002775D1" w:rsidRPr="001A1A01">
      <w:pPr>
        <w:rPr>
          <w:rFonts w:hAnsi="Times New Roman" w:ascii="Times New Roman"/>
        </w:rPr>
      </w:pPr>
      <w:r w:rsidRPr="001A1A01">
        <w:rPr>
          <w:rFonts w:hAnsi="Times New Roman" w:ascii="Times New Roman"/>
        </w:rPr>
        <w:t xml:space="preserve">STALNA SLUŽBA </w:t>
      </w:r>
    </w:p>
    <w:p w:rsidRDefault="002775D1" w:rsidP="00916759" w:rsidR="00277D1E" w:rsidRPr="001A1A01">
      <w:pPr>
        <w:rPr>
          <w:rFonts w:hAnsi="Times New Roman" w:ascii="Times New Roman"/>
        </w:rPr>
      </w:pPr>
      <w:r w:rsidRPr="001A1A01">
        <w:rPr>
          <w:rFonts w:hAnsi="Times New Roman" w:ascii="Times New Roman"/>
        </w:rPr>
        <w:t xml:space="preserve">Karlovac, Ljudevita </w:t>
      </w:r>
      <w:proofErr w:type="spellStart"/>
      <w:r w:rsidRPr="001A1A01">
        <w:rPr>
          <w:rFonts w:hAnsi="Times New Roman" w:ascii="Times New Roman"/>
        </w:rPr>
        <w:t>Šestića</w:t>
      </w:r>
      <w:proofErr w:type="spellEnd"/>
      <w:r w:rsidRPr="001A1A01">
        <w:rPr>
          <w:rFonts w:hAnsi="Times New Roman" w:ascii="Times New Roman"/>
        </w:rPr>
        <w:t xml:space="preserve"> 4 </w:t>
      </w:r>
    </w:p>
    <w:p w:rsidRDefault="005F06BF" w:rsidP="005F06BF" w:rsidR="005F06BF" w:rsidRPr="001A1A01">
      <w:pPr>
        <w:jc w:val="both"/>
        <w:rPr>
          <w:rFonts w:hAnsi="Times New Roman" w:ascii="Times New Roman"/>
        </w:rPr>
      </w:pPr>
    </w:p>
    <w:p w:rsidRDefault="00277D1E" w:rsidP="00277D1E" w:rsidR="00277D1E" w:rsidRPr="00277D1E">
      <w:pPr>
        <w:jc w:val="center"/>
        <w:rPr>
          <w:rFonts w:hAnsi="Times New Roman" w:ascii="Times New Roman"/>
        </w:rPr>
      </w:pPr>
      <w:r w:rsidRPr="00277D1E">
        <w:rPr>
          <w:rFonts w:hAnsi="Times New Roman" w:ascii="Times New Roman"/>
        </w:rPr>
        <w:t>R E P U B L I K A  H R V A T S K A</w:t>
      </w:r>
    </w:p>
    <w:p w:rsidRDefault="00277D1E" w:rsidP="00277D1E" w:rsidR="00277D1E" w:rsidRPr="00277D1E">
      <w:pPr>
        <w:jc w:val="center"/>
        <w:rPr>
          <w:rFonts w:hAnsi="Times New Roman" w:ascii="Times New Roman"/>
        </w:rPr>
      </w:pPr>
      <w:r w:rsidRPr="00277D1E">
        <w:rPr>
          <w:rFonts w:hAnsi="Times New Roman" w:ascii="Times New Roman"/>
        </w:rPr>
        <w:t>Z A K L J U Č A K</w:t>
      </w:r>
    </w:p>
    <w:p w:rsidRDefault="00916759" w:rsidP="00916759" w:rsidR="00916759" w:rsidRPr="00916759">
      <w:pPr>
        <w:rPr>
          <w:rFonts w:hAnsi="Times New Roman" w:ascii="Times New Roman"/>
        </w:rPr>
      </w:pPr>
    </w:p>
    <w:p w:rsidRDefault="00916759" w:rsidP="00916759" w:rsidR="00916759" w:rsidRPr="00916759">
      <w:pPr>
        <w:jc w:val="both"/>
        <w:rPr>
          <w:rFonts w:hAnsi="Times New Roman" w:ascii="Times New Roman"/>
        </w:rPr>
      </w:pPr>
      <w:r w:rsidRPr="00916759">
        <w:rPr>
          <w:rFonts w:hAnsi="Times New Roman" w:ascii="Times New Roman"/>
        </w:rPr>
        <w:t xml:space="preserve"> </w:t>
      </w:r>
      <w:r w:rsidRPr="00916759">
        <w:rPr>
          <w:rFonts w:hAnsi="Times New Roman" w:ascii="Times New Roman"/>
        </w:rPr>
        <w:tab/>
        <w:t>Trgovački sud u Zagrebu, Stalna služba, po stečajnom sucu Vesni Fundurulić Perišin,  u stečajnom postupku nad stečajnim dužnikom IZGRADNJA HOTELI d.o.o.</w:t>
      </w:r>
      <w:r>
        <w:rPr>
          <w:rFonts w:hAnsi="Times New Roman" w:ascii="Times New Roman"/>
        </w:rPr>
        <w:t>,</w:t>
      </w:r>
      <w:r w:rsidR="00243A33">
        <w:rPr>
          <w:rFonts w:hAnsi="Times New Roman" w:ascii="Times New Roman"/>
        </w:rPr>
        <w:t xml:space="preserve"> Selce, </w:t>
      </w:r>
      <w:r w:rsidRPr="00916759">
        <w:rPr>
          <w:rFonts w:hAnsi="Times New Roman" w:ascii="Times New Roman"/>
        </w:rPr>
        <w:t xml:space="preserve">Emila Antića </w:t>
      </w:r>
      <w:proofErr w:type="spellStart"/>
      <w:r w:rsidRPr="00916759">
        <w:rPr>
          <w:rFonts w:hAnsi="Times New Roman" w:ascii="Times New Roman"/>
        </w:rPr>
        <w:t>78</w:t>
      </w:r>
      <w:proofErr w:type="spellEnd"/>
      <w:r w:rsidRPr="00916759">
        <w:rPr>
          <w:rFonts w:hAnsi="Times New Roman" w:ascii="Times New Roman"/>
        </w:rPr>
        <w:t xml:space="preserve">, </w:t>
      </w:r>
      <w:proofErr w:type="spellStart"/>
      <w:r w:rsidRPr="00916759">
        <w:rPr>
          <w:rFonts w:hAnsi="Times New Roman" w:ascii="Times New Roman"/>
        </w:rPr>
        <w:t>OIB</w:t>
      </w:r>
      <w:proofErr w:type="spellEnd"/>
      <w:r w:rsidRPr="00916759">
        <w:rPr>
          <w:rFonts w:hAnsi="Times New Roman" w:ascii="Times New Roman"/>
        </w:rPr>
        <w:t xml:space="preserve">: </w:t>
      </w:r>
      <w:proofErr w:type="spellStart"/>
      <w:r w:rsidR="00427C8B" w:rsidRPr="00427C8B">
        <w:rPr>
          <w:rFonts w:hAnsi="Times New Roman" w:ascii="Times New Roman"/>
        </w:rPr>
        <w:t>08462001075</w:t>
      </w:r>
      <w:proofErr w:type="spellEnd"/>
      <w:r w:rsidRPr="00916759">
        <w:rPr>
          <w:rFonts w:hAnsi="Times New Roman" w:ascii="Times New Roman"/>
        </w:rPr>
        <w:t xml:space="preserve">, </w:t>
      </w:r>
      <w:proofErr w:type="spellStart"/>
      <w:r w:rsidR="00025BA9">
        <w:rPr>
          <w:rFonts w:hAnsi="Times New Roman" w:ascii="Times New Roman"/>
        </w:rPr>
        <w:t>2</w:t>
      </w:r>
      <w:r w:rsidR="00551124">
        <w:rPr>
          <w:rFonts w:hAnsi="Times New Roman" w:ascii="Times New Roman"/>
        </w:rPr>
        <w:t>1</w:t>
      </w:r>
      <w:proofErr w:type="spellEnd"/>
      <w:r w:rsidRPr="00916759">
        <w:rPr>
          <w:rFonts w:hAnsi="Times New Roman" w:ascii="Times New Roman"/>
        </w:rPr>
        <w:t xml:space="preserve">. </w:t>
      </w:r>
      <w:r w:rsidR="00551124">
        <w:rPr>
          <w:rFonts w:hAnsi="Times New Roman" w:ascii="Times New Roman"/>
        </w:rPr>
        <w:t>ožujka</w:t>
      </w:r>
      <w:r w:rsidRPr="00916759">
        <w:rPr>
          <w:rFonts w:hAnsi="Times New Roman" w:ascii="Times New Roman"/>
        </w:rPr>
        <w:t xml:space="preserve"> </w:t>
      </w:r>
      <w:proofErr w:type="spellStart"/>
      <w:r w:rsidRPr="00916759">
        <w:rPr>
          <w:rFonts w:hAnsi="Times New Roman" w:ascii="Times New Roman"/>
        </w:rPr>
        <w:t>201</w:t>
      </w:r>
      <w:r>
        <w:rPr>
          <w:rFonts w:hAnsi="Times New Roman" w:ascii="Times New Roman"/>
        </w:rPr>
        <w:t>7</w:t>
      </w:r>
      <w:proofErr w:type="spellEnd"/>
      <w:r w:rsidRPr="00916759">
        <w:rPr>
          <w:rFonts w:hAnsi="Times New Roman" w:ascii="Times New Roman"/>
        </w:rPr>
        <w:t>.</w:t>
      </w:r>
    </w:p>
    <w:p w:rsidRDefault="00916759" w:rsidP="00916759" w:rsidR="00916759" w:rsidRPr="00916759">
      <w:pPr>
        <w:jc w:val="both"/>
        <w:rPr>
          <w:rFonts w:hAnsi="Times New Roman" w:ascii="Times New Roman"/>
        </w:rPr>
      </w:pPr>
    </w:p>
    <w:p w:rsidRDefault="00916759" w:rsidP="00916759" w:rsidR="00916759" w:rsidRPr="00916759">
      <w:pPr>
        <w:jc w:val="center"/>
        <w:rPr>
          <w:rFonts w:hAnsi="Times New Roman" w:ascii="Times New Roman"/>
        </w:rPr>
      </w:pPr>
      <w:r w:rsidRPr="00916759">
        <w:rPr>
          <w:rFonts w:hAnsi="Times New Roman" w:ascii="Times New Roman"/>
        </w:rPr>
        <w:t>z a k l j u č i o   j e</w:t>
      </w:r>
    </w:p>
    <w:p w:rsidRDefault="00916759" w:rsidP="00916759" w:rsidR="00916759" w:rsidRPr="00916759">
      <w:pPr>
        <w:jc w:val="both"/>
        <w:rPr>
          <w:rFonts w:hAnsi="Times New Roman" w:ascii="Times New Roman"/>
        </w:rPr>
      </w:pPr>
    </w:p>
    <w:p w:rsidRDefault="00916759" w:rsidP="00916759" w:rsidR="00AB0985">
      <w:pPr>
        <w:jc w:val="both"/>
        <w:rPr>
          <w:rFonts w:hAnsi="Times New Roman" w:ascii="Times New Roman"/>
        </w:rPr>
      </w:pPr>
      <w:r w:rsidRPr="00916759">
        <w:rPr>
          <w:rFonts w:hAnsi="Times New Roman" w:ascii="Times New Roman"/>
        </w:rPr>
        <w:tab/>
        <w:t xml:space="preserve">Kupcu </w:t>
      </w:r>
      <w:r w:rsidR="00551124" w:rsidRPr="00551124">
        <w:rPr>
          <w:rFonts w:hAnsi="Times New Roman" w:ascii="Times New Roman"/>
        </w:rPr>
        <w:t xml:space="preserve">Ivan Turkalj, Zelinska 7, Zagreb, </w:t>
      </w:r>
      <w:proofErr w:type="spellStart"/>
      <w:r w:rsidR="00551124" w:rsidRPr="00551124">
        <w:rPr>
          <w:rFonts w:hAnsi="Times New Roman" w:ascii="Times New Roman"/>
        </w:rPr>
        <w:t>OIB</w:t>
      </w:r>
      <w:proofErr w:type="spellEnd"/>
      <w:r w:rsidR="00551124" w:rsidRPr="00551124">
        <w:rPr>
          <w:rFonts w:hAnsi="Times New Roman" w:ascii="Times New Roman"/>
        </w:rPr>
        <w:t xml:space="preserve">: </w:t>
      </w:r>
      <w:proofErr w:type="spellStart"/>
      <w:r w:rsidR="00551124" w:rsidRPr="00551124">
        <w:rPr>
          <w:rFonts w:hAnsi="Times New Roman" w:ascii="Times New Roman"/>
        </w:rPr>
        <w:t>20738856042</w:t>
      </w:r>
      <w:proofErr w:type="spellEnd"/>
      <w:r w:rsidR="00025BA9" w:rsidRPr="00025BA9">
        <w:rPr>
          <w:rFonts w:hAnsi="Times New Roman" w:ascii="Times New Roman"/>
        </w:rPr>
        <w:t xml:space="preserve">, </w:t>
      </w:r>
      <w:r w:rsidRPr="00916759">
        <w:rPr>
          <w:rFonts w:hAnsi="Times New Roman" w:ascii="Times New Roman"/>
        </w:rPr>
        <w:t>predaje se sljedeća nekretnina:</w:t>
      </w:r>
    </w:p>
    <w:p w:rsidRDefault="00551124" w:rsidP="00916759" w:rsidR="00551124">
      <w:pPr>
        <w:jc w:val="both"/>
        <w:rPr>
          <w:rFonts w:hAnsi="Times New Roman" w:ascii="Times New Roman"/>
        </w:rPr>
      </w:pPr>
    </w:p>
    <w:p w:rsidRDefault="00551124" w:rsidP="00551124" w:rsidR="00551124" w:rsidRPr="00551124">
      <w:pPr>
        <w:jc w:val="both"/>
        <w:rPr>
          <w:rFonts w:hAnsi="Times New Roman" w:ascii="Times New Roman"/>
        </w:rPr>
      </w:pPr>
      <w:r w:rsidRPr="00551124">
        <w:rPr>
          <w:rFonts w:hAnsi="Times New Roman" w:ascii="Times New Roman"/>
        </w:rPr>
        <w:t xml:space="preserve"> nekretnina upisana u </w:t>
      </w:r>
      <w:proofErr w:type="spellStart"/>
      <w:r w:rsidRPr="00551124">
        <w:rPr>
          <w:rFonts w:hAnsi="Times New Roman" w:ascii="Times New Roman"/>
        </w:rPr>
        <w:t>zk.ul</w:t>
      </w:r>
      <w:proofErr w:type="spellEnd"/>
      <w:r w:rsidRPr="00551124">
        <w:rPr>
          <w:rFonts w:hAnsi="Times New Roman" w:ascii="Times New Roman"/>
        </w:rPr>
        <w:t xml:space="preserve">. </w:t>
      </w:r>
      <w:proofErr w:type="spellStart"/>
      <w:r w:rsidRPr="00551124">
        <w:rPr>
          <w:rFonts w:hAnsi="Times New Roman" w:ascii="Times New Roman"/>
        </w:rPr>
        <w:t>1633</w:t>
      </w:r>
      <w:proofErr w:type="spellEnd"/>
      <w:r w:rsidRPr="00551124">
        <w:rPr>
          <w:rFonts w:hAnsi="Times New Roman" w:ascii="Times New Roman"/>
        </w:rPr>
        <w:t xml:space="preserve">, pod uložak 2, k.o. Selce, </w:t>
      </w:r>
      <w:proofErr w:type="spellStart"/>
      <w:r w:rsidRPr="00551124">
        <w:rPr>
          <w:rFonts w:hAnsi="Times New Roman" w:ascii="Times New Roman"/>
        </w:rPr>
        <w:t>kč</w:t>
      </w:r>
      <w:proofErr w:type="spellEnd"/>
      <w:r w:rsidRPr="00551124">
        <w:rPr>
          <w:rFonts w:hAnsi="Times New Roman" w:ascii="Times New Roman"/>
        </w:rPr>
        <w:t xml:space="preserve">. br. </w:t>
      </w:r>
      <w:proofErr w:type="spellStart"/>
      <w:r w:rsidRPr="00551124">
        <w:rPr>
          <w:rFonts w:hAnsi="Times New Roman" w:ascii="Times New Roman"/>
        </w:rPr>
        <w:t>2227</w:t>
      </w:r>
      <w:proofErr w:type="spellEnd"/>
      <w:r w:rsidRPr="00551124">
        <w:rPr>
          <w:rFonts w:hAnsi="Times New Roman" w:ascii="Times New Roman"/>
        </w:rPr>
        <w:t xml:space="preserve">/9 -stambena zgrada </w:t>
      </w:r>
    </w:p>
    <w:p w:rsidRDefault="00551124" w:rsidP="00551124" w:rsidR="00551124" w:rsidRPr="00551124">
      <w:pPr>
        <w:jc w:val="both"/>
        <w:rPr>
          <w:rFonts w:hAnsi="Times New Roman" w:ascii="Times New Roman"/>
        </w:rPr>
      </w:pPr>
      <w:r w:rsidRPr="00551124">
        <w:rPr>
          <w:rFonts w:hAnsi="Times New Roman" w:ascii="Times New Roman"/>
        </w:rPr>
        <w:t xml:space="preserve">– </w:t>
      </w:r>
      <w:proofErr w:type="spellStart"/>
      <w:r w:rsidRPr="00551124">
        <w:rPr>
          <w:rFonts w:hAnsi="Times New Roman" w:ascii="Times New Roman"/>
        </w:rPr>
        <w:t>40</w:t>
      </w:r>
      <w:proofErr w:type="spellEnd"/>
      <w:r w:rsidRPr="00551124">
        <w:rPr>
          <w:rFonts w:hAnsi="Times New Roman" w:ascii="Times New Roman"/>
        </w:rPr>
        <w:t xml:space="preserve"> etaža 0/0 - spremište 4 u prizemlju, površine 5,</w:t>
      </w:r>
      <w:proofErr w:type="spellStart"/>
      <w:r w:rsidRPr="00551124">
        <w:rPr>
          <w:rFonts w:hAnsi="Times New Roman" w:ascii="Times New Roman"/>
        </w:rPr>
        <w:t>10m2</w:t>
      </w:r>
      <w:proofErr w:type="spellEnd"/>
      <w:r w:rsidRPr="00551124">
        <w:rPr>
          <w:rFonts w:hAnsi="Times New Roman" w:ascii="Times New Roman"/>
        </w:rPr>
        <w:t>.</w:t>
      </w:r>
    </w:p>
    <w:p w:rsidRDefault="00247DC5" w:rsidP="00916759" w:rsidR="00247DC5" w:rsidRPr="00916759">
      <w:pPr>
        <w:jc w:val="both"/>
        <w:rPr>
          <w:rFonts w:hAnsi="Times New Roman" w:ascii="Times New Roman"/>
        </w:rPr>
      </w:pPr>
    </w:p>
    <w:p w:rsidRDefault="00916759" w:rsidP="00247DC5" w:rsidR="00916759" w:rsidRPr="00916759">
      <w:pPr>
        <w:jc w:val="center"/>
        <w:rPr>
          <w:rFonts w:hAnsi="Times New Roman" w:ascii="Times New Roman"/>
        </w:rPr>
      </w:pPr>
      <w:r w:rsidRPr="00916759">
        <w:rPr>
          <w:rFonts w:hAnsi="Times New Roman" w:ascii="Times New Roman"/>
        </w:rPr>
        <w:t>Obrazloženje</w:t>
      </w:r>
    </w:p>
    <w:p w:rsidRDefault="00916759" w:rsidP="00916759" w:rsidR="00916759" w:rsidRPr="00916759">
      <w:pPr>
        <w:jc w:val="both"/>
        <w:rPr>
          <w:rFonts w:hAnsi="Times New Roman" w:ascii="Times New Roman"/>
        </w:rPr>
      </w:pPr>
    </w:p>
    <w:p w:rsidRDefault="00916759" w:rsidP="00247DC5" w:rsidR="00916759" w:rsidRPr="00916759">
      <w:pPr>
        <w:ind w:firstLine="708"/>
        <w:jc w:val="both"/>
        <w:rPr>
          <w:rFonts w:hAnsi="Times New Roman" w:ascii="Times New Roman"/>
        </w:rPr>
      </w:pPr>
      <w:r w:rsidRPr="00916759">
        <w:rPr>
          <w:rFonts w:hAnsi="Times New Roman" w:ascii="Times New Roman"/>
        </w:rPr>
        <w:t>Rješenje o dosudi ovog suda poslovni broj St-</w:t>
      </w:r>
      <w:proofErr w:type="spellStart"/>
      <w:r w:rsidRPr="00916759">
        <w:rPr>
          <w:rFonts w:hAnsi="Times New Roman" w:ascii="Times New Roman"/>
        </w:rPr>
        <w:t>1065</w:t>
      </w:r>
      <w:proofErr w:type="spellEnd"/>
      <w:r w:rsidRPr="00916759">
        <w:rPr>
          <w:rFonts w:hAnsi="Times New Roman" w:ascii="Times New Roman"/>
        </w:rPr>
        <w:t>/</w:t>
      </w:r>
      <w:proofErr w:type="spellStart"/>
      <w:r w:rsidRPr="00916759">
        <w:rPr>
          <w:rFonts w:hAnsi="Times New Roman" w:ascii="Times New Roman"/>
        </w:rPr>
        <w:t>11</w:t>
      </w:r>
      <w:proofErr w:type="spellEnd"/>
      <w:r w:rsidR="00551124">
        <w:rPr>
          <w:rFonts w:hAnsi="Times New Roman" w:ascii="Times New Roman"/>
        </w:rPr>
        <w:t>-</w:t>
      </w:r>
      <w:proofErr w:type="spellStart"/>
      <w:r w:rsidR="00551124">
        <w:rPr>
          <w:rFonts w:hAnsi="Times New Roman" w:ascii="Times New Roman"/>
        </w:rPr>
        <w:t>360</w:t>
      </w:r>
      <w:proofErr w:type="spellEnd"/>
      <w:r w:rsidRPr="00916759">
        <w:rPr>
          <w:rFonts w:hAnsi="Times New Roman" w:ascii="Times New Roman"/>
        </w:rPr>
        <w:t xml:space="preserve"> od </w:t>
      </w:r>
      <w:r w:rsidR="00551124">
        <w:rPr>
          <w:rFonts w:hAnsi="Times New Roman" w:ascii="Times New Roman"/>
        </w:rPr>
        <w:t>3</w:t>
      </w:r>
      <w:r w:rsidRPr="00916759">
        <w:rPr>
          <w:rFonts w:hAnsi="Times New Roman" w:ascii="Times New Roman"/>
        </w:rPr>
        <w:t>.</w:t>
      </w:r>
      <w:r w:rsidR="00D76CC9">
        <w:rPr>
          <w:rFonts w:hAnsi="Times New Roman" w:ascii="Times New Roman"/>
        </w:rPr>
        <w:t xml:space="preserve"> </w:t>
      </w:r>
      <w:r w:rsidR="00551124">
        <w:rPr>
          <w:rFonts w:hAnsi="Times New Roman" w:ascii="Times New Roman"/>
        </w:rPr>
        <w:t>ožujka</w:t>
      </w:r>
      <w:r w:rsidRPr="00916759">
        <w:rPr>
          <w:rFonts w:hAnsi="Times New Roman" w:ascii="Times New Roman"/>
        </w:rPr>
        <w:t xml:space="preserve"> </w:t>
      </w:r>
      <w:proofErr w:type="spellStart"/>
      <w:r w:rsidRPr="00916759">
        <w:rPr>
          <w:rFonts w:hAnsi="Times New Roman" w:ascii="Times New Roman"/>
        </w:rPr>
        <w:t>201</w:t>
      </w:r>
      <w:r w:rsidR="00D76CC9">
        <w:rPr>
          <w:rFonts w:hAnsi="Times New Roman" w:ascii="Times New Roman"/>
        </w:rPr>
        <w:t>7</w:t>
      </w:r>
      <w:proofErr w:type="spellEnd"/>
      <w:r w:rsidRPr="00916759">
        <w:rPr>
          <w:rFonts w:hAnsi="Times New Roman" w:ascii="Times New Roman"/>
        </w:rPr>
        <w:t xml:space="preserve">. postalo je pravomoćno </w:t>
      </w:r>
      <w:proofErr w:type="spellStart"/>
      <w:r w:rsidR="00937732">
        <w:rPr>
          <w:rFonts w:hAnsi="Times New Roman" w:ascii="Times New Roman"/>
        </w:rPr>
        <w:t>16</w:t>
      </w:r>
      <w:proofErr w:type="spellEnd"/>
      <w:r w:rsidRPr="00916759">
        <w:rPr>
          <w:rFonts w:hAnsi="Times New Roman" w:ascii="Times New Roman"/>
        </w:rPr>
        <w:t xml:space="preserve">. </w:t>
      </w:r>
      <w:r w:rsidR="00937732">
        <w:rPr>
          <w:rFonts w:hAnsi="Times New Roman" w:ascii="Times New Roman"/>
        </w:rPr>
        <w:t>ožujka</w:t>
      </w:r>
      <w:r w:rsidR="00D76CC9">
        <w:rPr>
          <w:rFonts w:hAnsi="Times New Roman" w:ascii="Times New Roman"/>
        </w:rPr>
        <w:t xml:space="preserve"> </w:t>
      </w:r>
      <w:proofErr w:type="spellStart"/>
      <w:r w:rsidRPr="00916759">
        <w:rPr>
          <w:rFonts w:hAnsi="Times New Roman" w:ascii="Times New Roman"/>
        </w:rPr>
        <w:t>201</w:t>
      </w:r>
      <w:r w:rsidR="00247DC5">
        <w:rPr>
          <w:rFonts w:hAnsi="Times New Roman" w:ascii="Times New Roman"/>
        </w:rPr>
        <w:t>7</w:t>
      </w:r>
      <w:proofErr w:type="spellEnd"/>
      <w:r w:rsidRPr="00916759">
        <w:rPr>
          <w:rFonts w:hAnsi="Times New Roman" w:ascii="Times New Roman"/>
        </w:rPr>
        <w:t xml:space="preserve">., a kupac je u cijelosti podmirio ukupnu </w:t>
      </w:r>
      <w:proofErr w:type="spellStart"/>
      <w:r w:rsidRPr="00916759">
        <w:rPr>
          <w:rFonts w:hAnsi="Times New Roman" w:ascii="Times New Roman"/>
        </w:rPr>
        <w:t>kupovninu</w:t>
      </w:r>
      <w:proofErr w:type="spellEnd"/>
      <w:r w:rsidR="00D76CC9">
        <w:rPr>
          <w:rFonts w:hAnsi="Times New Roman" w:ascii="Times New Roman"/>
        </w:rPr>
        <w:t xml:space="preserve"> i to na ime jamčevine iznos</w:t>
      </w:r>
      <w:r w:rsidRPr="00916759">
        <w:rPr>
          <w:rFonts w:hAnsi="Times New Roman" w:ascii="Times New Roman"/>
        </w:rPr>
        <w:t xml:space="preserve"> od </w:t>
      </w:r>
      <w:proofErr w:type="spellStart"/>
      <w:r w:rsidR="00684C23">
        <w:rPr>
          <w:rFonts w:hAnsi="Times New Roman" w:ascii="Times New Roman"/>
        </w:rPr>
        <w:t>1.762</w:t>
      </w:r>
      <w:proofErr w:type="spellEnd"/>
      <w:r w:rsidR="00684C23">
        <w:rPr>
          <w:rFonts w:hAnsi="Times New Roman" w:ascii="Times New Roman"/>
        </w:rPr>
        <w:t>,</w:t>
      </w:r>
      <w:proofErr w:type="spellStart"/>
      <w:r w:rsidR="00684C23">
        <w:rPr>
          <w:rFonts w:hAnsi="Times New Roman" w:ascii="Times New Roman"/>
        </w:rPr>
        <w:t>02</w:t>
      </w:r>
      <w:proofErr w:type="spellEnd"/>
      <w:r w:rsidR="00D76CC9">
        <w:rPr>
          <w:rFonts w:hAnsi="Times New Roman" w:ascii="Times New Roman"/>
        </w:rPr>
        <w:t xml:space="preserve"> </w:t>
      </w:r>
      <w:r w:rsidRPr="00916759">
        <w:rPr>
          <w:rFonts w:hAnsi="Times New Roman" w:ascii="Times New Roman"/>
        </w:rPr>
        <w:t>kn, t</w:t>
      </w:r>
      <w:r w:rsidR="00D76CC9">
        <w:rPr>
          <w:rFonts w:hAnsi="Times New Roman" w:ascii="Times New Roman"/>
        </w:rPr>
        <w:t xml:space="preserve">e razliku </w:t>
      </w:r>
      <w:proofErr w:type="spellStart"/>
      <w:r w:rsidR="00D76CC9">
        <w:rPr>
          <w:rFonts w:hAnsi="Times New Roman" w:ascii="Times New Roman"/>
        </w:rPr>
        <w:t>kupovnine</w:t>
      </w:r>
      <w:proofErr w:type="spellEnd"/>
      <w:r w:rsidR="00D76CC9">
        <w:rPr>
          <w:rFonts w:hAnsi="Times New Roman" w:ascii="Times New Roman"/>
        </w:rPr>
        <w:t xml:space="preserve"> u iznosu od </w:t>
      </w:r>
      <w:proofErr w:type="spellStart"/>
      <w:r w:rsidR="00937732">
        <w:rPr>
          <w:rFonts w:hAnsi="Times New Roman" w:ascii="Times New Roman"/>
        </w:rPr>
        <w:t>26.237</w:t>
      </w:r>
      <w:proofErr w:type="spellEnd"/>
      <w:r w:rsidR="00937732">
        <w:rPr>
          <w:rFonts w:hAnsi="Times New Roman" w:ascii="Times New Roman"/>
        </w:rPr>
        <w:t>,</w:t>
      </w:r>
      <w:proofErr w:type="spellStart"/>
      <w:r w:rsidR="00937732">
        <w:rPr>
          <w:rFonts w:hAnsi="Times New Roman" w:ascii="Times New Roman"/>
        </w:rPr>
        <w:t>98</w:t>
      </w:r>
      <w:proofErr w:type="spellEnd"/>
      <w:r w:rsidR="00D76CC9">
        <w:rPr>
          <w:rFonts w:hAnsi="Times New Roman" w:ascii="Times New Roman"/>
        </w:rPr>
        <w:t xml:space="preserve"> </w:t>
      </w:r>
      <w:r w:rsidRPr="00916759">
        <w:rPr>
          <w:rFonts w:hAnsi="Times New Roman" w:ascii="Times New Roman"/>
        </w:rPr>
        <w:t xml:space="preserve">kn dana </w:t>
      </w:r>
      <w:proofErr w:type="spellStart"/>
      <w:r w:rsidR="00D76CC9">
        <w:rPr>
          <w:rFonts w:hAnsi="Times New Roman" w:ascii="Times New Roman"/>
        </w:rPr>
        <w:t>1</w:t>
      </w:r>
      <w:r w:rsidR="00937732">
        <w:rPr>
          <w:rFonts w:hAnsi="Times New Roman" w:ascii="Times New Roman"/>
        </w:rPr>
        <w:t>0</w:t>
      </w:r>
      <w:proofErr w:type="spellEnd"/>
      <w:r w:rsidRPr="00916759">
        <w:rPr>
          <w:rFonts w:hAnsi="Times New Roman" w:ascii="Times New Roman"/>
        </w:rPr>
        <w:t xml:space="preserve">. </w:t>
      </w:r>
      <w:r w:rsidR="00937732">
        <w:rPr>
          <w:rFonts w:hAnsi="Times New Roman" w:ascii="Times New Roman"/>
        </w:rPr>
        <w:t>ožujka</w:t>
      </w:r>
      <w:r w:rsidRPr="00916759">
        <w:rPr>
          <w:rFonts w:hAnsi="Times New Roman" w:ascii="Times New Roman"/>
        </w:rPr>
        <w:t xml:space="preserve"> </w:t>
      </w:r>
      <w:proofErr w:type="spellStart"/>
      <w:r w:rsidRPr="00916759">
        <w:rPr>
          <w:rFonts w:hAnsi="Times New Roman" w:ascii="Times New Roman"/>
        </w:rPr>
        <w:t>201</w:t>
      </w:r>
      <w:r w:rsidR="00247DC5">
        <w:rPr>
          <w:rFonts w:hAnsi="Times New Roman" w:ascii="Times New Roman"/>
        </w:rPr>
        <w:t>7</w:t>
      </w:r>
      <w:proofErr w:type="spellEnd"/>
      <w:r w:rsidRPr="00916759">
        <w:rPr>
          <w:rFonts w:hAnsi="Times New Roman" w:ascii="Times New Roman"/>
        </w:rPr>
        <w:t>.</w:t>
      </w:r>
    </w:p>
    <w:p w:rsidRDefault="00916759" w:rsidP="00916759" w:rsidR="00916759" w:rsidRPr="00916759">
      <w:pPr>
        <w:jc w:val="both"/>
        <w:rPr>
          <w:rFonts w:hAnsi="Times New Roman" w:ascii="Times New Roman"/>
        </w:rPr>
      </w:pPr>
    </w:p>
    <w:p w:rsidRDefault="00916759" w:rsidP="00247DC5" w:rsidR="00916759" w:rsidRPr="00916759">
      <w:pPr>
        <w:ind w:firstLine="708"/>
        <w:jc w:val="both"/>
        <w:rPr>
          <w:rFonts w:hAnsi="Times New Roman" w:ascii="Times New Roman"/>
        </w:rPr>
      </w:pPr>
      <w:r w:rsidRPr="00916759">
        <w:rPr>
          <w:rFonts w:hAnsi="Times New Roman" w:ascii="Times New Roman"/>
        </w:rPr>
        <w:t>Slijedom iznesenog, a temeljem odredbe č</w:t>
      </w:r>
      <w:r w:rsidR="005137EB">
        <w:rPr>
          <w:rFonts w:hAnsi="Times New Roman" w:ascii="Times New Roman"/>
        </w:rPr>
        <w:t xml:space="preserve">l. </w:t>
      </w:r>
      <w:proofErr w:type="spellStart"/>
      <w:r w:rsidR="005137EB">
        <w:rPr>
          <w:rFonts w:hAnsi="Times New Roman" w:ascii="Times New Roman"/>
        </w:rPr>
        <w:t>108</w:t>
      </w:r>
      <w:proofErr w:type="spellEnd"/>
      <w:r w:rsidR="005137EB">
        <w:rPr>
          <w:rFonts w:hAnsi="Times New Roman" w:ascii="Times New Roman"/>
        </w:rPr>
        <w:t>. st. 4. Ovršnog zakona ("Narodne novine"</w:t>
      </w:r>
      <w:r w:rsidRPr="00916759">
        <w:rPr>
          <w:rFonts w:hAnsi="Times New Roman" w:ascii="Times New Roman"/>
        </w:rPr>
        <w:t xml:space="preserve"> broj </w:t>
      </w:r>
      <w:proofErr w:type="spellStart"/>
      <w:r w:rsidRPr="00916759">
        <w:rPr>
          <w:rFonts w:hAnsi="Times New Roman" w:ascii="Times New Roman"/>
        </w:rPr>
        <w:t>57</w:t>
      </w:r>
      <w:proofErr w:type="spellEnd"/>
      <w:r w:rsidRPr="00916759">
        <w:rPr>
          <w:rFonts w:hAnsi="Times New Roman" w:ascii="Times New Roman"/>
        </w:rPr>
        <w:t>/</w:t>
      </w:r>
      <w:proofErr w:type="spellStart"/>
      <w:r w:rsidRPr="00916759">
        <w:rPr>
          <w:rFonts w:hAnsi="Times New Roman" w:ascii="Times New Roman"/>
        </w:rPr>
        <w:t>96</w:t>
      </w:r>
      <w:proofErr w:type="spellEnd"/>
      <w:r w:rsidRPr="00916759">
        <w:rPr>
          <w:rFonts w:hAnsi="Times New Roman" w:ascii="Times New Roman"/>
        </w:rPr>
        <w:t xml:space="preserve">, </w:t>
      </w:r>
      <w:proofErr w:type="spellStart"/>
      <w:r w:rsidRPr="00916759">
        <w:rPr>
          <w:rFonts w:hAnsi="Times New Roman" w:ascii="Times New Roman"/>
        </w:rPr>
        <w:t>29</w:t>
      </w:r>
      <w:proofErr w:type="spellEnd"/>
      <w:r w:rsidRPr="00916759">
        <w:rPr>
          <w:rFonts w:hAnsi="Times New Roman" w:ascii="Times New Roman"/>
        </w:rPr>
        <w:t>/</w:t>
      </w:r>
      <w:proofErr w:type="spellStart"/>
      <w:r w:rsidRPr="00916759">
        <w:rPr>
          <w:rFonts w:hAnsi="Times New Roman" w:ascii="Times New Roman"/>
        </w:rPr>
        <w:t>99</w:t>
      </w:r>
      <w:proofErr w:type="spellEnd"/>
      <w:r w:rsidRPr="00916759">
        <w:rPr>
          <w:rFonts w:hAnsi="Times New Roman" w:ascii="Times New Roman"/>
        </w:rPr>
        <w:t xml:space="preserve">, </w:t>
      </w:r>
      <w:proofErr w:type="spellStart"/>
      <w:r w:rsidRPr="00916759">
        <w:rPr>
          <w:rFonts w:hAnsi="Times New Roman" w:ascii="Times New Roman"/>
        </w:rPr>
        <w:t>42</w:t>
      </w:r>
      <w:proofErr w:type="spellEnd"/>
      <w:r w:rsidRPr="00916759">
        <w:rPr>
          <w:rFonts w:hAnsi="Times New Roman" w:ascii="Times New Roman"/>
        </w:rPr>
        <w:t>/</w:t>
      </w:r>
      <w:proofErr w:type="spellStart"/>
      <w:r w:rsidRPr="00916759">
        <w:rPr>
          <w:rFonts w:hAnsi="Times New Roman" w:ascii="Times New Roman"/>
        </w:rPr>
        <w:t>00</w:t>
      </w:r>
      <w:proofErr w:type="spellEnd"/>
      <w:r w:rsidRPr="00916759">
        <w:rPr>
          <w:rFonts w:hAnsi="Times New Roman" w:ascii="Times New Roman"/>
        </w:rPr>
        <w:t xml:space="preserve">, </w:t>
      </w:r>
      <w:proofErr w:type="spellStart"/>
      <w:r w:rsidRPr="00916759">
        <w:rPr>
          <w:rFonts w:hAnsi="Times New Roman" w:ascii="Times New Roman"/>
        </w:rPr>
        <w:t>173</w:t>
      </w:r>
      <w:proofErr w:type="spellEnd"/>
      <w:r w:rsidRPr="00916759">
        <w:rPr>
          <w:rFonts w:hAnsi="Times New Roman" w:ascii="Times New Roman"/>
        </w:rPr>
        <w:t>/</w:t>
      </w:r>
      <w:proofErr w:type="spellStart"/>
      <w:r w:rsidRPr="00916759">
        <w:rPr>
          <w:rFonts w:hAnsi="Times New Roman" w:ascii="Times New Roman"/>
        </w:rPr>
        <w:t>03</w:t>
      </w:r>
      <w:proofErr w:type="spellEnd"/>
      <w:r w:rsidRPr="00916759">
        <w:rPr>
          <w:rFonts w:hAnsi="Times New Roman" w:ascii="Times New Roman"/>
        </w:rPr>
        <w:t xml:space="preserve">, </w:t>
      </w:r>
      <w:proofErr w:type="spellStart"/>
      <w:r w:rsidRPr="00916759">
        <w:rPr>
          <w:rFonts w:hAnsi="Times New Roman" w:ascii="Times New Roman"/>
        </w:rPr>
        <w:t>194</w:t>
      </w:r>
      <w:proofErr w:type="spellEnd"/>
      <w:r w:rsidRPr="00916759">
        <w:rPr>
          <w:rFonts w:hAnsi="Times New Roman" w:ascii="Times New Roman"/>
        </w:rPr>
        <w:t>/</w:t>
      </w:r>
      <w:proofErr w:type="spellStart"/>
      <w:r w:rsidRPr="00916759">
        <w:rPr>
          <w:rFonts w:hAnsi="Times New Roman" w:ascii="Times New Roman"/>
        </w:rPr>
        <w:t>03</w:t>
      </w:r>
      <w:proofErr w:type="spellEnd"/>
      <w:r w:rsidRPr="00916759">
        <w:rPr>
          <w:rFonts w:hAnsi="Times New Roman" w:ascii="Times New Roman"/>
        </w:rPr>
        <w:t xml:space="preserve">, </w:t>
      </w:r>
      <w:proofErr w:type="spellStart"/>
      <w:r w:rsidRPr="00916759">
        <w:rPr>
          <w:rFonts w:hAnsi="Times New Roman" w:ascii="Times New Roman"/>
        </w:rPr>
        <w:t>151</w:t>
      </w:r>
      <w:proofErr w:type="spellEnd"/>
      <w:r w:rsidRPr="00916759">
        <w:rPr>
          <w:rFonts w:hAnsi="Times New Roman" w:ascii="Times New Roman"/>
        </w:rPr>
        <w:t>/</w:t>
      </w:r>
      <w:proofErr w:type="spellStart"/>
      <w:r w:rsidRPr="00916759">
        <w:rPr>
          <w:rFonts w:hAnsi="Times New Roman" w:ascii="Times New Roman"/>
        </w:rPr>
        <w:t>04</w:t>
      </w:r>
      <w:proofErr w:type="spellEnd"/>
      <w:r w:rsidRPr="00916759">
        <w:rPr>
          <w:rFonts w:hAnsi="Times New Roman" w:ascii="Times New Roman"/>
        </w:rPr>
        <w:t xml:space="preserve">, </w:t>
      </w:r>
      <w:proofErr w:type="spellStart"/>
      <w:r w:rsidRPr="00916759">
        <w:rPr>
          <w:rFonts w:hAnsi="Times New Roman" w:ascii="Times New Roman"/>
        </w:rPr>
        <w:t>88</w:t>
      </w:r>
      <w:proofErr w:type="spellEnd"/>
      <w:r w:rsidRPr="00916759">
        <w:rPr>
          <w:rFonts w:hAnsi="Times New Roman" w:ascii="Times New Roman"/>
        </w:rPr>
        <w:t>/</w:t>
      </w:r>
      <w:proofErr w:type="spellStart"/>
      <w:r w:rsidRPr="00916759">
        <w:rPr>
          <w:rFonts w:hAnsi="Times New Roman" w:ascii="Times New Roman"/>
        </w:rPr>
        <w:t>05</w:t>
      </w:r>
      <w:proofErr w:type="spellEnd"/>
      <w:r w:rsidRPr="00916759">
        <w:rPr>
          <w:rFonts w:hAnsi="Times New Roman" w:ascii="Times New Roman"/>
        </w:rPr>
        <w:t xml:space="preserve">, </w:t>
      </w:r>
      <w:proofErr w:type="spellStart"/>
      <w:r w:rsidRPr="00916759">
        <w:rPr>
          <w:rFonts w:hAnsi="Times New Roman" w:ascii="Times New Roman"/>
        </w:rPr>
        <w:t>121</w:t>
      </w:r>
      <w:proofErr w:type="spellEnd"/>
      <w:r w:rsidRPr="00916759">
        <w:rPr>
          <w:rFonts w:hAnsi="Times New Roman" w:ascii="Times New Roman"/>
        </w:rPr>
        <w:t>/</w:t>
      </w:r>
      <w:proofErr w:type="spellStart"/>
      <w:r w:rsidRPr="00916759">
        <w:rPr>
          <w:rFonts w:hAnsi="Times New Roman" w:ascii="Times New Roman"/>
        </w:rPr>
        <w:t>05</w:t>
      </w:r>
      <w:proofErr w:type="spellEnd"/>
      <w:r w:rsidRPr="00916759">
        <w:rPr>
          <w:rFonts w:hAnsi="Times New Roman" w:ascii="Times New Roman"/>
        </w:rPr>
        <w:t xml:space="preserve">, </w:t>
      </w:r>
      <w:proofErr w:type="spellStart"/>
      <w:r w:rsidRPr="00916759">
        <w:rPr>
          <w:rFonts w:hAnsi="Times New Roman" w:ascii="Times New Roman"/>
        </w:rPr>
        <w:t>61</w:t>
      </w:r>
      <w:proofErr w:type="spellEnd"/>
      <w:r w:rsidRPr="00916759">
        <w:rPr>
          <w:rFonts w:hAnsi="Times New Roman" w:ascii="Times New Roman"/>
        </w:rPr>
        <w:t>/</w:t>
      </w:r>
      <w:proofErr w:type="spellStart"/>
      <w:r w:rsidRPr="00916759">
        <w:rPr>
          <w:rFonts w:hAnsi="Times New Roman" w:ascii="Times New Roman"/>
        </w:rPr>
        <w:t>08</w:t>
      </w:r>
      <w:proofErr w:type="spellEnd"/>
      <w:r w:rsidRPr="00916759">
        <w:rPr>
          <w:rFonts w:hAnsi="Times New Roman" w:ascii="Times New Roman"/>
        </w:rPr>
        <w:t>), sud je donio zaključak o predaji nekretnin</w:t>
      </w:r>
      <w:r w:rsidR="00B61A50">
        <w:rPr>
          <w:rFonts w:hAnsi="Times New Roman" w:ascii="Times New Roman"/>
        </w:rPr>
        <w:t>e</w:t>
      </w:r>
      <w:r w:rsidRPr="00916759">
        <w:rPr>
          <w:rFonts w:hAnsi="Times New Roman" w:ascii="Times New Roman"/>
        </w:rPr>
        <w:t xml:space="preserve"> kupcu </w:t>
      </w:r>
      <w:r w:rsidR="00937732" w:rsidRPr="00937732">
        <w:rPr>
          <w:rFonts w:hAnsi="Times New Roman" w:ascii="Times New Roman"/>
        </w:rPr>
        <w:t>Ivan Turkalj, Zelinska 7, Zagreb</w:t>
      </w:r>
      <w:r w:rsidR="00937732">
        <w:rPr>
          <w:rFonts w:hAnsi="Times New Roman" w:ascii="Times New Roman"/>
        </w:rPr>
        <w:t>.</w:t>
      </w:r>
    </w:p>
    <w:p w:rsidRDefault="00916759" w:rsidP="00916759" w:rsidR="00916759" w:rsidRPr="00916759">
      <w:pPr>
        <w:jc w:val="both"/>
        <w:rPr>
          <w:rFonts w:hAnsi="Times New Roman" w:ascii="Times New Roman"/>
        </w:rPr>
      </w:pPr>
    </w:p>
    <w:p w:rsidRDefault="00916759" w:rsidP="00916759" w:rsidR="00916759" w:rsidRPr="00916759">
      <w:pPr>
        <w:jc w:val="center"/>
        <w:rPr>
          <w:rFonts w:hAnsi="Times New Roman" w:ascii="Times New Roman"/>
        </w:rPr>
      </w:pPr>
      <w:r w:rsidRPr="00916759">
        <w:rPr>
          <w:rFonts w:hAnsi="Times New Roman" w:ascii="Times New Roman"/>
        </w:rPr>
        <w:t xml:space="preserve">U Karlovcu </w:t>
      </w:r>
      <w:proofErr w:type="spellStart"/>
      <w:r w:rsidR="00D76CC9">
        <w:rPr>
          <w:rFonts w:hAnsi="Times New Roman" w:ascii="Times New Roman"/>
        </w:rPr>
        <w:t>2</w:t>
      </w:r>
      <w:r w:rsidR="00937732">
        <w:rPr>
          <w:rFonts w:hAnsi="Times New Roman" w:ascii="Times New Roman"/>
        </w:rPr>
        <w:t>1</w:t>
      </w:r>
      <w:proofErr w:type="spellEnd"/>
      <w:r w:rsidRPr="00916759">
        <w:rPr>
          <w:rFonts w:hAnsi="Times New Roman" w:ascii="Times New Roman"/>
        </w:rPr>
        <w:t xml:space="preserve">. </w:t>
      </w:r>
      <w:r w:rsidR="00937732">
        <w:rPr>
          <w:rFonts w:hAnsi="Times New Roman" w:ascii="Times New Roman"/>
        </w:rPr>
        <w:t>ožujka</w:t>
      </w:r>
      <w:r w:rsidRPr="00916759">
        <w:rPr>
          <w:rFonts w:hAnsi="Times New Roman" w:ascii="Times New Roman"/>
        </w:rPr>
        <w:t xml:space="preserve"> </w:t>
      </w:r>
      <w:proofErr w:type="spellStart"/>
      <w:r w:rsidRPr="00916759">
        <w:rPr>
          <w:rFonts w:hAnsi="Times New Roman" w:ascii="Times New Roman"/>
        </w:rPr>
        <w:t>201</w:t>
      </w:r>
      <w:r w:rsidR="00247DC5">
        <w:rPr>
          <w:rFonts w:hAnsi="Times New Roman" w:ascii="Times New Roman"/>
        </w:rPr>
        <w:t>7</w:t>
      </w:r>
      <w:proofErr w:type="spellEnd"/>
      <w:r w:rsidRPr="00916759">
        <w:rPr>
          <w:rFonts w:hAnsi="Times New Roman" w:ascii="Times New Roman"/>
        </w:rPr>
        <w:t>.</w:t>
      </w:r>
    </w:p>
    <w:p w:rsidRDefault="00916759" w:rsidP="00916759" w:rsidR="00916759" w:rsidRPr="00916759">
      <w:pPr>
        <w:jc w:val="both"/>
        <w:rPr>
          <w:rFonts w:hAnsi="Times New Roman" w:ascii="Times New Roman"/>
        </w:rPr>
      </w:pPr>
      <w:r w:rsidRPr="00916759">
        <w:rPr>
          <w:rFonts w:hAnsi="Times New Roman" w:ascii="Times New Roman"/>
        </w:rPr>
        <w:t xml:space="preserve"> </w:t>
      </w:r>
    </w:p>
    <w:p w:rsidRDefault="00916759" w:rsidP="00916759" w:rsidR="00916759" w:rsidRPr="00916759">
      <w:pPr>
        <w:jc w:val="right"/>
        <w:rPr>
          <w:rFonts w:hAnsi="Times New Roman" w:ascii="Times New Roman"/>
        </w:rPr>
      </w:pPr>
      <w:r w:rsidRPr="00916759">
        <w:rPr>
          <w:rFonts w:hAnsi="Times New Roman" w:ascii="Times New Roman"/>
        </w:rPr>
        <w:t>STEČAJNI SUDAC:</w:t>
      </w:r>
    </w:p>
    <w:p w:rsidRDefault="00916759" w:rsidP="00916759" w:rsidR="00916759">
      <w:pPr>
        <w:jc w:val="right"/>
        <w:rPr>
          <w:rFonts w:hAnsi="Times New Roman" w:ascii="Times New Roman"/>
        </w:rPr>
      </w:pPr>
      <w:r w:rsidRPr="00916759">
        <w:rPr>
          <w:rFonts w:hAnsi="Times New Roman" w:ascii="Times New Roman"/>
        </w:rPr>
        <w:t>Vesna Fundurulić Perišin</w:t>
      </w:r>
      <w:r w:rsidR="0019502A">
        <w:rPr>
          <w:rFonts w:hAnsi="Times New Roman" w:ascii="Times New Roman"/>
        </w:rPr>
        <w:t>, v.r.</w:t>
      </w:r>
    </w:p>
    <w:p w:rsidRDefault="0019502A" w:rsidP="00916759" w:rsidR="0019502A">
      <w:pPr>
        <w:jc w:val="right"/>
        <w:rPr>
          <w:rFonts w:hAnsi="Times New Roman" w:ascii="Times New Roman"/>
        </w:rPr>
      </w:pPr>
    </w:p>
    <w:p w:rsidRDefault="0019502A" w:rsidP="00916759" w:rsidR="0019502A">
      <w:pPr>
        <w:jc w:val="right"/>
        <w:rPr>
          <w:rFonts w:hAnsi="Times New Roman" w:ascii="Times New Roman"/>
        </w:rPr>
      </w:pPr>
      <w:r>
        <w:rPr>
          <w:rFonts w:hAnsi="Times New Roman" w:ascii="Times New Roman"/>
        </w:rPr>
        <w:t xml:space="preserve">Za točnost </w:t>
      </w:r>
      <w:proofErr w:type="spellStart"/>
      <w:r>
        <w:rPr>
          <w:rFonts w:hAnsi="Times New Roman" w:ascii="Times New Roman"/>
        </w:rPr>
        <w:t>otpravka</w:t>
      </w:r>
      <w:proofErr w:type="spellEnd"/>
      <w:r>
        <w:rPr>
          <w:rFonts w:hAnsi="Times New Roman" w:ascii="Times New Roman"/>
        </w:rPr>
        <w:t>-</w:t>
      </w:r>
    </w:p>
    <w:p w:rsidRDefault="0019502A" w:rsidP="00916759" w:rsidR="0019502A">
      <w:pPr>
        <w:jc w:val="right"/>
        <w:rPr>
          <w:rFonts w:hAnsi="Times New Roman" w:ascii="Times New Roman"/>
        </w:rPr>
      </w:pPr>
      <w:r>
        <w:rPr>
          <w:rFonts w:hAnsi="Times New Roman" w:ascii="Times New Roman"/>
        </w:rPr>
        <w:t>Ovlašteni službenik:</w:t>
      </w:r>
    </w:p>
    <w:p w:rsidRDefault="0019502A" w:rsidP="00916759" w:rsidR="0019502A">
      <w:pPr>
        <w:jc w:val="right"/>
        <w:rPr>
          <w:rFonts w:hAnsi="Times New Roman" w:ascii="Times New Roman"/>
        </w:rPr>
      </w:pPr>
      <w:r>
        <w:rPr>
          <w:rFonts w:hAnsi="Times New Roman" w:ascii="Times New Roman"/>
        </w:rPr>
        <w:t xml:space="preserve">Žana </w:t>
      </w:r>
      <w:proofErr w:type="spellStart"/>
      <w:r>
        <w:rPr>
          <w:rFonts w:hAnsi="Times New Roman" w:ascii="Times New Roman"/>
        </w:rPr>
        <w:t>Livaja</w:t>
      </w:r>
      <w:proofErr w:type="spellEnd"/>
    </w:p>
    <w:p w:rsidRDefault="00916759" w:rsidP="00916759" w:rsidR="00916759" w:rsidRPr="00916759">
      <w:pPr>
        <w:jc w:val="both"/>
        <w:rPr>
          <w:rFonts w:hAnsi="Times New Roman" w:ascii="Times New Roman"/>
        </w:rPr>
      </w:pPr>
    </w:p>
    <w:p w:rsidRDefault="00916759" w:rsidP="00916759" w:rsidR="00916759" w:rsidRPr="00916759">
      <w:pPr>
        <w:jc w:val="both"/>
        <w:rPr>
          <w:rFonts w:hAnsi="Times New Roman" w:ascii="Times New Roman"/>
        </w:rPr>
      </w:pPr>
      <w:r w:rsidRPr="00916759">
        <w:rPr>
          <w:rFonts w:hAnsi="Times New Roman" w:ascii="Times New Roman"/>
        </w:rPr>
        <w:t>UPUTA O PRAVNOM LIJEKU:</w:t>
      </w:r>
    </w:p>
    <w:p w:rsidRDefault="00916759" w:rsidP="00916759" w:rsidR="00916759" w:rsidRPr="00916759">
      <w:pPr>
        <w:jc w:val="both"/>
        <w:rPr>
          <w:rFonts w:hAnsi="Times New Roman" w:ascii="Times New Roman"/>
        </w:rPr>
      </w:pPr>
      <w:r w:rsidRPr="00916759">
        <w:rPr>
          <w:rFonts w:hAnsi="Times New Roman" w:ascii="Times New Roman"/>
        </w:rPr>
        <w:t xml:space="preserve">Protiv ovog zaključka nije dopuštena žalba čl.11.st.9. </w:t>
      </w:r>
      <w:proofErr w:type="spellStart"/>
      <w:r w:rsidRPr="00916759">
        <w:rPr>
          <w:rFonts w:hAnsi="Times New Roman" w:ascii="Times New Roman"/>
        </w:rPr>
        <w:t>SZ</w:t>
      </w:r>
      <w:proofErr w:type="spellEnd"/>
      <w:r w:rsidRPr="00916759">
        <w:rPr>
          <w:rFonts w:hAnsi="Times New Roman" w:ascii="Times New Roman"/>
        </w:rPr>
        <w:t>-a.</w:t>
      </w:r>
    </w:p>
    <w:p w:rsidRDefault="00916759" w:rsidP="00916759" w:rsidR="00916759" w:rsidRPr="00916759">
      <w:pPr>
        <w:jc w:val="both"/>
        <w:rPr>
          <w:rFonts w:hAnsi="Times New Roman" w:ascii="Times New Roman"/>
        </w:rPr>
      </w:pPr>
    </w:p>
    <w:p w:rsidRDefault="002775D1" w:rsidP="002775D1" w:rsidR="002775D1" w:rsidRPr="001A1A01">
      <w:pPr>
        <w:rPr>
          <w:rFonts w:hAnsi="Times New Roman" w:ascii="Times New Roman"/>
        </w:rPr>
      </w:pPr>
    </w:p>
    <w:sectPr w:rsidSect="00646ADE" w:rsidR="002775D1" w:rsidRPr="001A1A01">
      <w:headerReference w:type="default" r:id="rId10"/>
      <w:pgSz w:code="9" w:h="16838" w:w="11906"/>
      <w:pgMar w:gutter="0" w:footer="709" w:header="709" w:left="1418" w:bottom="403"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2C85" w:rsidR="00B12C85">
      <w:r>
        <w:separator/>
      </w:r>
    </w:p>
  </w:endnote>
  <w:endnote w:id="0" w:type="continuationSeparator">
    <w:p w:rsidRDefault="00B12C85" w:rsidR="00B12C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2C85" w:rsidR="00B12C85">
      <w:r>
        <w:separator/>
      </w:r>
    </w:p>
  </w:footnote>
  <w:footnote w:id="0" w:type="continuationSeparator">
    <w:p w:rsidRDefault="00B12C85" w:rsidR="00B12C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00897980"/>
      <w:docPartObj>
        <w:docPartGallery w:val="Page Numbers (Top of Page)"/>
        <w:docPartUnique/>
      </w:docPartObj>
    </w:sdtPr>
    <w:sdtEndPr/>
    <w:sdtContent>
      <w:p w:rsidRDefault="00200FA9" w:rsidR="00D07638">
        <w:pPr>
          <w:pStyle w:val="Zaglavlje"/>
          <w:jc w:val="center"/>
        </w:pPr>
        <w:r>
          <w:fldChar w:fldCharType="begin"/>
        </w:r>
        <w:r>
          <w:instrText>PAGE   \* MERGEFORMAT</w:instrText>
        </w:r>
        <w:r>
          <w:fldChar w:fldCharType="separate"/>
        </w:r>
        <w:r w:rsidR="00B61A50">
          <w:rPr>
            <w:noProof/>
          </w:rPr>
          <w:t>2</w:t>
        </w:r>
        <w:r>
          <w:fldChar w:fldCharType="end"/>
        </w:r>
      </w:p>
      <w:p w:rsidRDefault="00200FA9" w:rsidP="00D07638" w:rsidR="00D07638" w:rsidRPr="00324B43">
        <w:pPr>
          <w:jc w:val="right"/>
        </w:pPr>
        <w:r w:rsidRPr="00324B43">
          <w:t xml:space="preserve">                                                                3  St-1065/11</w:t>
        </w:r>
      </w:p>
      <w:p w:rsidRDefault="00D57B2C" w:rsidR="0060670C">
        <w:pPr>
          <w:pStyle w:val="Zaglavlje"/>
          <w:jc w:val="center"/>
        </w:pPr>
      </w:p>
    </w:sdtContent>
  </w:sdt>
  <w:p w:rsidRDefault="00D57B2C" w:rsidR="0060670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D37C37"/>
    <w:multiLevelType w:val="hybridMultilevel"/>
    <w:tmpl w:val="DBACE1AA"/>
    <w:lvl w:tplc="7376D8C0"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7566DFA"/>
    <w:multiLevelType w:val="hybridMultilevel"/>
    <w:tmpl w:val="F4D059C2"/>
    <w:lvl w:tplc="87B6BD12"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C9D76F2"/>
    <w:multiLevelType w:val="hybridMultilevel"/>
    <w:tmpl w:val="CB007DAC"/>
    <w:lvl w:tplc="25B4B7D4"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1D8D5D57"/>
    <w:multiLevelType w:val="hybridMultilevel"/>
    <w:tmpl w:val="48925C5E"/>
    <w:lvl w:tplc="58F06F7C" w:ilvl="0">
      <w:start w:val="42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E0B51F8"/>
    <w:multiLevelType w:val="hybridMultilevel"/>
    <w:tmpl w:val="86C0F7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E5B3444"/>
    <w:multiLevelType w:val="hybridMultilevel"/>
    <w:tmpl w:val="DBECA792"/>
    <w:lvl w:tplc="E954C4F8" w:ilvl="0">
      <w:start w:val="1"/>
      <w:numFmt w:val="upperRoman"/>
      <w:lvlText w:val="%1."/>
      <w:lvlJc w:val="left"/>
      <w:pPr>
        <w:ind w:hanging="720" w:left="1020"/>
      </w:pPr>
      <w:rPr>
        <w:rFonts w:hint="default"/>
      </w:rPr>
    </w:lvl>
    <w:lvl w:tentative="true" w:tplc="041A0019" w:ilvl="1">
      <w:start w:val="1"/>
      <w:numFmt w:val="lowerLetter"/>
      <w:lvlText w:val="%2."/>
      <w:lvlJc w:val="left"/>
      <w:pPr>
        <w:ind w:hanging="360" w:left="1380"/>
      </w:pPr>
    </w:lvl>
    <w:lvl w:tentative="true" w:tplc="041A001B" w:ilvl="2">
      <w:start w:val="1"/>
      <w:numFmt w:val="lowerRoman"/>
      <w:lvlText w:val="%3."/>
      <w:lvlJc w:val="right"/>
      <w:pPr>
        <w:ind w:hanging="180" w:left="2100"/>
      </w:pPr>
    </w:lvl>
    <w:lvl w:tentative="true" w:tplc="041A000F" w:ilvl="3">
      <w:start w:val="1"/>
      <w:numFmt w:val="decimal"/>
      <w:lvlText w:val="%4."/>
      <w:lvlJc w:val="left"/>
      <w:pPr>
        <w:ind w:hanging="360" w:left="2820"/>
      </w:pPr>
    </w:lvl>
    <w:lvl w:tentative="true" w:tplc="041A0019" w:ilvl="4">
      <w:start w:val="1"/>
      <w:numFmt w:val="lowerLetter"/>
      <w:lvlText w:val="%5."/>
      <w:lvlJc w:val="left"/>
      <w:pPr>
        <w:ind w:hanging="360" w:left="3540"/>
      </w:pPr>
    </w:lvl>
    <w:lvl w:tentative="true" w:tplc="041A001B" w:ilvl="5">
      <w:start w:val="1"/>
      <w:numFmt w:val="lowerRoman"/>
      <w:lvlText w:val="%6."/>
      <w:lvlJc w:val="right"/>
      <w:pPr>
        <w:ind w:hanging="180" w:left="4260"/>
      </w:pPr>
    </w:lvl>
    <w:lvl w:tentative="true" w:tplc="041A000F" w:ilvl="6">
      <w:start w:val="1"/>
      <w:numFmt w:val="decimal"/>
      <w:lvlText w:val="%7."/>
      <w:lvlJc w:val="left"/>
      <w:pPr>
        <w:ind w:hanging="360" w:left="4980"/>
      </w:pPr>
    </w:lvl>
    <w:lvl w:tentative="true" w:tplc="041A0019" w:ilvl="7">
      <w:start w:val="1"/>
      <w:numFmt w:val="lowerLetter"/>
      <w:lvlText w:val="%8."/>
      <w:lvlJc w:val="left"/>
      <w:pPr>
        <w:ind w:hanging="360" w:left="5700"/>
      </w:pPr>
    </w:lvl>
    <w:lvl w:tentative="true" w:tplc="041A001B" w:ilvl="8">
      <w:start w:val="1"/>
      <w:numFmt w:val="lowerRoman"/>
      <w:lvlText w:val="%9."/>
      <w:lvlJc w:val="right"/>
      <w:pPr>
        <w:ind w:hanging="180" w:left="6420"/>
      </w:pPr>
    </w:lvl>
  </w:abstractNum>
  <w:abstractNum w:abstractNumId="6">
    <w:nsid w:val="24120006"/>
    <w:multiLevelType w:val="hybridMultilevel"/>
    <w:tmpl w:val="748EEDC4"/>
    <w:lvl w:tplc="0D56F07C" w:ilvl="0">
      <w:start w:val="1"/>
      <w:numFmt w:val="lowerLetter"/>
      <w:lvlText w:val="%1)"/>
      <w:lvlJc w:val="left"/>
      <w:pPr>
        <w:ind w:hanging="360" w:left="1380"/>
      </w:pPr>
      <w:rPr>
        <w:rFonts w:hint="default"/>
      </w:rPr>
    </w:lvl>
    <w:lvl w:tentative="true" w:tplc="041A0019" w:ilvl="1">
      <w:start w:val="1"/>
      <w:numFmt w:val="lowerLetter"/>
      <w:lvlText w:val="%2."/>
      <w:lvlJc w:val="left"/>
      <w:pPr>
        <w:ind w:hanging="360" w:left="2100"/>
      </w:pPr>
    </w:lvl>
    <w:lvl w:tentative="true" w:tplc="041A001B" w:ilvl="2">
      <w:start w:val="1"/>
      <w:numFmt w:val="lowerRoman"/>
      <w:lvlText w:val="%3."/>
      <w:lvlJc w:val="right"/>
      <w:pPr>
        <w:ind w:hanging="180" w:left="2820"/>
      </w:pPr>
    </w:lvl>
    <w:lvl w:tentative="true" w:tplc="041A000F" w:ilvl="3">
      <w:start w:val="1"/>
      <w:numFmt w:val="decimal"/>
      <w:lvlText w:val="%4."/>
      <w:lvlJc w:val="left"/>
      <w:pPr>
        <w:ind w:hanging="360" w:left="3540"/>
      </w:pPr>
    </w:lvl>
    <w:lvl w:tentative="true" w:tplc="041A0019" w:ilvl="4">
      <w:start w:val="1"/>
      <w:numFmt w:val="lowerLetter"/>
      <w:lvlText w:val="%5."/>
      <w:lvlJc w:val="left"/>
      <w:pPr>
        <w:ind w:hanging="360" w:left="4260"/>
      </w:pPr>
    </w:lvl>
    <w:lvl w:tentative="true" w:tplc="041A001B" w:ilvl="5">
      <w:start w:val="1"/>
      <w:numFmt w:val="lowerRoman"/>
      <w:lvlText w:val="%6."/>
      <w:lvlJc w:val="right"/>
      <w:pPr>
        <w:ind w:hanging="180" w:left="4980"/>
      </w:pPr>
    </w:lvl>
    <w:lvl w:tentative="true" w:tplc="041A000F" w:ilvl="6">
      <w:start w:val="1"/>
      <w:numFmt w:val="decimal"/>
      <w:lvlText w:val="%7."/>
      <w:lvlJc w:val="left"/>
      <w:pPr>
        <w:ind w:hanging="360" w:left="5700"/>
      </w:pPr>
    </w:lvl>
    <w:lvl w:tentative="true" w:tplc="041A0019" w:ilvl="7">
      <w:start w:val="1"/>
      <w:numFmt w:val="lowerLetter"/>
      <w:lvlText w:val="%8."/>
      <w:lvlJc w:val="left"/>
      <w:pPr>
        <w:ind w:hanging="360" w:left="6420"/>
      </w:pPr>
    </w:lvl>
    <w:lvl w:tentative="true" w:tplc="041A001B" w:ilvl="8">
      <w:start w:val="1"/>
      <w:numFmt w:val="lowerRoman"/>
      <w:lvlText w:val="%9."/>
      <w:lvlJc w:val="right"/>
      <w:pPr>
        <w:ind w:hanging="180" w:left="7140"/>
      </w:pPr>
    </w:lvl>
  </w:abstractNum>
  <w:abstractNum w:abstractNumId="7">
    <w:nsid w:val="75BC7C33"/>
    <w:multiLevelType w:val="hybridMultilevel"/>
    <w:tmpl w:val="3CF02A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4"/>
  </w:num>
  <w:num w:numId="3">
    <w:abstractNumId w:val="5"/>
  </w:num>
  <w:num w:numId="4">
    <w:abstractNumId w:val="6"/>
  </w:num>
  <w:num w:numId="5">
    <w:abstractNumId w:val="0"/>
  </w:num>
  <w:num w:numId="6">
    <w:abstractNumId w:val="1"/>
  </w:num>
  <w:num w:numId="7">
    <w:abstractNumId w:val="7"/>
  </w:num>
  <w:num w:numId="8">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6"/>
  <w:proofState w:grammar="clean" w:spelling="clean"/>
  <w:attachedTemplate r:id="rId1"/>
  <w:defaultTabStop w:val="708"/>
  <w:hyphenationZone w:val="425"/>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96468"/>
    <w:rsid w:val="00025BA9"/>
    <w:rsid w:val="00042EC5"/>
    <w:rsid w:val="0008590B"/>
    <w:rsid w:val="00092E8E"/>
    <w:rsid w:val="00096468"/>
    <w:rsid w:val="000A302D"/>
    <w:rsid w:val="000E3302"/>
    <w:rsid w:val="001414CE"/>
    <w:rsid w:val="00164E08"/>
    <w:rsid w:val="00172389"/>
    <w:rsid w:val="00181C25"/>
    <w:rsid w:val="0019399D"/>
    <w:rsid w:val="0019502A"/>
    <w:rsid w:val="001A1A01"/>
    <w:rsid w:val="001C1992"/>
    <w:rsid w:val="00200FA9"/>
    <w:rsid w:val="002043D1"/>
    <w:rsid w:val="00210B7B"/>
    <w:rsid w:val="002207BD"/>
    <w:rsid w:val="00243A33"/>
    <w:rsid w:val="00247DC5"/>
    <w:rsid w:val="002775D1"/>
    <w:rsid w:val="00277787"/>
    <w:rsid w:val="00277D1E"/>
    <w:rsid w:val="002D485F"/>
    <w:rsid w:val="003422B3"/>
    <w:rsid w:val="00395F7D"/>
    <w:rsid w:val="0042534A"/>
    <w:rsid w:val="00427C8B"/>
    <w:rsid w:val="00445660"/>
    <w:rsid w:val="00456E7D"/>
    <w:rsid w:val="004C28B3"/>
    <w:rsid w:val="004D6401"/>
    <w:rsid w:val="005137EB"/>
    <w:rsid w:val="0052756B"/>
    <w:rsid w:val="00551124"/>
    <w:rsid w:val="005C3DA6"/>
    <w:rsid w:val="005F06BF"/>
    <w:rsid w:val="005F7E02"/>
    <w:rsid w:val="00601A6F"/>
    <w:rsid w:val="00646ADE"/>
    <w:rsid w:val="00684C23"/>
    <w:rsid w:val="006862D5"/>
    <w:rsid w:val="006A7CBC"/>
    <w:rsid w:val="006D50C3"/>
    <w:rsid w:val="006F1934"/>
    <w:rsid w:val="007230A2"/>
    <w:rsid w:val="00762C1C"/>
    <w:rsid w:val="00793A12"/>
    <w:rsid w:val="007F50E6"/>
    <w:rsid w:val="00813D04"/>
    <w:rsid w:val="00827435"/>
    <w:rsid w:val="00866493"/>
    <w:rsid w:val="008753F6"/>
    <w:rsid w:val="0090323D"/>
    <w:rsid w:val="00916759"/>
    <w:rsid w:val="00937732"/>
    <w:rsid w:val="00966407"/>
    <w:rsid w:val="009701A0"/>
    <w:rsid w:val="00997385"/>
    <w:rsid w:val="009B3948"/>
    <w:rsid w:val="009D3F5B"/>
    <w:rsid w:val="009D4392"/>
    <w:rsid w:val="009D733B"/>
    <w:rsid w:val="009E0674"/>
    <w:rsid w:val="00A15F4F"/>
    <w:rsid w:val="00A265B2"/>
    <w:rsid w:val="00A85C1E"/>
    <w:rsid w:val="00A96B27"/>
    <w:rsid w:val="00AB0985"/>
    <w:rsid w:val="00AC09A6"/>
    <w:rsid w:val="00B028D4"/>
    <w:rsid w:val="00B12C85"/>
    <w:rsid w:val="00B408FC"/>
    <w:rsid w:val="00B61A50"/>
    <w:rsid w:val="00B675C5"/>
    <w:rsid w:val="00BA218D"/>
    <w:rsid w:val="00BA6D04"/>
    <w:rsid w:val="00BE4259"/>
    <w:rsid w:val="00C327CC"/>
    <w:rsid w:val="00C46D17"/>
    <w:rsid w:val="00C623C1"/>
    <w:rsid w:val="00CF5826"/>
    <w:rsid w:val="00D42E48"/>
    <w:rsid w:val="00D57B2C"/>
    <w:rsid w:val="00D76CC9"/>
    <w:rsid w:val="00D83C04"/>
    <w:rsid w:val="00D930C1"/>
    <w:rsid w:val="00E35DA4"/>
    <w:rsid w:val="00E5782A"/>
    <w:rsid w:val="00E64B06"/>
    <w:rsid w:val="00F115F0"/>
    <w:rsid w:val="00F75C06"/>
    <w:rsid w:val="00FB77B4"/>
    <w:rsid w:val="00FF0F5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true"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775D1"/>
    <w:rPr>
      <w:rFonts w:cs="Tahoma" w:eastAsia="Times New Roman" w:hAnsi="Tahoma" w:ascii="Tahoma"/>
      <w:position w:val="16"/>
      <w:sz w:val="16"/>
      <w:szCs w:val="16"/>
      <w:lang w:eastAsia="hr-HR"/>
    </w:rPr>
  </w:style>
  <w:style w:customStyle="true" w:styleId="Naslov1Char" w:type="character">
    <w:name w:val="Naslov 1 Char"/>
    <w:basedOn w:val="Zadanifontodlomka"/>
    <w:link w:val="Naslov1"/>
    <w:uiPriority w:val="9"/>
    <w:rsid w:val="001A1A01"/>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A1A01"/>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A1A01"/>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A1A01"/>
    <w:rPr>
      <w:b/>
      <w:bCs/>
      <w:sz w:val="28"/>
      <w:szCs w:val="28"/>
    </w:rPr>
  </w:style>
  <w:style w:customStyle="true" w:styleId="Naslov5Char" w:type="character">
    <w:name w:val="Naslov 5 Char"/>
    <w:basedOn w:val="Zadanifontodlomka"/>
    <w:link w:val="Naslov5"/>
    <w:uiPriority w:val="9"/>
    <w:semiHidden/>
    <w:rsid w:val="001A1A01"/>
    <w:rPr>
      <w:b/>
      <w:bCs/>
      <w:i/>
      <w:iCs/>
      <w:sz w:val="26"/>
      <w:szCs w:val="26"/>
    </w:rPr>
  </w:style>
  <w:style w:customStyle="true" w:styleId="Naslov6Char" w:type="character">
    <w:name w:val="Naslov 6 Char"/>
    <w:basedOn w:val="Zadanifontodlomka"/>
    <w:link w:val="Naslov6"/>
    <w:uiPriority w:val="9"/>
    <w:semiHidden/>
    <w:rsid w:val="001A1A01"/>
    <w:rPr>
      <w:b/>
      <w:bCs/>
    </w:rPr>
  </w:style>
  <w:style w:customStyle="true" w:styleId="Naslov7Char" w:type="character">
    <w:name w:val="Naslov 7 Char"/>
    <w:basedOn w:val="Zadanifontodlomka"/>
    <w:link w:val="Naslov7"/>
    <w:uiPriority w:val="9"/>
    <w:semiHidden/>
    <w:rsid w:val="001A1A01"/>
    <w:rPr>
      <w:sz w:val="24"/>
      <w:szCs w:val="24"/>
    </w:rPr>
  </w:style>
  <w:style w:customStyle="true" w:styleId="Naslov8Char" w:type="character">
    <w:name w:val="Naslov 8 Char"/>
    <w:basedOn w:val="Zadanifontodlomka"/>
    <w:link w:val="Naslov8"/>
    <w:uiPriority w:val="9"/>
    <w:semiHidden/>
    <w:rsid w:val="001A1A01"/>
    <w:rPr>
      <w:i/>
      <w:iCs/>
      <w:sz w:val="24"/>
      <w:szCs w:val="24"/>
    </w:rPr>
  </w:style>
  <w:style w:customStyle="true" w:styleId="Naslov9Char" w:type="character">
    <w:name w:val="Naslov 9 Char"/>
    <w:basedOn w:val="Zadanifontodlomka"/>
    <w:link w:val="Naslov9"/>
    <w:uiPriority w:val="9"/>
    <w:semiHidden/>
    <w:rsid w:val="001A1A01"/>
    <w:rPr>
      <w:rFonts w:eastAsiaTheme="majorEastAsia" w:hAnsiTheme="majorHAnsi" w:asciiTheme="majorHAnsi"/>
    </w:rPr>
  </w:style>
  <w:style w:styleId="Naslov" w:type="paragraph">
    <w:name w:val="Title"/>
    <w:basedOn w:val="Normal"/>
    <w:next w:val="Normal"/>
    <w:link w:val="NaslovChar"/>
    <w:uiPriority w:val="10"/>
    <w:qFormat/>
    <w:rsid w:val="001A1A01"/>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A1A01"/>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A1A01"/>
    <w:rPr>
      <w:rFonts w:eastAsiaTheme="majorEastAsia" w:hAnsiTheme="majorHAnsi" w:asci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hAnsiTheme="minorHAnsi" w:asci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true"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right="720" w:left="720"/>
    </w:pPr>
    <w:rPr>
      <w:b/>
      <w:i/>
      <w:szCs w:val="22"/>
    </w:rPr>
  </w:style>
  <w:style w:customStyle="true"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Tint="A5" w:themeColor="text1"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Tekstrezerviranogmjesta" w:type="character">
    <w:name w:val="Placeholder Text"/>
    <w:basedOn w:val="Zadanifontodlomka"/>
    <w:uiPriority w:val="99"/>
    <w:semiHidden/>
    <w:rsid w:val="0019502A"/>
    <w:rPr>
      <w:color w:val="808080"/>
      <w:bdr w:space="0" w:sz="0" w:color="auto" w:val="none"/>
      <w:shd w:fill="auto" w:color="auto" w:val="clear"/>
    </w:rPr>
  </w:style>
  <w:style w:customStyle="true" w:styleId="eSPISCCParagraphDefaultFont" w:type="character">
    <w:name w:val="eSPIS_CC_Paragraph Default Font"/>
    <w:basedOn w:val="Zadanifontodlomka"/>
    <w:rsid w:val="0019502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9502A"/>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19502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9502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1"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ascii="Tahoma" w:cs="Tahoma" w:hAnsi="Tahoma"/>
      <w:sz w:val="16"/>
      <w:szCs w:val="16"/>
    </w:rPr>
  </w:style>
  <w:style w:customStyle="1" w:styleId="TekstbaloniaChar" w:type="character">
    <w:name w:val="Tekst balončića Char"/>
    <w:basedOn w:val="Zadanifontodlomka"/>
    <w:link w:val="Tekstbalonia"/>
    <w:uiPriority w:val="99"/>
    <w:semiHidden/>
    <w:rsid w:val="002775D1"/>
    <w:rPr>
      <w:rFonts w:ascii="Tahoma" w:cs="Tahoma" w:eastAsia="Times New Roman" w:hAnsi="Tahoma"/>
      <w:position w:val="16"/>
      <w:sz w:val="16"/>
      <w:szCs w:val="16"/>
      <w:lang w:eastAsia="hr-HR"/>
    </w:rPr>
  </w:style>
  <w:style w:customStyle="1" w:styleId="Naslov1Char" w:type="character">
    <w:name w:val="Naslov 1 Char"/>
    <w:basedOn w:val="Zadanifontodlomka"/>
    <w:link w:val="Naslov1"/>
    <w:uiPriority w:val="9"/>
    <w:rsid w:val="001A1A01"/>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A1A01"/>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A1A01"/>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A1A01"/>
    <w:rPr>
      <w:b/>
      <w:bCs/>
      <w:sz w:val="28"/>
      <w:szCs w:val="28"/>
    </w:rPr>
  </w:style>
  <w:style w:customStyle="1" w:styleId="Naslov5Char" w:type="character">
    <w:name w:val="Naslov 5 Char"/>
    <w:basedOn w:val="Zadanifontodlomka"/>
    <w:link w:val="Naslov5"/>
    <w:uiPriority w:val="9"/>
    <w:semiHidden/>
    <w:rsid w:val="001A1A01"/>
    <w:rPr>
      <w:b/>
      <w:bCs/>
      <w:i/>
      <w:iCs/>
      <w:sz w:val="26"/>
      <w:szCs w:val="26"/>
    </w:rPr>
  </w:style>
  <w:style w:customStyle="1" w:styleId="Naslov6Char" w:type="character">
    <w:name w:val="Naslov 6 Char"/>
    <w:basedOn w:val="Zadanifontodlomka"/>
    <w:link w:val="Naslov6"/>
    <w:uiPriority w:val="9"/>
    <w:semiHidden/>
    <w:rsid w:val="001A1A01"/>
    <w:rPr>
      <w:b/>
      <w:bCs/>
    </w:rPr>
  </w:style>
  <w:style w:customStyle="1" w:styleId="Naslov7Char" w:type="character">
    <w:name w:val="Naslov 7 Char"/>
    <w:basedOn w:val="Zadanifontodlomka"/>
    <w:link w:val="Naslov7"/>
    <w:uiPriority w:val="9"/>
    <w:semiHidden/>
    <w:rsid w:val="001A1A01"/>
    <w:rPr>
      <w:sz w:val="24"/>
      <w:szCs w:val="24"/>
    </w:rPr>
  </w:style>
  <w:style w:customStyle="1" w:styleId="Naslov8Char" w:type="character">
    <w:name w:val="Naslov 8 Char"/>
    <w:basedOn w:val="Zadanifontodlomka"/>
    <w:link w:val="Naslov8"/>
    <w:uiPriority w:val="9"/>
    <w:semiHidden/>
    <w:rsid w:val="001A1A01"/>
    <w:rPr>
      <w:i/>
      <w:iCs/>
      <w:sz w:val="24"/>
      <w:szCs w:val="24"/>
    </w:rPr>
  </w:style>
  <w:style w:customStyle="1" w:styleId="Naslov9Char" w:type="character">
    <w:name w:val="Naslov 9 Char"/>
    <w:basedOn w:val="Zadanifontodlomka"/>
    <w:link w:val="Naslov9"/>
    <w:uiPriority w:val="9"/>
    <w:semiHidden/>
    <w:rsid w:val="001A1A01"/>
    <w:rPr>
      <w:rFonts w:asciiTheme="majorHAnsi" w:eastAsiaTheme="majorEastAsia" w:hAnsiTheme="majorHAnsi"/>
    </w:rPr>
  </w:style>
  <w:style w:styleId="Naslov" w:type="paragraph">
    <w:name w:val="Title"/>
    <w:basedOn w:val="Normal"/>
    <w:next w:val="Normal"/>
    <w:link w:val="NaslovChar"/>
    <w:uiPriority w:val="10"/>
    <w:qFormat/>
    <w:rsid w:val="001A1A01"/>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A1A01"/>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A1A01"/>
    <w:rPr>
      <w:rFonts w:asciiTheme="majorHAnsi" w:eastAsiaTheme="majorEastAsia" w:hAns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asciiTheme="minorHAnsi" w:hAns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1"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left="720" w:right="720"/>
    </w:pPr>
    <w:rPr>
      <w:b/>
      <w:i/>
      <w:szCs w:val="22"/>
    </w:rPr>
  </w:style>
  <w:style w:customStyle="1"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Color="text1" w:themeTint="A5"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Tekstrezerviranogmjesta" w:type="character">
    <w:name w:val="Placeholder Text"/>
    <w:basedOn w:val="Zadanifontodlomka"/>
    <w:uiPriority w:val="99"/>
    <w:semiHidden/>
    <w:rsid w:val="0019502A"/>
    <w:rPr>
      <w:color w:val="808080"/>
      <w:bdr w:color="auto" w:space="0" w:sz="0" w:val="none"/>
      <w:shd w:color="auto" w:fill="auto" w:val="clear"/>
    </w:rPr>
  </w:style>
  <w:style w:customStyle="1" w:styleId="eSPISCCParagraphDefaultFont" w:type="character">
    <w:name w:val="eSPIS_CC_Paragraph Default Font"/>
    <w:basedOn w:val="Zadanifontodlomka"/>
    <w:rsid w:val="0019502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9502A"/>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19502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9502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403075">
      <w:bodyDiv w:val="true"/>
      <w:marLeft w:val="0"/>
      <w:marRight w:val="0"/>
      <w:marTop w:val="0"/>
      <w:marBottom w:val="0"/>
      <w:divBdr>
        <w:top w:space="0" w:sz="0" w:color="auto" w:val="none"/>
        <w:left w:space="0" w:sz="0" w:color="auto" w:val="none"/>
        <w:bottom w:space="0" w:sz="0" w:color="auto" w:val="none"/>
        <w:right w:space="0" w:sz="0" w:color="auto" w:val="none"/>
      </w:divBdr>
    </w:div>
    <w:div w:id="118495652">
      <w:bodyDiv w:val="true"/>
      <w:marLeft w:val="0"/>
      <w:marRight w:val="0"/>
      <w:marTop w:val="0"/>
      <w:marBottom w:val="0"/>
      <w:divBdr>
        <w:top w:space="0" w:sz="0" w:color="auto" w:val="none"/>
        <w:left w:space="0" w:sz="0" w:color="auto" w:val="none"/>
        <w:bottom w:space="0" w:sz="0" w:color="auto" w:val="none"/>
        <w:right w:space="0" w:sz="0" w:color="auto" w:val="none"/>
      </w:divBdr>
    </w:div>
    <w:div w:id="119230960">
      <w:bodyDiv w:val="true"/>
      <w:marLeft w:val="0"/>
      <w:marRight w:val="0"/>
      <w:marTop w:val="0"/>
      <w:marBottom w:val="0"/>
      <w:divBdr>
        <w:top w:space="0" w:sz="0" w:color="auto" w:val="none"/>
        <w:left w:space="0" w:sz="0" w:color="auto" w:val="none"/>
        <w:bottom w:space="0" w:sz="0" w:color="auto" w:val="none"/>
        <w:right w:space="0" w:sz="0" w:color="auto" w:val="none"/>
      </w:divBdr>
    </w:div>
    <w:div w:id="132452380">
      <w:bodyDiv w:val="true"/>
      <w:marLeft w:val="0"/>
      <w:marRight w:val="0"/>
      <w:marTop w:val="0"/>
      <w:marBottom w:val="0"/>
      <w:divBdr>
        <w:top w:space="0" w:sz="0" w:color="auto" w:val="none"/>
        <w:left w:space="0" w:sz="0" w:color="auto" w:val="none"/>
        <w:bottom w:space="0" w:sz="0" w:color="auto" w:val="none"/>
        <w:right w:space="0" w:sz="0" w:color="auto" w:val="none"/>
      </w:divBdr>
    </w:div>
    <w:div w:id="173954682">
      <w:bodyDiv w:val="true"/>
      <w:marLeft w:val="0"/>
      <w:marRight w:val="0"/>
      <w:marTop w:val="0"/>
      <w:marBottom w:val="0"/>
      <w:divBdr>
        <w:top w:space="0" w:sz="0" w:color="auto" w:val="none"/>
        <w:left w:space="0" w:sz="0" w:color="auto" w:val="none"/>
        <w:bottom w:space="0" w:sz="0" w:color="auto" w:val="none"/>
        <w:right w:space="0" w:sz="0" w:color="auto" w:val="none"/>
      </w:divBdr>
    </w:div>
    <w:div w:id="249044951">
      <w:bodyDiv w:val="true"/>
      <w:marLeft w:val="0"/>
      <w:marRight w:val="0"/>
      <w:marTop w:val="0"/>
      <w:marBottom w:val="0"/>
      <w:divBdr>
        <w:top w:space="0" w:sz="0" w:color="auto" w:val="none"/>
        <w:left w:space="0" w:sz="0" w:color="auto" w:val="none"/>
        <w:bottom w:space="0" w:sz="0" w:color="auto" w:val="none"/>
        <w:right w:space="0" w:sz="0" w:color="auto" w:val="none"/>
      </w:divBdr>
    </w:div>
    <w:div w:id="301354653">
      <w:bodyDiv w:val="true"/>
      <w:marLeft w:val="0"/>
      <w:marRight w:val="0"/>
      <w:marTop w:val="0"/>
      <w:marBottom w:val="0"/>
      <w:divBdr>
        <w:top w:space="0" w:sz="0" w:color="auto" w:val="none"/>
        <w:left w:space="0" w:sz="0" w:color="auto" w:val="none"/>
        <w:bottom w:space="0" w:sz="0" w:color="auto" w:val="none"/>
        <w:right w:space="0" w:sz="0" w:color="auto" w:val="none"/>
      </w:divBdr>
    </w:div>
    <w:div w:id="559749482">
      <w:bodyDiv w:val="true"/>
      <w:marLeft w:val="0"/>
      <w:marRight w:val="0"/>
      <w:marTop w:val="0"/>
      <w:marBottom w:val="0"/>
      <w:divBdr>
        <w:top w:space="0" w:sz="0" w:color="auto" w:val="none"/>
        <w:left w:space="0" w:sz="0" w:color="auto" w:val="none"/>
        <w:bottom w:space="0" w:sz="0" w:color="auto" w:val="none"/>
        <w:right w:space="0" w:sz="0" w:color="auto" w:val="none"/>
      </w:divBdr>
    </w:div>
    <w:div w:id="699934018">
      <w:bodyDiv w:val="true"/>
      <w:marLeft w:val="0"/>
      <w:marRight w:val="0"/>
      <w:marTop w:val="0"/>
      <w:marBottom w:val="0"/>
      <w:divBdr>
        <w:top w:space="0" w:sz="0" w:color="auto" w:val="none"/>
        <w:left w:space="0" w:sz="0" w:color="auto" w:val="none"/>
        <w:bottom w:space="0" w:sz="0" w:color="auto" w:val="none"/>
        <w:right w:space="0" w:sz="0" w:color="auto" w:val="none"/>
      </w:divBdr>
    </w:div>
    <w:div w:id="771121535">
      <w:bodyDiv w:val="true"/>
      <w:marLeft w:val="0"/>
      <w:marRight w:val="0"/>
      <w:marTop w:val="0"/>
      <w:marBottom w:val="0"/>
      <w:divBdr>
        <w:top w:space="0" w:sz="0" w:color="auto" w:val="none"/>
        <w:left w:space="0" w:sz="0" w:color="auto" w:val="none"/>
        <w:bottom w:space="0" w:sz="0" w:color="auto" w:val="none"/>
        <w:right w:space="0" w:sz="0" w:color="auto" w:val="none"/>
      </w:divBdr>
    </w:div>
    <w:div w:id="801920490">
      <w:bodyDiv w:val="true"/>
      <w:marLeft w:val="0"/>
      <w:marRight w:val="0"/>
      <w:marTop w:val="0"/>
      <w:marBottom w:val="0"/>
      <w:divBdr>
        <w:top w:space="0" w:sz="0" w:color="auto" w:val="none"/>
        <w:left w:space="0" w:sz="0" w:color="auto" w:val="none"/>
        <w:bottom w:space="0" w:sz="0" w:color="auto" w:val="none"/>
        <w:right w:space="0" w:sz="0" w:color="auto" w:val="none"/>
      </w:divBdr>
    </w:div>
    <w:div w:id="897594812">
      <w:bodyDiv w:val="true"/>
      <w:marLeft w:val="0"/>
      <w:marRight w:val="0"/>
      <w:marTop w:val="0"/>
      <w:marBottom w:val="0"/>
      <w:divBdr>
        <w:top w:space="0" w:sz="0" w:color="auto" w:val="none"/>
        <w:left w:space="0" w:sz="0" w:color="auto" w:val="none"/>
        <w:bottom w:space="0" w:sz="0" w:color="auto" w:val="none"/>
        <w:right w:space="0" w:sz="0" w:color="auto" w:val="none"/>
      </w:divBdr>
    </w:div>
    <w:div w:id="1021324384">
      <w:bodyDiv w:val="true"/>
      <w:marLeft w:val="0"/>
      <w:marRight w:val="0"/>
      <w:marTop w:val="0"/>
      <w:marBottom w:val="0"/>
      <w:divBdr>
        <w:top w:space="0" w:sz="0" w:color="auto" w:val="none"/>
        <w:left w:space="0" w:sz="0" w:color="auto" w:val="none"/>
        <w:bottom w:space="0" w:sz="0" w:color="auto" w:val="none"/>
        <w:right w:space="0" w:sz="0" w:color="auto" w:val="none"/>
      </w:divBdr>
    </w:div>
    <w:div w:id="1369834064">
      <w:bodyDiv w:val="true"/>
      <w:marLeft w:val="0"/>
      <w:marRight w:val="0"/>
      <w:marTop w:val="0"/>
      <w:marBottom w:val="0"/>
      <w:divBdr>
        <w:top w:space="0" w:sz="0" w:color="auto" w:val="none"/>
        <w:left w:space="0" w:sz="0" w:color="auto" w:val="none"/>
        <w:bottom w:space="0" w:sz="0" w:color="auto" w:val="none"/>
        <w:right w:space="0" w:sz="0" w:color="auto" w:val="none"/>
      </w:divBdr>
    </w:div>
    <w:div w:id="1445926657">
      <w:bodyDiv w:val="true"/>
      <w:marLeft w:val="0"/>
      <w:marRight w:val="0"/>
      <w:marTop w:val="0"/>
      <w:marBottom w:val="0"/>
      <w:divBdr>
        <w:top w:space="0" w:sz="0" w:color="auto" w:val="none"/>
        <w:left w:space="0" w:sz="0" w:color="auto" w:val="none"/>
        <w:bottom w:space="0" w:sz="0" w:color="auto" w:val="none"/>
        <w:right w:space="0" w:sz="0" w:color="auto" w:val="none"/>
      </w:divBdr>
    </w:div>
    <w:div w:id="1748258904">
      <w:bodyDiv w:val="true"/>
      <w:marLeft w:val="0"/>
      <w:marRight w:val="0"/>
      <w:marTop w:val="0"/>
      <w:marBottom w:val="0"/>
      <w:divBdr>
        <w:top w:space="0" w:sz="0" w:color="auto" w:val="none"/>
        <w:left w:space="0" w:sz="0" w:color="auto" w:val="none"/>
        <w:bottom w:space="0" w:sz="0" w:color="auto" w:val="none"/>
        <w:right w:space="0" w:sz="0" w:color="auto" w:val="none"/>
      </w:divBdr>
    </w:div>
    <w:div w:id="1809274387">
      <w:bodyDiv w:val="true"/>
      <w:marLeft w:val="0"/>
      <w:marRight w:val="0"/>
      <w:marTop w:val="0"/>
      <w:marBottom w:val="0"/>
      <w:divBdr>
        <w:top w:space="0" w:sz="0" w:color="auto" w:val="none"/>
        <w:left w:space="0" w:sz="0" w:color="auto" w:val="none"/>
        <w:bottom w:space="0" w:sz="0" w:color="auto" w:val="none"/>
        <w:right w:space="0" w:sz="0" w:color="auto" w:val="none"/>
      </w:divBdr>
    </w:div>
    <w:div w:id="1891183867">
      <w:bodyDiv w:val="true"/>
      <w:marLeft w:val="0"/>
      <w:marRight w:val="0"/>
      <w:marTop w:val="0"/>
      <w:marBottom w:val="0"/>
      <w:divBdr>
        <w:top w:space="0" w:sz="0" w:color="auto" w:val="none"/>
        <w:left w:space="0" w:sz="0" w:color="auto" w:val="none"/>
        <w:bottom w:space="0" w:sz="0" w:color="auto" w:val="none"/>
        <w:right w:space="0" w:sz="0" w:color="auto" w:val="none"/>
      </w:divBdr>
    </w:div>
    <w:div w:id="1897622778">
      <w:bodyDiv w:val="true"/>
      <w:marLeft w:val="0"/>
      <w:marRight w:val="0"/>
      <w:marTop w:val="0"/>
      <w:marBottom w:val="0"/>
      <w:divBdr>
        <w:top w:space="0" w:sz="0" w:color="auto" w:val="none"/>
        <w:left w:space="0" w:sz="0" w:color="auto" w:val="none"/>
        <w:bottom w:space="0" w:sz="0" w:color="auto" w:val="none"/>
        <w:right w:space="0" w:sz="0" w:color="auto" w:val="none"/>
      </w:divBdr>
    </w:div>
    <w:div w:id="1898662063">
      <w:bodyDiv w:val="true"/>
      <w:marLeft w:val="0"/>
      <w:marRight w:val="0"/>
      <w:marTop w:val="0"/>
      <w:marBottom w:val="0"/>
      <w:divBdr>
        <w:top w:space="0" w:sz="0" w:color="auto" w:val="none"/>
        <w:left w:space="0" w:sz="0" w:color="auto" w:val="none"/>
        <w:bottom w:space="0" w:sz="0" w:color="auto" w:val="none"/>
        <w:right w:space="0" w:sz="0" w:color="auto" w:val="none"/>
      </w:divBdr>
    </w:div>
    <w:div w:id="1899626514">
      <w:bodyDiv w:val="true"/>
      <w:marLeft w:val="0"/>
      <w:marRight w:val="0"/>
      <w:marTop w:val="0"/>
      <w:marBottom w:val="0"/>
      <w:divBdr>
        <w:top w:space="0" w:sz="0" w:color="auto" w:val="none"/>
        <w:left w:space="0" w:sz="0" w:color="auto" w:val="none"/>
        <w:bottom w:space="0" w:sz="0" w:color="auto" w:val="none"/>
        <w:right w:space="0" w:sz="0" w:color="auto" w:val="none"/>
      </w:divBdr>
    </w:div>
    <w:div w:id="1920405606">
      <w:bodyDiv w:val="true"/>
      <w:marLeft w:val="0"/>
      <w:marRight w:val="0"/>
      <w:marTop w:val="0"/>
      <w:marBottom w:val="0"/>
      <w:divBdr>
        <w:top w:space="0" w:sz="0" w:color="auto" w:val="none"/>
        <w:left w:space="0" w:sz="0" w:color="auto" w:val="none"/>
        <w:bottom w:space="0" w:sz="0" w:color="auto" w:val="none"/>
        <w:right w:space="0" w:sz="0" w:color="auto" w:val="none"/>
      </w:divBdr>
    </w:div>
    <w:div w:id="19900868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ožujka 2017.</izvorni_sadrzaj>
    <derivirana_varijabla naziv="DomainObject.DatumDonosenjaOdluke_1">21.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1065</izvorni_sadrzaj>
    <derivirana_varijabla naziv="DomainObject.Predmet.Broj_1">1065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kolovoza 2011.</izvorni_sadrzaj>
    <derivirana_varijabla naziv="DomainObject.Predmet.DatumOsnivanja_1">3. kolovoza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Žalba 12.10.2011.
SPIS IMA 15 SVEZAKA</izvorni_sadrzaj>
    <derivirana_varijabla naziv="DomainObject.Predmet.Opis_1">Žalba 12.10.2011.
SPIS IMA 15 SVEZAKA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St-1065/2011</izvorni_sadrzaj>
    <derivirana_varijabla naziv="DomainObject.Predmet.OznakaBroj_1">St-1065/2011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IZGRADNJA  HOTELI d.o.o.</izvorni_sadrzaj>
    <derivirana_varijabla naziv="DomainObject.Predmet.ProtustrankaFormated_1">  IZGRADNJA  HOTELI d.o.o.</derivirana_varijabla>
  </DomainObject.Predmet.ProtustrankaFormated>
  <DomainObject.Predmet.ProtustrankaFormatedOIB>
    <izvorni_sadrzaj>  IZGRADNJA  HOTELI d.o.o., OIB 08462001075</izvorni_sadrzaj>
    <derivirana_varijabla naziv="DomainObject.Predmet.ProtustrankaFormatedOIB_1">  IZGRADNJA  HOTELI d.o.o., OIB 08462001075</derivirana_varijabla>
  </DomainObject.Predmet.ProtustrankaFormatedOIB>
  <DomainObject.Predmet.ProtustrankaFormatedWithAdress>
    <izvorni_sadrzaj> IZGRADNJA  HOTELI d.o.o., Emila Antića 78, 51260 Selce</izvorni_sadrzaj>
    <derivirana_varijabla naziv="DomainObject.Predmet.ProtustrankaFormatedWithAdress_1"> IZGRADNJA  HOTELI d.o.o., Emila Antića 78, 51260 Selce</derivirana_varijabla>
  </DomainObject.Predmet.ProtustrankaFormatedWithAdress>
  <DomainObject.Predmet.ProtustrankaFormatedWithAdressOIB>
    <izvorni_sadrzaj> IZGRADNJA  HOTELI d.o.o., OIB 08462001075, Emila Antića 78, 51260 Selce</izvorni_sadrzaj>
    <derivirana_varijabla naziv="DomainObject.Predmet.ProtustrankaFormatedWithAdressOIB_1"> IZGRADNJA  HOTELI d.o.o., OIB 08462001075, Emila Antića 78, 51260 Selce</derivirana_varijabla>
  </DomainObject.Predmet.ProtustrankaFormatedWithAdressOIB>
  <DomainObject.Predmet.ProtustrankaWithAdress>
    <izvorni_sadrzaj>IZGRADNJA  HOTELI d.o.o. Emila Antića 78, 51260 Selce</izvorni_sadrzaj>
    <derivirana_varijabla naziv="DomainObject.Predmet.ProtustrankaWithAdress_1">IZGRADNJA  HOTELI d.o.o. Emila Antića 78, 51260 Selce</derivirana_varijabla>
  </DomainObject.Predmet.ProtustrankaWithAdress>
  <DomainObject.Predmet.ProtustrankaWithAdressOIB>
    <izvorni_sadrzaj>IZGRADNJA  HOTELI d.o.o., OIB 08462001075, Emila Antića 78, 51260 Selce</izvorni_sadrzaj>
    <derivirana_varijabla naziv="DomainObject.Predmet.ProtustrankaWithAdressOIB_1">IZGRADNJA  HOTELI d.o.o., OIB 08462001075, Emila Antića 78, 51260 Selce</derivirana_varijabla>
  </DomainObject.Predmet.ProtustrankaWithAdressOIB>
  <DomainObject.Predmet.ProtustrankaNazivFormated>
    <izvorni_sadrzaj>IZGRADNJA  HOTELI d.o.o.</izvorni_sadrzaj>
    <derivirana_varijabla naziv="DomainObject.Predmet.ProtustrankaNazivFormated_1">IZGRADNJA  HOTELI d.o.o.</derivirana_varijabla>
  </DomainObject.Predmet.ProtustrankaNazivFormated>
  <DomainObject.Predmet.ProtustrankaNazivFormatedOIB>
    <izvorni_sadrzaj>IZGRADNJA  HOTELI d.o.o., OIB 08462001075</izvorni_sadrzaj>
    <derivirana_varijabla naziv="DomainObject.Predmet.ProtustrankaNazivFormatedOIB_1">IZGRADNJA  HOTELI d.o.o., OIB 08462001075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TURISTIČKA ZAJEDNICA GRADA CRIKVENICE; BERNARD BERTOVIĆ; LJERKO ŽANIĆ; Marijo Ivančić; Božidar Komljenović; Sandro Milošević; Valentino Babič; Vesna Grabovac; Teo Šitin; CRIKVENICA OPATIJA EKO d.o.o.; PREHRAMBENO INDUSTRIJSKI KOMBINAT d.d.; KUMRIĆ; VODINSTALATERI d.o.o.; MIRO PAVLIĆ; KOMUNALNO TRGOVAČKO DRUŠTVO VODOVODŽRNOVNICA d.o.o.; Hrvatska radiotelevizija; MARIJA MATEJČIĆ; BOLČEVIĆ OBRT; Općinski sud u Crikvenici; OPČINSKI SUD U RIJECI; Žaneta Zovko; Ankica Bertović; BERTOVIĆ, INSTALACIJSKO-TRGOVAČKI OBRT; Anka Petrešin; ERSTE&amp;STEIERMÄRKISCHE BANKA dioničko društvo; Zdravko Dunger; MIŠE društvo s ograničenom odgovornošću za trgovinu i usluge; Branko Elez; Euromax d.o.o. za trgovinu; Tibor Turkalj</izvorni_sadrzaj>
    <derivirana_varijabla naziv="DomainObject.Predmet.StrankaFormated_1">  TURISTIČKA ZAJEDNICA GRADA CRIKVENICE; BERNARD BERTOVIĆ; LJERKO ŽANIĆ; Marijo Ivančić; Božidar Komljenović; Sandro Milošević; Valentino Babič; Vesna Grabovac; Teo Šitin; CRIKVENICA OPATIJA EKO d.o.o.; PREHRAMBENO INDUSTRIJSKI KOMBINAT d.d.; KUMRIĆ; VODINSTALATERI d.o.o.; MIRO PAVLIĆ; KOMUNALNO TRGOVAČKO DRUŠTVO VODOVODŽRNOVNICA d.o.o.; Hrvatska radiotelevizija; MARIJA MATEJČIĆ; BOLČEVIĆ OBRT; Općinski sud u Crikvenici; OPČINSKI SUD U RIJECI; Žaneta Zovko; Ankica Bertović; BERTOVIĆ, INSTALACIJSKO-TRGOVAČKI OBRT; Anka Petrešin; ERSTE&amp;STEIERMÄRKISCHE BANKA dioničko društvo; Zdravko Dunger; MIŠE društvo s ograničenom odgovornošću za trgovinu i usluge; Branko Elez; Euromax d.o.o. za trgovinu; Tibor Turkalj</derivirana_varijabla>
  </DomainObject.Predmet.StrankaFormated>
  <DomainObject.Predmet.StrankaFormatedOIB>
    <izvorni_sadrzaj>  TURISTIČKA ZAJEDNICA GRADA CRIKVENICE, OIB 78748346087; BERNARD BERTOVIĆ, OIB 44118725360; LJERKO ŽANIĆ, OIB 83379323418; Marijo Ivančić, OIB 68881733272; Božidar Komljenović, OIB 42185797775; Sandro Milošević, OIB 42573273350; Valentino Babič, OIB 91272999829; Vesna Grabovac, OIB 56568374018; Teo Šitin, OIB 79338543184; CRIKVENICA OPATIJA EKO d.o.o., OIB 46094474369; PREHRAMBENO INDUSTRIJSKI KOMBINAT d.d., OIB 40174736344; KUMRIĆ; VODINSTALATERI d.o.o., OIB 45520455886; MIRO PAVLIĆ; KOMUNALNO TRGOVAČKO DRUŠTVO VODOVODŽRNOVNICA d.o.o.; Hrvatska radiotelevizija, OIB 68419124305; MARIJA MATEJČIĆ; BOLČEVIĆ OBRT, OIB 52098670500; Općinski sud u Crikvenici; OPČINSKI SUD U RIJECI; Žaneta Zovko, OIB 59796893362; Ankica Bertović; BERTOVIĆ, INSTALACIJSKO-TRGOVAČKI OBRT, OIB 13150733153; Anka Petrešin, OIB 70387014665; ERSTE&amp;STEIERMÄRKISCHE BANKA dioničko društvo, OIB 23057039320; Zdravko Dunger, OIB 88460624473; MIŠE društvo s ograničenom odgovornošću za trgovinu i usluge, OIB 33715822277; Branko Elez, OIB 68917819264; Euromax d.o.o. za trgovinu, OIB 13109986974; Tibor Turkalj, OIB 78346250623</izvorni_sadrzaj>
    <derivirana_varijabla naziv="DomainObject.Predmet.StrankaFormatedOIB_1">  TURISTIČKA ZAJEDNICA GRADA CRIKVENICE, OIB 78748346087; BERNARD BERTOVIĆ, OIB 44118725360; LJERKO ŽANIĆ, OIB 83379323418; Marijo Ivančić, OIB 68881733272; Božidar Komljenović, OIB 42185797775; Sandro Milošević, OIB 42573273350; Valentino Babič, OIB 91272999829; Vesna Grabovac, OIB 56568374018; Teo Šitin, OIB 79338543184; CRIKVENICA OPATIJA EKO d.o.o., OIB 46094474369; PREHRAMBENO INDUSTRIJSKI KOMBINAT d.d., OIB 40174736344; KUMRIĆ; VODINSTALATERI d.o.o., OIB 45520455886; MIRO PAVLIĆ; KOMUNALNO TRGOVAČKO DRUŠTVO VODOVODŽRNOVNICA d.o.o.; Hrvatska radiotelevizija, OIB 68419124305; MARIJA MATEJČIĆ; BOLČEVIĆ OBRT, OIB 52098670500; Općinski sud u Crikvenici; OPČINSKI SUD U RIJECI; Žaneta Zovko, OIB 59796893362; Ankica Bertović; BERTOVIĆ, INSTALACIJSKO-TRGOVAČKI OBRT, OIB 13150733153; Anka Petrešin, OIB 70387014665; ERSTE&amp;STEIERMÄRKISCHE BANKA dioničko društvo, OIB 23057039320; Zdravko Dunger, OIB 88460624473; MIŠE društvo s ograničenom odgovornošću za trgovinu i usluge, OIB 33715822277; Branko Elez, OIB 68917819264; Euromax d.o.o. za trgovinu, OIB 13109986974; Tibor Turkalj, OIB 78346250623</derivirana_varijabla>
  </DomainObject.Predmet.StrankaFormatedOIB>
  <DomainObject.Predmet.StrankaFormatedWithAdress>
    <izvorni_sadrzaj> TURISTIČKA ZAJEDNICA GRADA CRIKVENICE; BERNARD BERTOVIĆ; LJERKO ŽANIĆ; Marijo Ivančić; Božidar Komljenović; Sandro Milošević, Matuljska Cesta 2 A, 51410 Opatija; Valentino Babič, Goranska 16, 51260 Crikvenica; Vesna Grabovac, Hrusta 6 A, 51260 Crikvenica; Teo Šitin, Hruševečka Ulica 20, 10000 Zagreb; CRIKVENICA OPATIJA EKO d.o.o., IVANA ZAVIDIĆA 3, 51410 Opatija; PREHRAMBENO INDUSTRIJSKI KOMBINAT d.d., KREŠIMIROVA, 51000 Rijeka; KUMRIĆ, SELNIK 78, 42243 Maruševec; VODINSTALATERI d.o.o., A.Schulteissa 19, 40000 Čakovec; MIRO PAVLIĆ, DONJE MRZLO POLJE 78, 47250 Donje Mrzlo Polje Mrežn.; KOMUNALNO TRGOVAČKO DRUŠTVO VODOVODŽRNOVNICA d.o.o.; Hrvatska radiotelevizija, Prisavlje 3, 10000 Zagreb; MARIJA MATEJČIĆ; BOLČEVIĆ OBRT, Dugoselska c. 56, 10360 Sesvete; Općinski sud u Crikvenici; OPČINSKI SUD U RIJECI; Žaneta Zovko, Save Vukelića 51, 51000 Rijeka; Ankica Bertović; BERTOVIĆ, INSTALACIJSKO-TRGOVAČKI OBRT, Trg Dr Franje Tuđmana 2, 47300 Ogulin; Anka Petrešin, Braće Brozičević 4, 51260 Crikvenica; ERSTE&amp;STEIERMÄRKISCHE BANKA dioničko društvo, Jadranski Trg 3/a, 51000 Rijeka; Zdravko Dunger, Fužinska 30, 51000 Rijeka; MIŠE društvo s ograničenom odgovornošću za trgovinu i usluge, Kučinić Selo 10/A, 47300 Ogulin; Branko Elez, Ulica Eugena Kumičića 9, 10360 Sesvete; Euromax d.o.o. za trgovinu, Bolnička 44, 47300 Ogulin; Tibor Turkalj, Zelinska Ulica 7, 10000 Zagreb</izvorni_sadrzaj>
    <derivirana_varijabla naziv="DomainObject.Predmet.StrankaFormatedWithAdress_1"> TURISTIČKA ZAJEDNICA GRADA CRIKVENICE; BERNARD BERTOVIĆ; LJERKO ŽANIĆ; Marijo Ivančić; Božidar Komljenović; Sandro Milošević, Matuljska Cesta 2 A, 51410 Opatija; Valentino Babič, Goranska 16, 51260 Crikvenica; Vesna Grabovac, Hrusta 6 A, 51260 Crikvenica; Teo Šitin, Hruševečka Ulica 20, 10000 Zagreb; CRIKVENICA OPATIJA EKO d.o.o., IVANA ZAVIDIĆA 3, 51410 Opatija; PREHRAMBENO INDUSTRIJSKI KOMBINAT d.d., KREŠIMIROVA, 51000 Rijeka; KUMRIĆ, SELNIK 78, 42243 Maruševec; VODINSTALATERI d.o.o., A.Schulteissa 19, 40000 Čakovec; MIRO PAVLIĆ, DONJE MRZLO POLJE 78, 47250 Donje Mrzlo Polje Mrežn.; KOMUNALNO TRGOVAČKO DRUŠTVO VODOVODŽRNOVNICA d.o.o.; Hrvatska radiotelevizija, Prisavlje 3, 10000 Zagreb; MARIJA MATEJČIĆ; BOLČEVIĆ OBRT, Dugoselska c. 56, 10360 Sesvete; Općinski sud u Crikvenici; OPČINSKI SUD U RIJECI; Žaneta Zovko, Save Vukelića 51, 51000 Rijeka; Ankica Bertović; BERTOVIĆ, INSTALACIJSKO-TRGOVAČKI OBRT, Trg Dr Franje Tuđmana 2, 47300 Ogulin; Anka Petrešin, Braće Brozičević 4, 51260 Crikvenica; ERSTE&amp;STEIERMÄRKISCHE BANKA dioničko društvo, Jadranski Trg 3/a, 51000 Rijeka; Zdravko Dunger, Fužinska 30, 51000 Rijeka; MIŠE društvo s ograničenom odgovornošću za trgovinu i usluge, Kučinić Selo 10/A, 47300 Ogulin; Branko Elez, Ulica Eugena Kumičića 9, 10360 Sesvete; Euromax d.o.o. za trgovinu, Bolnička 44, 47300 Ogulin; Tibor Turkalj, Zelinska Ulica 7, 10000 Zagreb</derivirana_varijabla>
  </DomainObject.Predmet.StrankaFormatedWithAdress>
  <DomainObject.Predmet.StrankaFormatedWithAdressOIB>
    <izvorni_sadrzaj> TURISTIČKA ZAJEDNICA GRADA CRIKVENICE, OIB 78748346087; BERNARD BERTOVIĆ, OIB 44118725360; LJERKO ŽANIĆ, OIB 83379323418; Marijo Ivančić, OIB 68881733272; Božidar Komljenović, OIB 42185797775; Sandro Milošević, OIB 42573273350, Matuljska Cesta 2 A, 51410 Opatija; Valentino Babič, OIB 91272999829, Goranska 16, 51260 Crikvenica; Vesna Grabovac, OIB 56568374018, Hrusta 6 A, 51260 Crikvenica; Teo Šitin, OIB 79338543184, Hruševečka Ulica 20, 10000 Zagreb; CRIKVENICA OPATIJA EKO d.o.o., OIB 46094474369, IVANA ZAVIDIĆA 3, 51410 Opatija; PREHRAMBENO INDUSTRIJSKI KOMBINAT d.d., OIB 40174736344, KREŠIMIROVA, 51000 Rijeka; KUMRIĆ, SELNIK 78, 42243 Maruševec; VODINSTALATERI d.o.o., OIB 45520455886, A.Schulteissa 19, 40000 Čakovec; MIRO PAVLIĆ, DONJE MRZLO POLJE 78, 47250 Donje Mrzlo Polje Mrežn.; KOMUNALNO TRGOVAČKO DRUŠTVO VODOVODŽRNOVNICA d.o.o.; Hrvatska radiotelevizija, OIB 68419124305, Prisavlje 3, 10000 Zagreb; MARIJA MATEJČIĆ; BOLČEVIĆ OBRT, OIB 52098670500, Dugoselska c. 56, 10360 Sesvete; Općinski sud u Crikvenici; OPČINSKI SUD U RIJECI; Žaneta Zovko, OIB 59796893362, Save Vukelića 51, 51000 Rijeka; Ankica Bertović; BERTOVIĆ, INSTALACIJSKO-TRGOVAČKI OBRT, OIB 13150733153, Trg Dr Franje Tuđmana 2, 47300 Ogulin; Anka Petrešin, OIB 70387014665, Braće Brozičević 4, 51260 Crikvenica; ERSTE&amp;STEIERMÄRKISCHE BANKA dioničko društvo, OIB 23057039320, Jadranski Trg 3/a, 51000 Rijeka; Zdravko Dunger, OIB 88460624473, Fužinska 30, 51000 Rijeka; MIŠE društvo s ograničenom odgovornošću za trgovinu i usluge, OIB 33715822277, Kučinić Selo 10/A, 47300 Ogulin; Branko Elez, OIB 68917819264, Ulica Eugena Kumičića 9, 10360 Sesvete; Euromax d.o.o. za trgovinu, OIB 13109986974, Bolnička 44, 47300 Ogulin; Tibor Turkalj, OIB 78346250623, Zelinska Ulica 7, 10000 Zagreb</izvorni_sadrzaj>
    <derivirana_varijabla naziv="DomainObject.Predmet.StrankaFormatedWithAdressOIB_1"> TURISTIČKA ZAJEDNICA GRADA CRIKVENICE, OIB 78748346087; BERNARD BERTOVIĆ, OIB 44118725360; LJERKO ŽANIĆ, OIB 83379323418; Marijo Ivančić, OIB 68881733272; Božidar Komljenović, OIB 42185797775; Sandro Milošević, OIB 42573273350, Matuljska Cesta 2 A, 51410 Opatija; Valentino Babič, OIB 91272999829, Goranska 16, 51260 Crikvenica; Vesna Grabovac, OIB 56568374018, Hrusta 6 A, 51260 Crikvenica; Teo Šitin, OIB 79338543184, Hruševečka Ulica 20, 10000 Zagreb; CRIKVENICA OPATIJA EKO d.o.o., OIB 46094474369, IVANA ZAVIDIĆA 3, 51410 Opatija; PREHRAMBENO INDUSTRIJSKI KOMBINAT d.d., OIB 40174736344, KREŠIMIROVA, 51000 Rijeka; KUMRIĆ, SELNIK 78, 42243 Maruševec; VODINSTALATERI d.o.o., OIB 45520455886, A.Schulteissa 19, 40000 Čakovec; MIRO PAVLIĆ, DONJE MRZLO POLJE 78, 47250 Donje Mrzlo Polje Mrežn.; KOMUNALNO TRGOVAČKO DRUŠTVO VODOVODŽRNOVNICA d.o.o.; Hrvatska radiotelevizija, OIB 68419124305, Prisavlje 3, 10000 Zagreb; MARIJA MATEJČIĆ; BOLČEVIĆ OBRT, OIB 52098670500, Dugoselska c. 56, 10360 Sesvete; Općinski sud u Crikvenici; OPČINSKI SUD U RIJECI; Žaneta Zovko, OIB 59796893362, Save Vukelića 51, 51000 Rijeka; Ankica Bertović; BERTOVIĆ, INSTALACIJSKO-TRGOVAČKI OBRT, OIB 13150733153, Trg Dr Franje Tuđmana 2, 47300 Ogulin; Anka Petrešin, OIB 70387014665, Braće Brozičević 4, 51260 Crikvenica; ERSTE&amp;STEIERMÄRKISCHE BANKA dioničko društvo, OIB 23057039320, Jadranski Trg 3/a, 51000 Rijeka; Zdravko Dunger, OIB 88460624473, Fužinska 30, 51000 Rijeka; MIŠE društvo s ograničenom odgovornošću za trgovinu i usluge, OIB 33715822277, Kučinić Selo 10/A, 47300 Ogulin; Branko Elez, OIB 68917819264, Ulica Eugena Kumičića 9, 10360 Sesvete; Euromax d.o.o. za trgovinu, OIB 13109986974, Bolnička 44, 47300 Ogulin; Tibor Turkalj, OIB 78346250623, Zelinska Ulica 7, 10000 Zagreb</derivirana_varijabla>
  </DomainObject.Predmet.StrankaFormatedWithAdressOIB>
  <DomainObject.Predmet.StrankaWithAdress>
    <izvorni_sadrzaj>TURISTIČKA ZAJEDNICA GRADA CRIKVENICE ,BERNARD BERTOVIĆ ,LJERKO ŽANIĆ ,Marijo Ivančić ,Božidar Komljenović ,Sandro Milošević Matuljska Cesta 2 A,51410 Opatija,Valentino Babič Goranska 16,51260 Crikvenica,Vesna Grabovac Hrusta 6 A,51260 Crikvenica,Teo Šitin Hruševečka Ulica 20,10000 Zagreb,CRIKVENICA OPATIJA EKO d.o.o. IVANA ZAVIDIĆA 3,51410 Opatija,PREHRAMBENO INDUSTRIJSKI KOMBINAT d.d. KREŠIMIROVA,51000 Rijeka,KUMRIĆ SELNIK 78,42243 Maruševec,VODINSTALATERI d.o.o. A.Schulteissa 19,40000 Čakovec,MIRO PAVLIĆ DONJE MRZLO POLJE 78,47250 Donje Mrzlo Polje Mrežn.,KOMUNALNO TRGOVAČKO DRUŠTVO VODOVODŽRNOVNICA d.o.o. ,Hrvatska radiotelevizija Prisavlje 3,10000 Zagreb,MARIJA MATEJČIĆ ,BOLČEVIĆ OBRT Dugoselska c. 56,10360 Sesvete,Općinski sud u Crikvenici ,OPČINSKI SUD U RIJECI ,Žaneta Zovko Save Vukelića 51,51000 Rijeka,Ankica Bertović ,BERTOVIĆ, INSTALACIJSKO-TRGOVAČKI OBRT Trg Dr Franje Tuđmana 2,47300 Ogulin,Anka Petrešin Braće Brozičević 4,51260 Crikvenica,ERSTE&amp;STEIERMÄRKISCHE BANKA dioničko društvo Jadranski Trg 3/a,51000 Rijeka,Zdravko Dunger Fužinska 30,51000 Rijeka,MIŠE društvo s ograničenom odgovornošću za trgovinu i usluge Kučinić Selo 10/A,47300 Ogulin,Branko Elez Ulica Eugena Kumičića 9,10360 Sesvete,Euromax d.o.o. za trgovinu Bolnička 44,47300 Ogulin,Tibor Turkalj Zelinska Ulica 7,10000 Zagreb</izvorni_sadrzaj>
    <derivirana_varijabla naziv="DomainObject.Predmet.StrankaWithAdress_1">TURISTIČKA ZAJEDNICA GRADA CRIKVENICE ,BERNARD BERTOVIĆ ,LJERKO ŽANIĆ ,Marijo Ivančić ,Božidar Komljenović ,Sandro Milošević Matuljska Cesta 2 A,51410 Opatija,Valentino Babič Goranska 16,51260 Crikvenica,Vesna Grabovac Hrusta 6 A,51260 Crikvenica,Teo Šitin Hruševečka Ulica 20,10000 Zagreb,CRIKVENICA OPATIJA EKO d.o.o. IVANA ZAVIDIĆA 3,51410 Opatija,PREHRAMBENO INDUSTRIJSKI KOMBINAT d.d. KREŠIMIROVA,51000 Rijeka,KUMRIĆ SELNIK 78,42243 Maruševec,VODINSTALATERI d.o.o. A.Schulteissa 19,40000 Čakovec,MIRO PAVLIĆ DONJE MRZLO POLJE 78,47250 Donje Mrzlo Polje Mrežn.,KOMUNALNO TRGOVAČKO DRUŠTVO VODOVODŽRNOVNICA d.o.o. ,Hrvatska radiotelevizija Prisavlje 3,10000 Zagreb,MARIJA MATEJČIĆ ,BOLČEVIĆ OBRT Dugoselska c. 56,10360 Sesvete,Općinski sud u Crikvenici ,OPČINSKI SUD U RIJECI ,Žaneta Zovko Save Vukelića 51,51000 Rijeka,Ankica Bertović ,BERTOVIĆ, INSTALACIJSKO-TRGOVAČKI OBRT Trg Dr Franje Tuđmana 2,47300 Ogulin,Anka Petrešin Braće Brozičević 4,51260 Crikvenica,ERSTE&amp;STEIERMÄRKISCHE BANKA dioničko društvo Jadranski Trg 3/a,51000 Rijeka,Zdravko Dunger Fužinska 30,51000 Rijeka,MIŠE društvo s ograničenom odgovornošću za trgovinu i usluge Kučinić Selo 10/A,47300 Ogulin,Branko Elez Ulica Eugena Kumičića 9,10360 Sesvete,Euromax d.o.o. za trgovinu Bolnička 44,47300 Ogulin,Tibor Turkalj Zelinska Ulica 7,10000 Zagreb</derivirana_varijabla>
  </DomainObject.Predmet.StrankaWithAdress>
  <DomainObject.Predmet.StrankaWithAdressOIB>
    <izvorni_sadrzaj>TURISTIČKA ZAJEDNICA GRADA CRIKVENICE, OIB 78748346087,BERNARD BERTOVIĆ, OIB 44118725360,LJERKO ŽANIĆ, OIB 83379323418,Marijo Ivančić, OIB 68881733272,Božidar Komljenović, OIB 42185797775,Sandro Milošević, OIB 42573273350, Matuljska Cesta 2 A,51410 Opatija,Valentino Babič, OIB 91272999829, Goranska 16,51260 Crikvenica,Vesna Grabovac, OIB 56568374018, Hrusta 6 A,51260 Crikvenica,Teo Šitin, OIB 79338543184, Hruševečka Ulica 20,10000 Zagreb,CRIKVENICA OPATIJA EKO d.o.o., OIB 46094474369, IVANA ZAVIDIĆA 3,51410 Opatija,PREHRAMBENO INDUSTRIJSKI KOMBINAT d.d., OIB 40174736344, KREŠIMIROVA,51000 Rijeka,KUMRIĆ, SELNIK 78,42243 Maruševec,VODINSTALATERI d.o.o., OIB 45520455886, A.Schulteissa 19,40000 Čakovec,MIRO PAVLIĆ, DONJE MRZLO POLJE 78,47250 Donje Mrzlo Polje Mrežn.,KOMUNALNO TRGOVAČKO DRUŠTVO VODOVODŽRNOVNICA d.o.o.,Hrvatska radiotelevizija, OIB 68419124305, Prisavlje 3,10000 Zagreb,MARIJA MATEJČIĆ,BOLČEVIĆ OBRT, OIB 52098670500, Dugoselska c. 56,10360 Sesvete,Općinski sud u Crikvenici,OPČINSKI SUD U RIJECI,Žaneta Zovko, OIB 59796893362, Save Vukelića 51,51000 Rijeka,Ankica Bertović,BERTOVIĆ, INSTALACIJSKO-TRGOVAČKI OBRT, OIB 13150733153, Trg Dr Franje Tuđmana 2,47300 Ogulin,Anka Petrešin, OIB 70387014665, Braće Brozičević 4,51260 Crikvenica,ERSTE&amp;STEIERMÄRKISCHE BANKA dioničko društvo, OIB 23057039320, Jadranski Trg 3/a,51000 Rijeka,Zdravko Dunger, OIB 88460624473, Fužinska 30,51000 Rijeka,MIŠE društvo s ograničenom odgovornošću za trgovinu i usluge, OIB 33715822277, Kučinić Selo 10/A,47300 Ogulin,Branko Elez, OIB 68917819264, Ulica Eugena Kumičića 9,10360 Sesvete,Euromax d.o.o. za trgovinu, OIB 13109986974, Bolnička 44,47300 Ogulin,Tibor Turkalj, OIB 78346250623, Zelinska Ulica 7,10000 Zagreb</izvorni_sadrzaj>
    <derivirana_varijabla naziv="DomainObject.Predmet.StrankaWithAdressOIB_1">TURISTIČKA ZAJEDNICA GRADA CRIKVENICE, OIB 78748346087,BERNARD BERTOVIĆ, OIB 44118725360,LJERKO ŽANIĆ, OIB 83379323418,Marijo Ivančić, OIB 68881733272,Božidar Komljenović, OIB 42185797775,Sandro Milošević, OIB 42573273350, Matuljska Cesta 2 A,51410 Opatija,Valentino Babič, OIB 91272999829, Goranska 16,51260 Crikvenica,Vesna Grabovac, OIB 56568374018, Hrusta 6 A,51260 Crikvenica,Teo Šitin, OIB 79338543184, Hruševečka Ulica 20,10000 Zagreb,CRIKVENICA OPATIJA EKO d.o.o., OIB 46094474369, IVANA ZAVIDIĆA 3,51410 Opatija,PREHRAMBENO INDUSTRIJSKI KOMBINAT d.d., OIB 40174736344, KREŠIMIROVA,51000 Rijeka,KUMRIĆ, SELNIK 78,42243 Maruševec,VODINSTALATERI d.o.o., OIB 45520455886, A.Schulteissa 19,40000 Čakovec,MIRO PAVLIĆ, DONJE MRZLO POLJE 78,47250 Donje Mrzlo Polje Mrežn.,KOMUNALNO TRGOVAČKO DRUŠTVO VODOVODŽRNOVNICA d.o.o.,Hrvatska radiotelevizija, OIB 68419124305, Prisavlje 3,10000 Zagreb,MARIJA MATEJČIĆ,BOLČEVIĆ OBRT, OIB 52098670500, Dugoselska c. 56,10360 Sesvete,Općinski sud u Crikvenici,OPČINSKI SUD U RIJECI,Žaneta Zovko, OIB 59796893362, Save Vukelića 51,51000 Rijeka,Ankica Bertović,BERTOVIĆ, INSTALACIJSKO-TRGOVAČKI OBRT, OIB 13150733153, Trg Dr Franje Tuđmana 2,47300 Ogulin,Anka Petrešin, OIB 70387014665, Braće Brozičević 4,51260 Crikvenica,ERSTE&amp;STEIERMÄRKISCHE BANKA dioničko društvo, OIB 23057039320, Jadranski Trg 3/a,51000 Rijeka,Zdravko Dunger, OIB 88460624473, Fužinska 30,51000 Rijeka,MIŠE društvo s ograničenom odgovornošću za trgovinu i usluge, OIB 33715822277, Kučinić Selo 10/A,47300 Ogulin,Branko Elez, OIB 68917819264, Ulica Eugena Kumičića 9,10360 Sesvete,Euromax d.o.o. za trgovinu, OIB 13109986974, Bolnička 44,47300 Ogulin,Tibor Turkalj, OIB 78346250623, Zelinska Ulica 7,10000 Zagreb</derivirana_varijabla>
  </DomainObject.Predmet.StrankaWithAdressOIB>
  <DomainObject.Predmet.StrankaNazivFormated>
    <izvorni_sadrzaj>TURISTIČKA ZAJEDNICA GRADA CRIKVENICE,BERNARD BERTOVIĆ,LJERKO ŽANIĆ,Marijo Ivančić,Božidar Komljenović,Sandro Milošević,Valentino Babič,Vesna Grabovac,Teo Šitin,CRIKVENICA OPATIJA EKO d.o.o.,PREHRAMBENO INDUSTRIJSKI KOMBINAT d.d.,KUMRIĆ,VODINSTALATERI d.o.o.,MIRO PAVLIĆ,KOMUNALNO TRGOVAČKO DRUŠTVO VODOVODŽRNOVNICA d.o.o.,Hrvatska radiotelevizija,MARIJA MATEJČIĆ,BOLČEVIĆ OBRT,Općinski sud u Crikvenici,OPČINSKI SUD U RIJECI,Žaneta Zovko,Ankica Bertović,BERTOVIĆ, INSTALACIJSKO-TRGOVAČKI OBRT,Anka Petrešin,ERSTE&amp;STEIERMÄRKISCHE BANKA dioničko društvo,Zdravko Dunger,MIŠE društvo s ograničenom odgovornošću za trgovinu i usluge,Branko Elez,Euromax d.o.o. za trgovinu,Tibor Turkalj</izvorni_sadrzaj>
    <derivirana_varijabla naziv="DomainObject.Predmet.StrankaNazivFormated_1">TURISTIČKA ZAJEDNICA GRADA CRIKVENICE,BERNARD BERTOVIĆ,LJERKO ŽANIĆ,Marijo Ivančić,Božidar Komljenović,Sandro Milošević,Valentino Babič,Vesna Grabovac,Teo Šitin,CRIKVENICA OPATIJA EKO d.o.o.,PREHRAMBENO INDUSTRIJSKI KOMBINAT d.d.,KUMRIĆ,VODINSTALATERI d.o.o.,MIRO PAVLIĆ,KOMUNALNO TRGOVAČKO DRUŠTVO VODOVODŽRNOVNICA d.o.o.,Hrvatska radiotelevizija,MARIJA MATEJČIĆ,BOLČEVIĆ OBRT,Općinski sud u Crikvenici,OPČINSKI SUD U RIJECI,Žaneta Zovko,Ankica Bertović,BERTOVIĆ, INSTALACIJSKO-TRGOVAČKI OBRT,Anka Petrešin,ERSTE&amp;STEIERMÄRKISCHE BANKA dioničko društvo,Zdravko Dunger,MIŠE društvo s ograničenom odgovornošću za trgovinu i usluge,Branko Elez,Euromax d.o.o. za trgovinu,Tibor Turkalj</derivirana_varijabla>
  </DomainObject.Predmet.StrankaNazivFormated>
  <DomainObject.Predmet.StrankaNazivFormatedOIB>
    <izvorni_sadrzaj>TURISTIČKA ZAJEDNICA GRADA CRIKVENICE, OIB 78748346087,BERNARD BERTOVIĆ, OIB 44118725360,LJERKO ŽANIĆ, OIB 83379323418,Marijo Ivančić, OIB 68881733272,Božidar Komljenović, OIB 42185797775,Sandro Milošević, OIB 42573273350,Valentino Babič, OIB 91272999829,Vesna Grabovac, OIB 56568374018,Teo Šitin, OIB 79338543184,CRIKVENICA OPATIJA EKO d.o.o., OIB 46094474369,PREHRAMBENO INDUSTRIJSKI KOMBINAT d.d., OIB 40174736344,KUMRIĆ,VODINSTALATERI d.o.o., OIB 45520455886,MIRO PAVLIĆ,KOMUNALNO TRGOVAČKO DRUŠTVO VODOVODŽRNOVNICA d.o.o.,Hrvatska radiotelevizija, OIB 68419124305,MARIJA MATEJČIĆ,BOLČEVIĆ OBRT, OIB 52098670500,Općinski sud u Crikvenici,OPČINSKI SUD U RIJECI,Žaneta Zovko, OIB 59796893362,Ankica Bertović,BERTOVIĆ, INSTALACIJSKO-TRGOVAČKI OBRT, OIB 13150733153,Anka Petrešin, OIB 70387014665,ERSTE&amp;STEIERMÄRKISCHE BANKA dioničko društvo, OIB 23057039320,Zdravko Dunger, OIB 88460624473,MIŠE društvo s ograničenom odgovornošću za trgovinu i usluge, OIB 33715822277,Branko Elez, OIB 68917819264,Euromax d.o.o. za trgovinu, OIB 13109986974,Tibor Turkalj, OIB 78346250623</izvorni_sadrzaj>
    <derivirana_varijabla naziv="DomainObject.Predmet.StrankaNazivFormatedOIB_1">TURISTIČKA ZAJEDNICA GRADA CRIKVENICE, OIB 78748346087,BERNARD BERTOVIĆ, OIB 44118725360,LJERKO ŽANIĆ, OIB 83379323418,Marijo Ivančić, OIB 68881733272,Božidar Komljenović, OIB 42185797775,Sandro Milošević, OIB 42573273350,Valentino Babič, OIB 91272999829,Vesna Grabovac, OIB 56568374018,Teo Šitin, OIB 79338543184,CRIKVENICA OPATIJA EKO d.o.o., OIB 46094474369,PREHRAMBENO INDUSTRIJSKI KOMBINAT d.d., OIB 40174736344,KUMRIĆ,VODINSTALATERI d.o.o., OIB 45520455886,MIRO PAVLIĆ,KOMUNALNO TRGOVAČKO DRUŠTVO VODOVODŽRNOVNICA d.o.o.,Hrvatska radiotelevizija, OIB 68419124305,MARIJA MATEJČIĆ,BOLČEVIĆ OBRT, OIB 52098670500,Općinski sud u Crikvenici,OPČINSKI SUD U RIJECI,Žaneta Zovko, OIB 59796893362,Ankica Bertović,BERTOVIĆ, INSTALACIJSKO-TRGOVAČKI OBRT, OIB 13150733153,Anka Petrešin, OIB 70387014665,ERSTE&amp;STEIERMÄRKISCHE BANKA dioničko društvo, OIB 23057039320,Zdravko Dunger, OIB 88460624473,MIŠE društvo s ograničenom odgovornošću za trgovinu i usluge, OIB 33715822277,Branko Elez, OIB 68917819264,Euromax d.o.o. za trgovinu, OIB 13109986974,Tibor Turkalj, OIB 78346250623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 OBRT</item>
      <item>Općinski sud u Crikvenici</item>
      <item>OPČINSKI SUD U RIJECI</item>
      <item>Žaneta Zovko</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Tibor Turkalj</item>
    </izvorni_sadrzaj>
    <derivirana_varijabla naziv="DomainObject.Predmet.StrankaListFormated_1">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 OBRT</item>
      <item>Općinski sud u Crikvenici</item>
      <item>OPČINSKI SUD U RIJECI</item>
      <item>Žaneta Zovko</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Tibor Turkalj</item>
    </derivirana_varijabla>
  </DomainObject.Predmet.StrankaListFormated>
  <DomainObject.Predmet.StrankaListFormatedOIB>
    <izvorni_sadrzaj>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 OBRT, OIB 52098670500</item>
      <item>Općinski sud u Crikvenici</item>
      <item>OPČINSKI SUD U RIJECI</item>
      <item>Žaneta Zovko, OIB 59796893362</item>
      <item>Ankica Bertović</item>
      <item>BERTOVIĆ, INSTALACIJSKO-TRGOVAČKI OBRT, OIB 13150733153</item>
      <item>Anka Petrešin, OIB 70387014665</item>
      <item>ERSTE&amp;STEIERMÄRKISCHE BANKA dioničko društvo, OIB 23057039320</item>
      <item>Zdravko Dunger, OIB 88460624473</item>
      <item>MIŠE društvo s ograničenom odgovornošću za trgovinu i usluge, OIB 33715822277</item>
      <item>Branko Elez, OIB 68917819264</item>
      <item>Euromax d.o.o. za trgovinu, OIB 13109986974</item>
      <item>Tibor Turkalj, OIB 78346250623</item>
    </izvorni_sadrzaj>
    <derivirana_varijabla naziv="DomainObject.Predmet.StrankaListFormatedOIB_1">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 OBRT, OIB 52098670500</item>
      <item>Općinski sud u Crikvenici</item>
      <item>OPČINSKI SUD U RIJECI</item>
      <item>Žaneta Zovko, OIB 59796893362</item>
      <item>Ankica Bertović</item>
      <item>BERTOVIĆ, INSTALACIJSKO-TRGOVAČKI OBRT, OIB 13150733153</item>
      <item>Anka Petrešin, OIB 70387014665</item>
      <item>ERSTE&amp;STEIERMÄRKISCHE BANKA dioničko društvo, OIB 23057039320</item>
      <item>Zdravko Dunger, OIB 88460624473</item>
      <item>MIŠE društvo s ograničenom odgovornošću za trgovinu i usluge, OIB 33715822277</item>
      <item>Branko Elez, OIB 68917819264</item>
      <item>Euromax d.o.o. za trgovinu, OIB 13109986974</item>
      <item>Tibor Turkalj, OIB 78346250623</item>
    </derivirana_varijabla>
  </DomainObject.Predmet.StrankaListFormatedOIB>
  <DomainObject.Predmet.StrankaListFormatedWithAdress>
    <izvorni_sadrzaj>
      <item>TURISTIČKA ZAJEDNICA GRADA CRIKVENICE</item>
      <item>BERNARD BERTOVIĆ</item>
      <item>LJERKO ŽANIĆ</item>
      <item>Marijo Ivančić</item>
      <item>Božidar Komljenović</item>
      <item>Sandro Milošević, Matuljska Cesta 2 A, 51410 Opatija</item>
      <item>Valentino Babič, Goranska 16, 51260 Crikvenica</item>
      <item>Vesna Grabovac, Hrusta 6 A, 51260 Crikvenica</item>
      <item>Teo Šitin, Hruševečka Ulica 20, 10000 Zagreb</item>
      <item>CRIKVENICA OPATIJA EKO d.o.o., IVANA ZAVIDIĆA 3, 51410 Opatija</item>
      <item>PREHRAMBENO INDUSTRIJSKI KOMBINAT d.d., KREŠIMIROVA, 51000 Rijeka</item>
      <item>KUMRIĆ, SELNIK 78, 42243 Maruševec</item>
      <item>VODINSTALATERI d.o.o., A.Schulteissa 19, 40000 Čakovec</item>
      <item>MIRO PAVLIĆ, DONJE MRZLO POLJE 78, 47250 Donje Mrzlo Polje Mrežn.</item>
      <item>KOMUNALNO TRGOVAČKO DRUŠTVO VODOVODŽRNOVNICA d.o.o.</item>
      <item>Hrvatska radiotelevizija, Prisavlje 3, 10000 Zagreb</item>
      <item>MARIJA MATEJČIĆ</item>
      <item>BOLČEVIĆ OBRT, Dugoselska c. 56, 10360 Sesvete</item>
      <item>Općinski sud u Crikvenici</item>
      <item>OPČINSKI SUD U RIJECI</item>
      <item>Žaneta Zovko, Save Vukelića 51, 51000 Rijeka</item>
      <item>Ankica Bertović</item>
      <item>BERTOVIĆ, INSTALACIJSKO-TRGOVAČKI OBRT, Trg Dr Franje Tuđmana 2, 47300 Ogulin</item>
      <item>Anka Petrešin, Braće Brozičević 4, 51260 Crikvenica</item>
      <item>ERSTE&amp;STEIERMÄRKISCHE BANKA dioničko društvo, Jadranski Trg 3/a, 51000 Rijeka</item>
      <item>Zdravko Dunger, Fužinska 30, 51000 Rijeka</item>
      <item>MIŠE društvo s ograničenom odgovornošću za trgovinu i usluge, Kučinić Selo 10/A, 47300 Ogulin</item>
      <item>Branko Elez, Ulica Eugena Kumičića 9, 10360 Sesvete</item>
      <item>Euromax d.o.o. za trgovinu, Bolnička 44, 47300 Ogulin</item>
      <item>Tibor Turkalj, Zelinska Ulica 7, 10000 Zagreb</item>
    </izvorni_sadrzaj>
    <derivirana_varijabla naziv="DomainObject.Predmet.StrankaListFormatedWithAdress_1">
      <item>TURISTIČKA ZAJEDNICA GRADA CRIKVENICE</item>
      <item>BERNARD BERTOVIĆ</item>
      <item>LJERKO ŽANIĆ</item>
      <item>Marijo Ivančić</item>
      <item>Božidar Komljenović</item>
      <item>Sandro Milošević, Matuljska Cesta 2 A, 51410 Opatija</item>
      <item>Valentino Babič, Goranska 16, 51260 Crikvenica</item>
      <item>Vesna Grabovac, Hrusta 6 A, 51260 Crikvenica</item>
      <item>Teo Šitin, Hruševečka Ulica 20, 10000 Zagreb</item>
      <item>CRIKVENICA OPATIJA EKO d.o.o., IVANA ZAVIDIĆA 3, 51410 Opatija</item>
      <item>PREHRAMBENO INDUSTRIJSKI KOMBINAT d.d., KREŠIMIROVA, 51000 Rijeka</item>
      <item>KUMRIĆ, SELNIK 78, 42243 Maruševec</item>
      <item>VODINSTALATERI d.o.o., A.Schulteissa 19, 40000 Čakovec</item>
      <item>MIRO PAVLIĆ, DONJE MRZLO POLJE 78, 47250 Donje Mrzlo Polje Mrežn.</item>
      <item>KOMUNALNO TRGOVAČKO DRUŠTVO VODOVODŽRNOVNICA d.o.o.</item>
      <item>Hrvatska radiotelevizija, Prisavlje 3, 10000 Zagreb</item>
      <item>MARIJA MATEJČIĆ</item>
      <item>BOLČEVIĆ OBRT, Dugoselska c. 56, 10360 Sesvete</item>
      <item>Općinski sud u Crikvenici</item>
      <item>OPČINSKI SUD U RIJECI</item>
      <item>Žaneta Zovko, Save Vukelića 51, 51000 Rijeka</item>
      <item>Ankica Bertović</item>
      <item>BERTOVIĆ, INSTALACIJSKO-TRGOVAČKI OBRT, Trg Dr Franje Tuđmana 2, 47300 Ogulin</item>
      <item>Anka Petrešin, Braće Brozičević 4, 51260 Crikvenica</item>
      <item>ERSTE&amp;STEIERMÄRKISCHE BANKA dioničko društvo, Jadranski Trg 3/a, 51000 Rijeka</item>
      <item>Zdravko Dunger, Fužinska 30, 51000 Rijeka</item>
      <item>MIŠE društvo s ograničenom odgovornošću za trgovinu i usluge, Kučinić Selo 10/A, 47300 Ogulin</item>
      <item>Branko Elez, Ulica Eugena Kumičića 9, 10360 Sesvete</item>
      <item>Euromax d.o.o. za trgovinu, Bolnička 44, 47300 Ogulin</item>
      <item>Tibor Turkalj, Zelinska Ulica 7, 10000 Zagreb</item>
    </derivirana_varijabla>
  </DomainObject.Predmet.StrankaListFormatedWithAdress>
  <DomainObject.Predmet.StrankaListFormatedWithAdressOIB>
    <izvorni_sadrzaj>
      <item>TURISTIČKA ZAJEDNICA GRADA CRIKVENICE, OIB 78748346087</item>
      <item>BERNARD BERTOVIĆ, OIB 44118725360</item>
      <item>LJERKO ŽANIĆ, OIB 83379323418</item>
      <item>Marijo Ivančić, OIB 68881733272</item>
      <item>Božidar Komljenović, OIB 42185797775</item>
      <item>Sandro Milošević, OIB 42573273350, Matuljska Cesta 2 A, 51410 Opatija</item>
      <item>Valentino Babič, OIB 91272999829, Goranska 16, 51260 Crikvenica</item>
      <item>Vesna Grabovac, OIB 56568374018, Hrusta 6 A, 51260 Crikvenica</item>
      <item>Teo Šitin, OIB 79338543184, Hruševečka Ulica 20, 10000 Zagreb</item>
      <item>CRIKVENICA OPATIJA EKO d.o.o., OIB 46094474369, IVANA ZAVIDIĆA 3, 51410 Opatija</item>
      <item>PREHRAMBENO INDUSTRIJSKI KOMBINAT d.d., OIB 40174736344, KREŠIMIROVA, 51000 Rijeka</item>
      <item>KUMRIĆ, SELNIK 78, 42243 Maruševec</item>
      <item>VODINSTALATERI d.o.o., OIB 45520455886, A.Schulteissa 19, 40000 Čakovec</item>
      <item>MIRO PAVLIĆ, DONJE MRZLO POLJE 78, 47250 Donje Mrzlo Polje Mrežn.</item>
      <item>KOMUNALNO TRGOVAČKO DRUŠTVO VODOVODŽRNOVNICA d.o.o.</item>
      <item>Hrvatska radiotelevizija, OIB 68419124305, Prisavlje 3, 10000 Zagreb</item>
      <item>MARIJA MATEJČIĆ</item>
      <item>BOLČEVIĆ OBRT, OIB 52098670500, Dugoselska c. 56, 10360 Sesvete</item>
      <item>Općinski sud u Crikvenici</item>
      <item>OPČINSKI SUD U RIJECI</item>
      <item>Žaneta Zovko, OIB 59796893362, Save Vukelića 51, 51000 Rijeka</item>
      <item>Ankica Bertović</item>
      <item>BERTOVIĆ, INSTALACIJSKO-TRGOVAČKI OBRT, OIB 13150733153, Trg Dr Franje Tuđmana 2, 47300 Ogulin</item>
      <item>Anka Petrešin, OIB 70387014665, Braće Brozičević 4, 51260 Crikvenica</item>
      <item>ERSTE&amp;STEIERMÄRKISCHE BANKA dioničko društvo, OIB 23057039320, Jadranski Trg 3/a, 51000 Rijeka</item>
      <item>Zdravko Dunger, OIB 88460624473, Fužinska 30, 51000 Rijeka</item>
      <item>MIŠE društvo s ograničenom odgovornošću za trgovinu i usluge, OIB 33715822277, Kučinić Selo 10/A, 47300 Ogulin</item>
      <item>Branko Elez, OIB 68917819264, Ulica Eugena Kumičića 9, 10360 Sesvete</item>
      <item>Euromax d.o.o. za trgovinu, OIB 13109986974, Bolnička 44, 47300 Ogulin</item>
      <item>Tibor Turkalj, OIB 78346250623, Zelinska Ulica 7, 10000 Zagreb</item>
    </izvorni_sadrzaj>
    <derivirana_varijabla naziv="DomainObject.Predmet.StrankaListFormatedWithAdressOIB_1">
      <item>TURISTIČKA ZAJEDNICA GRADA CRIKVENICE, OIB 78748346087</item>
      <item>BERNARD BERTOVIĆ, OIB 44118725360</item>
      <item>LJERKO ŽANIĆ, OIB 83379323418</item>
      <item>Marijo Ivančić, OIB 68881733272</item>
      <item>Božidar Komljenović, OIB 42185797775</item>
      <item>Sandro Milošević, OIB 42573273350, Matuljska Cesta 2 A, 51410 Opatija</item>
      <item>Valentino Babič, OIB 91272999829, Goranska 16, 51260 Crikvenica</item>
      <item>Vesna Grabovac, OIB 56568374018, Hrusta 6 A, 51260 Crikvenica</item>
      <item>Teo Šitin, OIB 79338543184, Hruševečka Ulica 20, 10000 Zagreb</item>
      <item>CRIKVENICA OPATIJA EKO d.o.o., OIB 46094474369, IVANA ZAVIDIĆA 3, 51410 Opatija</item>
      <item>PREHRAMBENO INDUSTRIJSKI KOMBINAT d.d., OIB 40174736344, KREŠIMIROVA, 51000 Rijeka</item>
      <item>KUMRIĆ, SELNIK 78, 42243 Maruševec</item>
      <item>VODINSTALATERI d.o.o., OIB 45520455886, A.Schulteissa 19, 40000 Čakovec</item>
      <item>MIRO PAVLIĆ, DONJE MRZLO POLJE 78, 47250 Donje Mrzlo Polje Mrežn.</item>
      <item>KOMUNALNO TRGOVAČKO DRUŠTVO VODOVODŽRNOVNICA d.o.o.</item>
      <item>Hrvatska radiotelevizija, OIB 68419124305, Prisavlje 3, 10000 Zagreb</item>
      <item>MARIJA MATEJČIĆ</item>
      <item>BOLČEVIĆ OBRT, OIB 52098670500, Dugoselska c. 56, 10360 Sesvete</item>
      <item>Općinski sud u Crikvenici</item>
      <item>OPČINSKI SUD U RIJECI</item>
      <item>Žaneta Zovko, OIB 59796893362, Save Vukelića 51, 51000 Rijeka</item>
      <item>Ankica Bertović</item>
      <item>BERTOVIĆ, INSTALACIJSKO-TRGOVAČKI OBRT, OIB 13150733153, Trg Dr Franje Tuđmana 2, 47300 Ogulin</item>
      <item>Anka Petrešin, OIB 70387014665, Braće Brozičević 4, 51260 Crikvenica</item>
      <item>ERSTE&amp;STEIERMÄRKISCHE BANKA dioničko društvo, OIB 23057039320, Jadranski Trg 3/a, 51000 Rijeka</item>
      <item>Zdravko Dunger, OIB 88460624473, Fužinska 30, 51000 Rijeka</item>
      <item>MIŠE društvo s ograničenom odgovornošću za trgovinu i usluge, OIB 33715822277, Kučinić Selo 10/A, 47300 Ogulin</item>
      <item>Branko Elez, OIB 68917819264, Ulica Eugena Kumičića 9, 10360 Sesvete</item>
      <item>Euromax d.o.o. za trgovinu, OIB 13109986974, Bolnička 44, 47300 Ogulin</item>
      <item>Tibor Turkalj, OIB 78346250623, Zelinska Ulica 7, 10000 Zagreb</item>
    </derivirana_varijabla>
  </DomainObject.Predmet.StrankaListFormatedWithAdressOIB>
  <DomainObject.Predmet.StrankaListNazivFormated>
    <izvorni_sadrzaj>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 OBRT</item>
      <item>Općinski sud u Crikvenici</item>
      <item>OPČINSKI SUD U RIJECI</item>
      <item>Žaneta Zovko</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Tibor Turkalj</item>
    </izvorni_sadrzaj>
    <derivirana_varijabla naziv="DomainObject.Predmet.StrankaListNazivFormated_1">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 OBRT</item>
      <item>Općinski sud u Crikvenici</item>
      <item>OPČINSKI SUD U RIJECI</item>
      <item>Žaneta Zovko</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Tibor Turkalj</item>
    </derivirana_varijabla>
  </DomainObject.Predmet.StrankaListNazivFormated>
  <DomainObject.Predmet.StrankaListNazivFormatedOIB>
    <izvorni_sadrzaj>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 OBRT, OIB 52098670500</item>
      <item>Općinski sud u Crikvenici</item>
      <item>OPČINSKI SUD U RIJECI</item>
      <item>Žaneta Zovko, OIB 59796893362</item>
      <item>Ankica Bertović</item>
      <item>BERTOVIĆ, INSTALACIJSKO-TRGOVAČKI OBRT, OIB 13150733153</item>
      <item>Anka Petrešin, OIB 70387014665</item>
      <item>ERSTE&amp;STEIERMÄRKISCHE BANKA dioničko društvo, OIB 23057039320</item>
      <item>Zdravko Dunger, OIB 88460624473</item>
      <item>MIŠE društvo s ograničenom odgovornošću za trgovinu i usluge, OIB 33715822277</item>
      <item>Branko Elez, OIB 68917819264</item>
      <item>Euromax d.o.o. za trgovinu, OIB 13109986974</item>
      <item>Tibor Turkalj, OIB 78346250623</item>
    </izvorni_sadrzaj>
    <derivirana_varijabla naziv="DomainObject.Predmet.StrankaListNazivFormatedOIB_1">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 OBRT, OIB 52098670500</item>
      <item>Općinski sud u Crikvenici</item>
      <item>OPČINSKI SUD U RIJECI</item>
      <item>Žaneta Zovko, OIB 59796893362</item>
      <item>Ankica Bertović</item>
      <item>BERTOVIĆ, INSTALACIJSKO-TRGOVAČKI OBRT, OIB 13150733153</item>
      <item>Anka Petrešin, OIB 70387014665</item>
      <item>ERSTE&amp;STEIERMÄRKISCHE BANKA dioničko društvo, OIB 23057039320</item>
      <item>Zdravko Dunger, OIB 88460624473</item>
      <item>MIŠE društvo s ograničenom odgovornošću za trgovinu i usluge, OIB 33715822277</item>
      <item>Branko Elez, OIB 68917819264</item>
      <item>Euromax d.o.o. za trgovinu, OIB 13109986974</item>
      <item>Tibor Turkalj, OIB 78346250623</item>
    </derivirana_varijabla>
  </DomainObject.Predmet.StrankaListNazivFormatedOIB>
  <DomainObject.Predmet.ProtuStrankaListFormated>
    <izvorni_sadrzaj>
      <item>IZGRADNJA  HOTELI d.o.o.</item>
    </izvorni_sadrzaj>
    <derivirana_varijabla naziv="DomainObject.Predmet.ProtuStrankaListFormated_1">
      <item>IZGRADNJA  HOTELI d.o.o.</item>
    </derivirana_varijabla>
  </DomainObject.Predmet.ProtuStrankaListFormated>
  <DomainObject.Predmet.ProtuStrankaListFormatedOIB>
    <izvorni_sadrzaj>
      <item>IZGRADNJA  HOTELI d.o.o., OIB 08462001075</item>
    </izvorni_sadrzaj>
    <derivirana_varijabla naziv="DomainObject.Predmet.ProtuStrankaListFormatedOIB_1">
      <item>IZGRADNJA  HOTELI d.o.o., OIB 08462001075</item>
    </derivirana_varijabla>
  </DomainObject.Predmet.ProtuStrankaListFormatedOIB>
  <DomainObject.Predmet.ProtuStrankaListFormatedWithAdress>
    <izvorni_sadrzaj>
      <item>IZGRADNJA  HOTELI d.o.o., Emila Antića 78, 51260 Selce</item>
    </izvorni_sadrzaj>
    <derivirana_varijabla naziv="DomainObject.Predmet.ProtuStrankaListFormatedWithAdress_1">
      <item>IZGRADNJA  HOTELI d.o.o., Emila Antića 78, 51260 Selce</item>
    </derivirana_varijabla>
  </DomainObject.Predmet.ProtuStrankaListFormatedWithAdress>
  <DomainObject.Predmet.ProtuStrankaListFormatedWithAdressOIB>
    <izvorni_sadrzaj>
      <item>IZGRADNJA  HOTELI d.o.o., OIB 08462001075, Emila Antića 78, 51260 Selce</item>
    </izvorni_sadrzaj>
    <derivirana_varijabla naziv="DomainObject.Predmet.ProtuStrankaListFormatedWithAdressOIB_1">
      <item>IZGRADNJA  HOTELI d.o.o., OIB 08462001075, Emila Antića 78, 51260 Selce</item>
    </derivirana_varijabla>
  </DomainObject.Predmet.ProtuStrankaListFormatedWithAdressOIB>
  <DomainObject.Predmet.ProtuStrankaListNazivFormated>
    <izvorni_sadrzaj>
      <item>IZGRADNJA  HOTELI d.o.o.</item>
    </izvorni_sadrzaj>
    <derivirana_varijabla naziv="DomainObject.Predmet.ProtuStrankaListNazivFormated_1">
      <item>IZGRADNJA  HOTELI d.o.o.</item>
    </derivirana_varijabla>
  </DomainObject.Predmet.ProtuStrankaListNazivFormated>
  <DomainObject.Predmet.ProtuStrankaListNazivFormatedOIB>
    <izvorni_sadrzaj>
      <item>IZGRADNJA  HOTELI d.o.o., OIB 08462001075</item>
    </izvorni_sadrzaj>
    <derivirana_varijabla naziv="DomainObject.Predmet.ProtuStrankaListNazivFormatedOIB_1">
      <item>IZGRADNJA  HOTELI d.o.o., OIB 08462001075</item>
    </derivirana_varijabla>
  </DomainObject.Predmet.ProtuStrankaListNazivFormatedOIB>
  <DomainObject.Predmet.OstaliListFormated>
    <izvorni_sadrzaj>
      <item>Gordana Palajsa</item>
      <item>Vladimir Špehar</item>
      <item>Denis Marinković</item>
      <item>Dario Zovko</item>
      <item>Žaneta Zovko</item>
      <item>Bernard Bertović</item>
      <item>Branko Elez</item>
      <item>RH MF Porezna uprava, Područni ured Karlovac</item>
      <item>ŽUPANIJSKO DRŽAVNO ODVJETNIŠTVO</item>
      <item>KARLOVAČKA BANKA dioničko društvo</item>
      <item>H-ABDUCO društvo s ograničenom odgovornošću za usluge</item>
      <item>Anamaria Ivanković</item>
    </izvorni_sadrzaj>
    <derivirana_varijabla naziv="DomainObject.Predmet.OstaliListFormated_1">
      <item>Gordana Palajsa</item>
      <item>Vladimir Špehar</item>
      <item>Denis Marinković</item>
      <item>Dario Zovko</item>
      <item>Žaneta Zovko</item>
      <item>Bernard Bertović</item>
      <item>Branko Elez</item>
      <item>RH MF Porezna uprava, Područni ured Karlovac</item>
      <item>ŽUPANIJSKO DRŽAVNO ODVJETNIŠTVO</item>
      <item>KARLOVAČKA BANKA dioničko društvo</item>
      <item>H-ABDUCO društvo s ograničenom odgovornošću za usluge</item>
      <item>Anamaria Ivanković</item>
    </derivirana_varijabla>
  </DomainObject.Predmet.OstaliListFormated>
  <DomainObject.Predmet.OstaliListFormatedOIB>
    <izvorni_sadrzaj>
      <item>Gordana Palajsa, OIB 20163245737</item>
      <item>Vladimir Špehar, OIB 20275924066</item>
      <item>Denis Marinković, OIB 62703987634</item>
      <item>Dario Zovko, OIB 13889759778</item>
      <item>Žaneta Zovko, OIB 59796893362</item>
      <item>Bernard Bertović, OIB 44118725360</item>
      <item>Branko Elez, OIB 68917819264</item>
      <item>RH MF Porezna uprava, Područni ured Karlovac, OIB 18683136487</item>
      <item>ŽUPANIJSKO DRŽAVNO ODVJETNIŠTVO, OIB 96351974803</item>
      <item>KARLOVAČKA BANKA dioničko društvo, OIB 08106331075</item>
      <item>H-ABDUCO društvo s ograničenom odgovornošću za usluge, OIB 13667298928</item>
      <item>Anamaria Ivanković, OIB 26902318451</item>
    </izvorni_sadrzaj>
    <derivirana_varijabla naziv="DomainObject.Predmet.OstaliListFormatedOIB_1">
      <item>Gordana Palajsa, OIB 20163245737</item>
      <item>Vladimir Špehar, OIB 20275924066</item>
      <item>Denis Marinković, OIB 62703987634</item>
      <item>Dario Zovko, OIB 13889759778</item>
      <item>Žaneta Zovko, OIB 59796893362</item>
      <item>Bernard Bertović, OIB 44118725360</item>
      <item>Branko Elez, OIB 68917819264</item>
      <item>RH MF Porezna uprava, Područni ured Karlovac, OIB 18683136487</item>
      <item>ŽUPANIJSKO DRŽAVNO ODVJETNIŠTVO, OIB 96351974803</item>
      <item>KARLOVAČKA BANKA dioničko društvo, OIB 08106331075</item>
      <item>H-ABDUCO društvo s ograničenom odgovornošću za usluge, OIB 13667298928</item>
      <item>Anamaria Ivanković, OIB 26902318451</item>
    </derivirana_varijabla>
  </DomainObject.Predmet.OstaliListFormatedOIB>
  <DomainObject.Predmet.OstaliListFormatedWithAdress>
    <izvorni_sadrzaj>
      <item>Gordana Palajsa, Šebetićeva 2, Karlovac  SSSH</item>
      <item>Vladimir Špehar</item>
      <item>Denis Marinković, Draškovićeva 5, 10000 Zagreb</item>
      <item>Dario Zovko, Dünsbergstrasse 0023, Marburg</item>
      <item>Žaneta Zovko, Save Vukelića 31, 51000 Rijeka</item>
      <item>Bernard Bertović, Gavani 2a, 47300 Ogulin</item>
      <item>Branko Elez, Ulica Eugena Kumičića 9, 10360 Sesvete</item>
      <item>RH MF Porezna uprava, Područni ured Karlovac, Ul. Pavla Rittera Vitezovića 1, 47000 Karlovac</item>
      <item>ŽUPANIJSKO DRŽAVNO ODVJETNIŠTVO, Ulica Vladka Mačeka 26, 47000 Karlovac</item>
      <item>KARLOVAČKA BANKA dioničko društvo, Ivana Gorana Kovačića 1, 47000 Karlovac</item>
      <item>H-ABDUCO društvo s ograničenom odgovornošću za usluge, Slavonska avenija 6A, 10000 Zagreb</item>
      <item>Anamaria Ivanković, Britanski Trg 10, 10000 Zagreb</item>
    </izvorni_sadrzaj>
    <derivirana_varijabla naziv="DomainObject.Predmet.OstaliListFormatedWithAdress_1">
      <item>Gordana Palajsa, Šebetićeva 2, Karlovac  SSSH</item>
      <item>Vladimir Špehar</item>
      <item>Denis Marinković, Draškovićeva 5, 10000 Zagreb</item>
      <item>Dario Zovko, Dünsbergstrasse 0023, Marburg</item>
      <item>Žaneta Zovko, Save Vukelića 31, 51000 Rijeka</item>
      <item>Bernard Bertović, Gavani 2a, 47300 Ogulin</item>
      <item>Branko Elez, Ulica Eugena Kumičića 9, 10360 Sesvete</item>
      <item>RH MF Porezna uprava, Područni ured Karlovac, Ul. Pavla Rittera Vitezovića 1, 47000 Karlovac</item>
      <item>ŽUPANIJSKO DRŽAVNO ODVJETNIŠTVO, Ulica Vladka Mačeka 26, 47000 Karlovac</item>
      <item>KARLOVAČKA BANKA dioničko društvo, Ivana Gorana Kovačića 1, 47000 Karlovac</item>
      <item>H-ABDUCO društvo s ograničenom odgovornošću za usluge, Slavonska avenija 6A, 10000 Zagreb</item>
      <item>Anamaria Ivanković, Britanski Trg 10, 10000 Zagreb</item>
    </derivirana_varijabla>
  </DomainObject.Predmet.OstaliListFormatedWithAdress>
  <DomainObject.Predmet.OstaliListFormatedWithAdressOIB>
    <izvorni_sadrzaj>
      <item>Gordana Palajsa, OIB 20163245737, Šebetićeva 2, Karlovac  SSSH</item>
      <item>Vladimir Špehar, OIB 20275924066</item>
      <item>Denis Marinković, OIB 62703987634, Draškovićeva 5, 10000 Zagreb</item>
      <item>Dario Zovko, OIB 13889759778, Dünsbergstrasse 0023, Marburg</item>
      <item>Žaneta Zovko, OIB 59796893362, Save Vukelića 31, 51000 Rijeka</item>
      <item>Bernard Bertović, OIB 44118725360, Gavani 2a, 47300 Ogulin</item>
      <item>Branko Elez, OIB 68917819264, Ulica Eugena Kumičića 9, 10360 Sesvete</item>
      <item>RH MF Porezna uprava, Područni ured Karlovac, OIB 18683136487, Ul. Pavla Rittera Vitezovića 1, 47000 Karlovac</item>
      <item>ŽUPANIJSKO DRŽAVNO ODVJETNIŠTVO, OIB 96351974803, Ulica Vladka Mačeka 26, 47000 Karlovac</item>
      <item>KARLOVAČKA BANKA dioničko društvo, OIB 08106331075, Ivana Gorana Kovačića 1, 47000 Karlovac</item>
      <item>H-ABDUCO društvo s ograničenom odgovornošću za usluge, OIB 13667298928, Slavonska avenija 6A, 10000 Zagreb</item>
      <item>Anamaria Ivanković, OIB 26902318451, Britanski Trg 10, 10000 Zagreb</item>
    </izvorni_sadrzaj>
    <derivirana_varijabla naziv="DomainObject.Predmet.OstaliListFormatedWithAdressOIB_1">
      <item>Gordana Palajsa, OIB 20163245737, Šebetićeva 2, Karlovac  SSSH</item>
      <item>Vladimir Špehar, OIB 20275924066</item>
      <item>Denis Marinković, OIB 62703987634, Draškovićeva 5, 10000 Zagreb</item>
      <item>Dario Zovko, OIB 13889759778, Dünsbergstrasse 0023, Marburg</item>
      <item>Žaneta Zovko, OIB 59796893362, Save Vukelića 31, 51000 Rijeka</item>
      <item>Bernard Bertović, OIB 44118725360, Gavani 2a, 47300 Ogulin</item>
      <item>Branko Elez, OIB 68917819264, Ulica Eugena Kumičića 9, 10360 Sesvete</item>
      <item>RH MF Porezna uprava, Područni ured Karlovac, OIB 18683136487, Ul. Pavla Rittera Vitezovića 1, 47000 Karlovac</item>
      <item>ŽUPANIJSKO DRŽAVNO ODVJETNIŠTVO, OIB 96351974803, Ulica Vladka Mačeka 26, 47000 Karlovac</item>
      <item>KARLOVAČKA BANKA dioničko društvo, OIB 08106331075, Ivana Gorana Kovačića 1, 47000 Karlovac</item>
      <item>H-ABDUCO društvo s ograničenom odgovornošću za usluge, OIB 13667298928, Slavonska avenija 6A, 10000 Zagreb</item>
      <item>Anamaria Ivanković, OIB 26902318451, Britanski Trg 10, 10000 Zagreb</item>
    </derivirana_varijabla>
  </DomainObject.Predmet.OstaliListFormatedWithAdressOIB>
  <DomainObject.Predmet.OstaliListNazivFormated>
    <izvorni_sadrzaj>
      <item>Gordana Palajsa</item>
      <item>Vladimir Špehar</item>
      <item>Denis Marinković</item>
      <item>Dario Zovko</item>
      <item>Žaneta Zovko</item>
      <item>Bernard Bertović</item>
      <item>Branko Elez</item>
      <item>RH MF Porezna uprava, Područni ured Karlovac</item>
      <item>ŽUPANIJSKO DRŽAVNO ODVJETNIŠTVO</item>
      <item>KARLOVAČKA BANKA dioničko društvo</item>
      <item>H-ABDUCO društvo s ograničenom odgovornošću za usluge</item>
      <item>Anamaria Ivanković</item>
    </izvorni_sadrzaj>
    <derivirana_varijabla naziv="DomainObject.Predmet.OstaliListNazivFormated_1">
      <item>Gordana Palajsa</item>
      <item>Vladimir Špehar</item>
      <item>Denis Marinković</item>
      <item>Dario Zovko</item>
      <item>Žaneta Zovko</item>
      <item>Bernard Bertović</item>
      <item>Branko Elez</item>
      <item>RH MF Porezna uprava, Područni ured Karlovac</item>
      <item>ŽUPANIJSKO DRŽAVNO ODVJETNIŠTVO</item>
      <item>KARLOVAČKA BANKA dioničko društvo</item>
      <item>H-ABDUCO društvo s ograničenom odgovornošću za usluge</item>
      <item>Anamaria Ivanković</item>
    </derivirana_varijabla>
  </DomainObject.Predmet.OstaliListNazivFormated>
  <DomainObject.Predmet.OstaliListNazivFormatedOIB>
    <izvorni_sadrzaj>
      <item>Gordana Palajsa, OIB 20163245737</item>
      <item>Vladimir Špehar, OIB 20275924066</item>
      <item>Denis Marinković, OIB 62703987634</item>
      <item>Dario Zovko, OIB 13889759778</item>
      <item>Žaneta Zovko, OIB 59796893362</item>
      <item>Bernard Bertović, OIB 44118725360</item>
      <item>Branko Elez, OIB 68917819264</item>
      <item>RH MF Porezna uprava, Područni ured Karlovac, OIB 18683136487</item>
      <item>ŽUPANIJSKO DRŽAVNO ODVJETNIŠTVO, OIB 96351974803</item>
      <item>KARLOVAČKA BANKA dioničko društvo, OIB 08106331075</item>
      <item>H-ABDUCO društvo s ograničenom odgovornošću za usluge, OIB 13667298928</item>
      <item>Anamaria Ivanković, OIB 26902318451</item>
    </izvorni_sadrzaj>
    <derivirana_varijabla naziv="DomainObject.Predmet.OstaliListNazivFormatedOIB_1">
      <item>Gordana Palajsa, OIB 20163245737</item>
      <item>Vladimir Špehar, OIB 20275924066</item>
      <item>Denis Marinković, OIB 62703987634</item>
      <item>Dario Zovko, OIB 13889759778</item>
      <item>Žaneta Zovko, OIB 59796893362</item>
      <item>Bernard Bertović, OIB 44118725360</item>
      <item>Branko Elez, OIB 68917819264</item>
      <item>RH MF Porezna uprava, Područni ured Karlovac, OIB 18683136487</item>
      <item>ŽUPANIJSKO DRŽAVNO ODVJETNIŠTVO, OIB 96351974803</item>
      <item>KARLOVAČKA BANKA dioničko društvo, OIB 08106331075</item>
      <item>H-ABDUCO društvo s ograničenom odgovornošću za usluge, OIB 13667298928</item>
      <item>Anamaria Ivanković, OIB 26902318451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ožujka 2017.</izvorni_sadrzaj>
    <derivirana_varijabla naziv="DomainObject.Datum_1">21. ožujka 2017.</derivirana_varijabla>
  </DomainObject.Datum>
  <DomainObject.PoslovniBrojDokumenta>
    <izvorni_sadrzaj/>
    <derivirana_varijabla naziv="DomainObject.PoslovniBrojDokumenta_1"/>
  </DomainObject.PoslovniBrojDokumenta>
  <DomainObject.Predmet.StrankaIDrugi>
    <izvorni_sadrzaj>TURISTIČKA ZAJEDNICA GRADA CRIKVENICE i dr.</izvorni_sadrzaj>
    <derivirana_varijabla naziv="DomainObject.Predmet.StrankaIDrugi_1">TURISTIČKA ZAJEDNICA GRADA CRIKVENICE i dr.</derivirana_varijabla>
  </DomainObject.Predmet.StrankaIDrugi>
  <DomainObject.Predmet.ProtustrankaIDrugi>
    <izvorni_sadrzaj>IZGRADNJA  HOTELI d.o.o.</izvorni_sadrzaj>
    <derivirana_varijabla naziv="DomainObject.Predmet.ProtustrankaIDrugi_1">IZGRADNJA  HOTELI d.o.o.</derivirana_varijabla>
  </DomainObject.Predmet.ProtustrankaIDrugi>
  <DomainObject.Predmet.StrankaIDrugiAdressOIB>
    <izvorni_sadrzaj>TURISTIČKA ZAJEDNICA GRADA CRIKVENICE, OIB 78748346087 i dr.</izvorni_sadrzaj>
    <derivirana_varijabla naziv="DomainObject.Predmet.StrankaIDrugiAdressOIB_1">TURISTIČKA ZAJEDNICA GRADA CRIKVENICE, OIB 78748346087 i dr.</derivirana_varijabla>
  </DomainObject.Predmet.StrankaIDrugiAdressOIB>
  <DomainObject.Predmet.ProtustrankaIDrugiAdressOIB>
    <izvorni_sadrzaj>IZGRADNJA  HOTELI d.o.o., OIB 08462001075, Emila Antića 78, 51260 Selce</izvorni_sadrzaj>
    <derivirana_varijabla naziv="DomainObject.Predmet.ProtustrankaIDrugiAdressOIB_1">IZGRADNJA  HOTELI d.o.o., OIB 08462001075, Emila Antića 78, 51260 Selce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Gordana Palajsa</item>
      <item>IZGRADNJA  HOTELI d.o.o.</item>
      <item>TURISTIČKA ZAJEDNICA GRADA CRIKVENICE</item>
      <item>Vladimir Špehar</item>
      <item>BERNARD BERTOVIĆ</item>
      <item>LJERKO ŽANIĆ</item>
      <item>Marijo Ivančić</item>
      <item>Denis Marinković</item>
      <item>Dario Zovko</item>
      <item>Žaneta Zovko</item>
      <item>Bernard Bertović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 OBRT</item>
      <item>Općinski sud u Crikvenici</item>
      <item>OPČINSKI SUD U RIJECI</item>
      <item>Žaneta Zovko</item>
      <item>Branko Elez</item>
      <item>RH MF Porezna uprava, Područni ured Karlovac</item>
      <item>ŽUPANIJSKO DRŽAVNO ODVJETNIŠTVO</item>
      <item>KARLOVAČKA BANKA dioničko društvo</item>
      <item>H-ABDUCO društvo s ograničenom odgovornošću za usluge</item>
      <item>Anamaria Ivanković</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Tibor Turkalj</item>
    </izvorni_sadrzaj>
    <derivirana_varijabla naziv="DomainObject.Predmet.SudioniciListNaziv_1">
      <item>Gordana Palajsa</item>
      <item>IZGRADNJA  HOTELI d.o.o.</item>
      <item>TURISTIČKA ZAJEDNICA GRADA CRIKVENICE</item>
      <item>Vladimir Špehar</item>
      <item>BERNARD BERTOVIĆ</item>
      <item>LJERKO ŽANIĆ</item>
      <item>Marijo Ivančić</item>
      <item>Denis Marinković</item>
      <item>Dario Zovko</item>
      <item>Žaneta Zovko</item>
      <item>Bernard Bertović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 OBRT</item>
      <item>Općinski sud u Crikvenici</item>
      <item>OPČINSKI SUD U RIJECI</item>
      <item>Žaneta Zovko</item>
      <item>Branko Elez</item>
      <item>RH MF Porezna uprava, Područni ured Karlovac</item>
      <item>ŽUPANIJSKO DRŽAVNO ODVJETNIŠTVO</item>
      <item>KARLOVAČKA BANKA dioničko društvo</item>
      <item>H-ABDUCO društvo s ograničenom odgovornošću za usluge</item>
      <item>Anamaria Ivanković</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Tibor Turkalj</item>
    </derivirana_varijabla>
  </DomainObject.Predmet.SudioniciListNaziv>
  <DomainObject.Predmet.SudioniciListAdressOIB>
    <izvorni_sadrzaj>
      <item>Gordana Palajsa, OIB 20163245737, Šebetićeva 2,Karlovac  SSSH</item>
      <item>IZGRADNJA  HOTELI d.o.o., OIB 08462001075, Emila Antića 78,51260 Selce</item>
      <item>TURISTIČKA ZAJEDNICA GRADA CRIKVENICE, OIB 78748346087</item>
      <item>Vladimir Špehar, OIB 20275924066</item>
      <item>BERNARD BERTOVIĆ, OIB 44118725360</item>
      <item>LJERKO ŽANIĆ, OIB 83379323418</item>
      <item>Marijo Ivančić, OIB 68881733272</item>
      <item>Denis Marinković, OIB 62703987634, Draškovićeva 5,10000 Zagreb</item>
      <item>Dario Zovko, OIB 13889759778, Dünsbergstrasse 0023,Marburg</item>
      <item>Žaneta Zovko, OIB 59796893362, Save Vukelića 31,51000 Rijeka</item>
      <item>Bernard Bertović, OIB 44118725360, Gavani 2a,47300 Ogulin</item>
      <item>Božidar Komljenović, OIB 42185797775</item>
      <item>Sandro Milošević, OIB 42573273350, Matuljska Cesta 2 A,51410 Opatija</item>
      <item>Valentino Babič, OIB 91272999829, Goranska 16,51260 Crikvenica</item>
      <item>Vesna Grabovac, OIB 56568374018, Hrusta 6 A,51260 Crikvenica</item>
      <item>Teo Šitin, OIB 79338543184, Hruševečka Ulica 20,10000 Zagreb</item>
      <item>CRIKVENICA OPATIJA EKO d.o.o., OIB 46094474369, IVANA ZAVIDIĆA 3,51410 Opatija</item>
      <item>PREHRAMBENO INDUSTRIJSKI KOMBINAT d.d., OIB 40174736344, KREŠIMIROVA,51000 Rijeka</item>
      <item>KUMRIĆ, SELNIK 78,42243 Maruševec</item>
      <item>VODINSTALATERI d.o.o., OIB 45520455886, A.Schulteissa 19,40000 Čakovec</item>
      <item>MIRO PAVLIĆ, DONJE MRZLO POLJE 78,47250 Donje Mrzlo Polje Mrežn.</item>
      <item>KOMUNALNO TRGOVAČKO DRUŠTVO VODOVODŽRNOVNICA d.o.o.</item>
      <item>Hrvatska radiotelevizija, OIB 68419124305, Prisavlje 3,10000 Zagreb</item>
      <item>MARIJA MATEJČIĆ</item>
      <item>BOLČEVIĆ OBRT, OIB 52098670500, Dugoselska c. 56,10360 Sesvete</item>
      <item>Općinski sud u Crikvenici</item>
      <item>OPČINSKI SUD U RIJECI</item>
      <item>Žaneta Zovko, OIB 59796893362, Save Vukelića 51,51000 Rijeka</item>
      <item>Branko Elez, OIB 68917819264, Ulica Eugena Kumičića 9,10360 Sesvete</item>
      <item>RH MF Porezna uprava, Područni ured Karlovac, OIB 18683136487, Ul. Pavla Rittera Vitezovića 1,47000 Karlovac</item>
      <item>ŽUPANIJSKO DRŽAVNO ODVJETNIŠTVO, OIB 96351974803, Ulica Vladka Mačeka 26,47000 Karlovac</item>
      <item>KARLOVAČKA BANKA dioničko društvo, OIB 08106331075, Ivana Gorana Kovačića 1,47000 Karlovac</item>
      <item>H-ABDUCO društvo s ograničenom odgovornošću za usluge, OIB 13667298928, Slavonska avenija 6A,10000 Zagreb</item>
      <item>Anamaria Ivanković, OIB 26902318451, Britanski Trg 10,10000 Zagreb</item>
      <item>Ankica Bertović</item>
      <item>BERTOVIĆ, INSTALACIJSKO-TRGOVAČKI OBRT, OIB 13150733153, Trg Dr Franje Tuđmana 2,47300 Ogulin</item>
      <item>Anka Petrešin, OIB 70387014665, Braće Brozičević 4,51260 Crikvenica</item>
      <item>ERSTE&amp;STEIERMÄRKISCHE BANKA dioničko društvo, OIB 23057039320, Jadranski Trg 3/a,51000 Rijeka</item>
      <item>Zdravko Dunger, OIB 88460624473, Fužinska 30,51000 Rijeka</item>
      <item>MIŠE društvo s ograničenom odgovornošću za trgovinu i usluge, OIB 33715822277, Kučinić Selo 10/A,47300 Ogulin</item>
      <item>Branko Elez, OIB 68917819264, Ulica Eugena Kumičića 9,10360 Sesvete</item>
      <item>Euromax d.o.o. za trgovinu, OIB 13109986974, Bolnička 44,47300 Ogulin</item>
      <item>Tibor Turkalj, OIB 78346250623, Zelinska Ulica 7,10000 Zagreb</item>
    </izvorni_sadrzaj>
    <derivirana_varijabla naziv="DomainObject.Predmet.SudioniciListAdressOIB_1">
      <item>Gordana Palajsa, OIB 20163245737, Šebetićeva 2,Karlovac  SSSH</item>
      <item>IZGRADNJA  HOTELI d.o.o., OIB 08462001075, Emila Antića 78,51260 Selce</item>
      <item>TURISTIČKA ZAJEDNICA GRADA CRIKVENICE, OIB 78748346087</item>
      <item>Vladimir Špehar, OIB 20275924066</item>
      <item>BERNARD BERTOVIĆ, OIB 44118725360</item>
      <item>LJERKO ŽANIĆ, OIB 83379323418</item>
      <item>Marijo Ivančić, OIB 68881733272</item>
      <item>Denis Marinković, OIB 62703987634, Draškovićeva 5,10000 Zagreb</item>
      <item>Dario Zovko, OIB 13889759778, Dünsbergstrasse 0023,Marburg</item>
      <item>Žaneta Zovko, OIB 59796893362, Save Vukelića 31,51000 Rijeka</item>
      <item>Bernard Bertović, OIB 44118725360, Gavani 2a,47300 Ogulin</item>
      <item>Božidar Komljenović, OIB 42185797775</item>
      <item>Sandro Milošević, OIB 42573273350, Matuljska Cesta 2 A,51410 Opatija</item>
      <item>Valentino Babič, OIB 91272999829, Goranska 16,51260 Crikvenica</item>
      <item>Vesna Grabovac, OIB 56568374018, Hrusta 6 A,51260 Crikvenica</item>
      <item>Teo Šitin, OIB 79338543184, Hruševečka Ulica 20,10000 Zagreb</item>
      <item>CRIKVENICA OPATIJA EKO d.o.o., OIB 46094474369, IVANA ZAVIDIĆA 3,51410 Opatija</item>
      <item>PREHRAMBENO INDUSTRIJSKI KOMBINAT d.d., OIB 40174736344, KREŠIMIROVA,51000 Rijeka</item>
      <item>KUMRIĆ, SELNIK 78,42243 Maruševec</item>
      <item>VODINSTALATERI d.o.o., OIB 45520455886, A.Schulteissa 19,40000 Čakovec</item>
      <item>MIRO PAVLIĆ, DONJE MRZLO POLJE 78,47250 Donje Mrzlo Polje Mrežn.</item>
      <item>KOMUNALNO TRGOVAČKO DRUŠTVO VODOVODŽRNOVNICA d.o.o.</item>
      <item>Hrvatska radiotelevizija, OIB 68419124305, Prisavlje 3,10000 Zagreb</item>
      <item>MARIJA MATEJČIĆ</item>
      <item>BOLČEVIĆ OBRT, OIB 52098670500, Dugoselska c. 56,10360 Sesvete</item>
      <item>Općinski sud u Crikvenici</item>
      <item>OPČINSKI SUD U RIJECI</item>
      <item>Žaneta Zovko, OIB 59796893362, Save Vukelića 51,51000 Rijeka</item>
      <item>Branko Elez, OIB 68917819264, Ulica Eugena Kumičića 9,10360 Sesvete</item>
      <item>RH MF Porezna uprava, Područni ured Karlovac, OIB 18683136487, Ul. Pavla Rittera Vitezovića 1,47000 Karlovac</item>
      <item>ŽUPANIJSKO DRŽAVNO ODVJETNIŠTVO, OIB 96351974803, Ulica Vladka Mačeka 26,47000 Karlovac</item>
      <item>KARLOVAČKA BANKA dioničko društvo, OIB 08106331075, Ivana Gorana Kovačića 1,47000 Karlovac</item>
      <item>H-ABDUCO društvo s ograničenom odgovornošću za usluge, OIB 13667298928, Slavonska avenija 6A,10000 Zagreb</item>
      <item>Anamaria Ivanković, OIB 26902318451, Britanski Trg 10,10000 Zagreb</item>
      <item>Ankica Bertović</item>
      <item>BERTOVIĆ, INSTALACIJSKO-TRGOVAČKI OBRT, OIB 13150733153, Trg Dr Franje Tuđmana 2,47300 Ogulin</item>
      <item>Anka Petrešin, OIB 70387014665, Braće Brozičević 4,51260 Crikvenica</item>
      <item>ERSTE&amp;STEIERMÄRKISCHE BANKA dioničko društvo, OIB 23057039320, Jadranski Trg 3/a,51000 Rijeka</item>
      <item>Zdravko Dunger, OIB 88460624473, Fužinska 30,51000 Rijeka</item>
      <item>MIŠE društvo s ograničenom odgovornošću za trgovinu i usluge, OIB 33715822277, Kučinić Selo 10/A,47300 Ogulin</item>
      <item>Branko Elez, OIB 68917819264, Ulica Eugena Kumičića 9,10360 Sesvete</item>
      <item>Euromax d.o.o. za trgovinu, OIB 13109986974, Bolnička 44,47300 Ogulin</item>
      <item>Tibor Turkalj, OIB 78346250623, Zelinska Ulica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20163245737</item>
      <item>, OIB 08462001075</item>
      <item>, OIB 78748346087</item>
      <item>, OIB 20275924066</item>
      <item>, OIB 44118725360</item>
      <item>, OIB 83379323418</item>
      <item>, OIB 68881733272</item>
      <item>, OIB 62703987634</item>
      <item>, OIB 13889759778</item>
      <item>, OIB 59796893362</item>
      <item>, OIB 44118725360</item>
      <item>, OIB 42185797775</item>
      <item>, OIB 42573273350</item>
      <item>, OIB 91272999829</item>
      <item>, OIB 56568374018</item>
      <item>, OIB 79338543184</item>
      <item>, OIB 46094474369</item>
      <item>, OIB 40174736344</item>
      <item>, OIB null</item>
      <item>, OIB 45520455886</item>
      <item>, OIB null</item>
      <item>, OIB null</item>
      <item>, OIB 68419124305</item>
      <item>, OIB null</item>
      <item>, OIB 52098670500</item>
      <item>, OIB null</item>
      <item>, OIB null</item>
      <item>, OIB 59796893362</item>
      <item>, OIB 68917819264</item>
      <item>, OIB 18683136487</item>
      <item>, OIB 96351974803</item>
      <item>, OIB 08106331075</item>
      <item>, OIB 13667298928</item>
      <item>, OIB 26902318451</item>
      <item>, OIB null</item>
      <item>, OIB 13150733153</item>
      <item>, OIB 70387014665</item>
      <item>, OIB 23057039320</item>
      <item>, OIB 88460624473</item>
      <item>, OIB 33715822277</item>
      <item>, OIB 68917819264</item>
      <item>, OIB 13109986974</item>
      <item>, OIB 78346250623</item>
    </izvorni_sadrzaj>
    <derivirana_varijabla naziv="DomainObject.Predmet.SudioniciListNazivOIB_1">
      <item>, OIB 20163245737</item>
      <item>, OIB 08462001075</item>
      <item>, OIB 78748346087</item>
      <item>, OIB 20275924066</item>
      <item>, OIB 44118725360</item>
      <item>, OIB 83379323418</item>
      <item>, OIB 68881733272</item>
      <item>, OIB 62703987634</item>
      <item>, OIB 13889759778</item>
      <item>, OIB 59796893362</item>
      <item>, OIB 44118725360</item>
      <item>, OIB 42185797775</item>
      <item>, OIB 42573273350</item>
      <item>, OIB 91272999829</item>
      <item>, OIB 56568374018</item>
      <item>, OIB 79338543184</item>
      <item>, OIB 46094474369</item>
      <item>, OIB 40174736344</item>
      <item>, OIB null</item>
      <item>, OIB 45520455886</item>
      <item>, OIB null</item>
      <item>, OIB null</item>
      <item>, OIB 68419124305</item>
      <item>, OIB null</item>
      <item>, OIB 52098670500</item>
      <item>, OIB null</item>
      <item>, OIB null</item>
      <item>, OIB 59796893362</item>
      <item>, OIB 68917819264</item>
      <item>, OIB 18683136487</item>
      <item>, OIB 96351974803</item>
      <item>, OIB 08106331075</item>
      <item>, OIB 13667298928</item>
      <item>, OIB 26902318451</item>
      <item>, OIB null</item>
      <item>, OIB 13150733153</item>
      <item>, OIB 70387014665</item>
      <item>, OIB 23057039320</item>
      <item>, OIB 88460624473</item>
      <item>, OIB 33715822277</item>
      <item>, OIB 68917819264</item>
      <item>, OIB 13109986974</item>
      <item>, OIB 78346250623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Anamaria Ivanković, OIB 26902318451, Britanski trg 10 Zagreb</item>
    </izvorni_sadrzaj>
    <derivirana_varijabla naziv="DomainObject.Predmet.StecajniUpraviteljiListAddressOIB_1">
      <item>Anamaria Ivanković, OIB 26902318451, Britanski trg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232</properties:Words>
  <properties:Characters>1147</properties:Characters>
  <properties:Lines>44</properties:Lines>
  <properties:Paragraphs>23</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1471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2017-03-21T13:04:00Z</dcterms:created>
  <dc:creator>Gordana Grčić</dc:creator>
  <cp:lastModifiedBy>Žana Livaja</cp:lastModifiedBy>
  <cp:lastPrinted>2017-03-21T13:15:00Z</cp:lastPrinted>
  <dcterms:modified xmlns:xsi="http://www.w3.org/2001/XMLSchema-instance" xsi:type="dcterms:W3CDTF">2017-03-21T13:15:00Z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