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f3c7" w14:paraId="436f3c7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A10208">
        <w:rPr>
          <w:b/>
        </w:rPr>
        <w:t>559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A10208">
        <w:rPr>
          <w:b/>
        </w:rPr>
        <w:t>43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AB1BAD" w:rsidRPr="00AB1BAD">
        <w:t>METAL KOLOR d.o.o za antikoroziju, metalizaciju i graditeljstvo "u stečaju", skraćena tvrtka: METAL KOLOR d.o.o. "u stečaju", Slavonski Brod, Dr. M. Budaka 1, OIB 72961932455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AB1BAD">
        <w:t>31</w:t>
      </w:r>
      <w:r w:rsidR="001112F6">
        <w:t xml:space="preserve">. </w:t>
      </w:r>
      <w:r w:rsidR="004C4F49">
        <w:t>siječnja</w:t>
      </w:r>
      <w:r w:rsidR="002E79FB">
        <w:t xml:space="preserve"> 201</w:t>
      </w:r>
      <w:r w:rsidR="004C4F49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AB1BAD">
        <w:t>0</w:t>
      </w:r>
      <w:r w:rsidR="00BD5342">
        <w:t>6</w:t>
      </w:r>
      <w:r w:rsidR="001112F6">
        <w:t>.</w:t>
      </w:r>
      <w:r w:rsidR="00AB1BAD">
        <w:t xml:space="preserve"> veljače</w:t>
      </w:r>
      <w:r w:rsidR="00FB009E">
        <w:t xml:space="preserve"> 201</w:t>
      </w:r>
      <w:r w:rsidR="004C4F49">
        <w:t>7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C4F49" w:rsidP="004C4F49" w:rsidR="00BC2457">
      <w:pPr>
        <w:rPr>
          <w:szCs w:val="22"/>
        </w:rPr>
      </w:pPr>
      <w:r>
        <w:rPr>
          <w:szCs w:val="22"/>
        </w:rPr>
        <w:t>1.</w:t>
      </w:r>
      <w:r w:rsidR="005B3829">
        <w:rPr>
          <w:szCs w:val="22"/>
        </w:rPr>
        <w:t>PETAR ELKAZ</w:t>
      </w:r>
      <w:r>
        <w:rPr>
          <w:szCs w:val="22"/>
        </w:rPr>
        <w:t xml:space="preserve">, </w:t>
      </w:r>
      <w:r w:rsidR="00BC2457">
        <w:rPr>
          <w:szCs w:val="22"/>
        </w:rPr>
        <w:t xml:space="preserve">Kolodvorska 20,        </w:t>
      </w:r>
      <w:r w:rsidR="002C7E2D">
        <w:rPr>
          <w:szCs w:val="22"/>
        </w:rPr>
        <w:t xml:space="preserve">                               </w:t>
      </w:r>
      <w:r w:rsidR="00BC2457">
        <w:rPr>
          <w:szCs w:val="22"/>
        </w:rPr>
        <w:t>u iznosu od     2</w:t>
      </w:r>
      <w:r w:rsidR="00BC2457" w:rsidRPr="00BC2457">
        <w:rPr>
          <w:szCs w:val="22"/>
        </w:rPr>
        <w:t>3.855,24</w:t>
      </w:r>
      <w:r w:rsidR="002C7E2D">
        <w:rPr>
          <w:szCs w:val="22"/>
        </w:rPr>
        <w:t xml:space="preserve"> </w:t>
      </w:r>
      <w:r w:rsidR="00BC2457" w:rsidRPr="00BC2457">
        <w:rPr>
          <w:szCs w:val="22"/>
        </w:rPr>
        <w:t>Kn</w:t>
      </w:r>
    </w:p>
    <w:p w:rsidRDefault="00BC2457" w:rsidP="004C4F49" w:rsidR="004C4F49">
      <w:pPr>
        <w:rPr>
          <w:szCs w:val="22"/>
        </w:rPr>
      </w:pPr>
      <w:r>
        <w:rPr>
          <w:szCs w:val="22"/>
        </w:rPr>
        <w:t>Slavonski Brod, OIB 18471523769</w:t>
      </w:r>
      <w:r w:rsidR="004C4F49">
        <w:rPr>
          <w:szCs w:val="22"/>
        </w:rPr>
        <w:t xml:space="preserve">                              </w:t>
      </w:r>
    </w:p>
    <w:p w:rsidRDefault="00213E5E" w:rsidP="004C4F49" w:rsidR="004C4F49">
      <w:pPr>
        <w:rPr>
          <w:szCs w:val="22"/>
        </w:rPr>
      </w:pPr>
      <w:r>
        <w:rPr>
          <w:szCs w:val="22"/>
        </w:rPr>
        <w:t xml:space="preserve">                           </w:t>
      </w:r>
      <w:r w:rsidR="005B3829">
        <w:rPr>
          <w:szCs w:val="22"/>
        </w:rPr>
        <w:t xml:space="preserve">                                                              </w:t>
      </w:r>
      <w:r>
        <w:rPr>
          <w:szCs w:val="22"/>
        </w:rPr>
        <w:t xml:space="preserve"> 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4565ED" w:rsidP="005B3829" w:rsidR="005B3829">
      <w:pPr>
        <w:tabs>
          <w:tab w:pos="5910" w:val="left"/>
        </w:tabs>
      </w:pPr>
      <w:r>
        <w:t xml:space="preserve">2. </w:t>
      </w:r>
      <w:r w:rsidR="005B3829">
        <w:t>ZVONIMIR VORIĆ</w:t>
      </w:r>
      <w:r w:rsidR="00BC2457">
        <w:t xml:space="preserve">, Slavonski Brod                                   </w:t>
      </w:r>
      <w:r w:rsidR="00BC2457" w:rsidRPr="00BC2457">
        <w:t>u iznosu od    13.520,00 Kn</w:t>
      </w:r>
    </w:p>
    <w:p w:rsidRDefault="00BC2457" w:rsidP="005B3829" w:rsidR="00BC2457">
      <w:pPr>
        <w:tabs>
          <w:tab w:pos="5910" w:val="left"/>
        </w:tabs>
      </w:pPr>
      <w:r>
        <w:t>OIB 18707648405</w:t>
      </w:r>
    </w:p>
    <w:p w:rsidRDefault="005B3829" w:rsidP="0006366B" w:rsidR="00C44096">
      <w:pPr>
        <w:tabs>
          <w:tab w:pos="5910" w:val="left"/>
        </w:tabs>
      </w:pPr>
      <w:r>
        <w:t xml:space="preserve">                                                                                              </w:t>
      </w:r>
    </w:p>
    <w:p w:rsidRDefault="0006366B" w:rsidP="0006366B" w:rsidR="0006366B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</w:t>
      </w:r>
      <w:r w:rsidR="00BC2457">
        <w:t xml:space="preserve">     </w:t>
      </w:r>
      <w:r w:rsidR="00671ABE">
        <w:t xml:space="preserve"> u </w:t>
      </w:r>
      <w:r w:rsidR="00BC2457">
        <w:t xml:space="preserve">iznosu         </w:t>
      </w:r>
      <w:r w:rsidR="00BC2457" w:rsidRPr="00BC2457">
        <w:rPr>
          <w:b/>
        </w:rPr>
        <w:t>37.375,24</w:t>
      </w:r>
      <w:r w:rsidR="005B3829">
        <w:t xml:space="preserve"> </w:t>
      </w:r>
      <w:r w:rsidR="00671ABE">
        <w:rPr>
          <w:b/>
        </w:rPr>
        <w:t>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671ABE" w:rsidP="00671ABE" w:rsidR="00671ABE" w:rsidRPr="00671ABE">
      <w:pPr>
        <w:jc w:val="both"/>
        <w:rPr>
          <w:szCs w:val="22"/>
        </w:rPr>
      </w:pPr>
      <w:r>
        <w:rPr>
          <w:szCs w:val="22"/>
        </w:rPr>
        <w:t>1</w:t>
      </w:r>
      <w:r w:rsidRPr="00671ABE">
        <w:rPr>
          <w:szCs w:val="22"/>
        </w:rPr>
        <w:t>. REPUBLIKA HRVATSKA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>Ministarstvo financija, Porezna uprava,</w:t>
      </w:r>
      <w:r>
        <w:rPr>
          <w:szCs w:val="22"/>
        </w:rPr>
        <w:t xml:space="preserve">                           </w:t>
      </w:r>
      <w:r w:rsidR="005B3829">
        <w:rPr>
          <w:szCs w:val="22"/>
        </w:rPr>
        <w:t xml:space="preserve">  </w:t>
      </w:r>
      <w:r>
        <w:rPr>
          <w:szCs w:val="22"/>
        </w:rPr>
        <w:t xml:space="preserve"> </w:t>
      </w:r>
      <w:r w:rsidR="007010B2">
        <w:rPr>
          <w:szCs w:val="22"/>
        </w:rPr>
        <w:t xml:space="preserve">    </w:t>
      </w:r>
      <w:r w:rsidRPr="00671ABE">
        <w:rPr>
          <w:szCs w:val="22"/>
        </w:rPr>
        <w:t xml:space="preserve">u iznosu od      </w:t>
      </w:r>
      <w:r w:rsidR="005B3829">
        <w:rPr>
          <w:szCs w:val="22"/>
        </w:rPr>
        <w:t>43.936,84</w:t>
      </w:r>
      <w:r w:rsidRPr="00671ABE">
        <w:rPr>
          <w:szCs w:val="22"/>
        </w:rPr>
        <w:t xml:space="preserve"> Kn</w:t>
      </w:r>
      <w:r>
        <w:rPr>
          <w:szCs w:val="22"/>
        </w:rPr>
        <w:t xml:space="preserve">   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 xml:space="preserve">Područni ured Slavonija i Baranja, </w:t>
      </w:r>
    </w:p>
    <w:p w:rsidRDefault="00671ABE" w:rsidP="00671ABE" w:rsidR="00595CB9">
      <w:pPr>
        <w:jc w:val="both"/>
      </w:pPr>
      <w:r w:rsidRPr="00671ABE">
        <w:rPr>
          <w:szCs w:val="22"/>
        </w:rPr>
        <w:t>OIB 18683136487</w:t>
      </w:r>
      <w:r w:rsidR="0006366B">
        <w:rPr>
          <w:szCs w:val="22"/>
        </w:rPr>
        <w:t xml:space="preserve">                                                    </w:t>
      </w:r>
    </w:p>
    <w:p w:rsidRDefault="007314A7" w:rsidP="00855A99" w:rsidR="007314A7" w:rsidRPr="00855A99">
      <w:pPr>
        <w:pStyle w:val="Bezproreda1"/>
        <w:rPr>
          <w:b/>
        </w:rPr>
      </w:pPr>
      <w:r>
        <w:lastRenderedPageBreak/>
        <w:t xml:space="preserve">                                                                                                      </w:t>
      </w:r>
    </w:p>
    <w:p w:rsidRDefault="00617119" w:rsidP="005B3829" w:rsidR="00BC2457">
      <w:pPr>
        <w:jc w:val="both"/>
        <w:rPr>
          <w:szCs w:val="22"/>
        </w:rPr>
      </w:pPr>
      <w:r>
        <w:t>2.</w:t>
      </w:r>
      <w:r w:rsidR="004565ED" w:rsidRPr="004565ED">
        <w:rPr>
          <w:szCs w:val="22"/>
        </w:rPr>
        <w:t xml:space="preserve"> </w:t>
      </w:r>
      <w:r w:rsidR="005B3829">
        <w:rPr>
          <w:szCs w:val="22"/>
        </w:rPr>
        <w:t>IGOR PLAVŠIĆ, odvjetnik</w:t>
      </w:r>
      <w:r w:rsidR="00BC2457">
        <w:rPr>
          <w:szCs w:val="22"/>
        </w:rPr>
        <w:t>,</w:t>
      </w:r>
    </w:p>
    <w:p w:rsidRDefault="00BC2457" w:rsidP="005B3829" w:rsidR="00FB1C7C">
      <w:pPr>
        <w:jc w:val="both"/>
        <w:rPr>
          <w:szCs w:val="22"/>
        </w:rPr>
      </w:pPr>
      <w:r>
        <w:rPr>
          <w:szCs w:val="22"/>
        </w:rPr>
        <w:t xml:space="preserve">V.Nazora 1, Vinkovci, OIB 26135705792   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 u iznosu od  </w:t>
      </w:r>
      <w:r w:rsidR="00AD1936">
        <w:rPr>
          <w:szCs w:val="22"/>
        </w:rPr>
        <w:t xml:space="preserve">    </w:t>
      </w:r>
      <w:r>
        <w:rPr>
          <w:szCs w:val="22"/>
        </w:rPr>
        <w:t xml:space="preserve">     </w:t>
      </w:r>
      <w:r w:rsidR="00AD1936">
        <w:rPr>
          <w:szCs w:val="22"/>
        </w:rPr>
        <w:t xml:space="preserve"> </w:t>
      </w:r>
      <w:r w:rsidR="005B3829">
        <w:rPr>
          <w:szCs w:val="22"/>
        </w:rPr>
        <w:t>286.533,05 Kn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5B3829" w:rsidR="00BC2457">
      <w:pPr>
        <w:jc w:val="both"/>
        <w:rPr>
          <w:szCs w:val="22"/>
        </w:rPr>
      </w:pPr>
      <w:r>
        <w:rPr>
          <w:szCs w:val="22"/>
        </w:rPr>
        <w:t>3. ALFE – M</w:t>
      </w:r>
      <w:r w:rsidR="00BC2457">
        <w:rPr>
          <w:szCs w:val="22"/>
        </w:rPr>
        <w:t>I</w:t>
      </w:r>
      <w:r>
        <w:rPr>
          <w:szCs w:val="22"/>
        </w:rPr>
        <w:t xml:space="preserve"> d.o.o.</w:t>
      </w:r>
      <w:r w:rsidR="00BC2457">
        <w:rPr>
          <w:szCs w:val="22"/>
        </w:rPr>
        <w:t>,</w:t>
      </w:r>
      <w:r>
        <w:rPr>
          <w:szCs w:val="22"/>
        </w:rPr>
        <w:t xml:space="preserve"> </w:t>
      </w:r>
      <w:r w:rsidR="00BC2457">
        <w:rPr>
          <w:szCs w:val="22"/>
        </w:rPr>
        <w:t>Ul.Maline, 16 Živinice,</w:t>
      </w:r>
    </w:p>
    <w:p w:rsidRDefault="00BC2457" w:rsidP="005B3829" w:rsidR="005B3829">
      <w:pPr>
        <w:jc w:val="both"/>
        <w:rPr>
          <w:szCs w:val="22"/>
        </w:rPr>
      </w:pPr>
      <w:r>
        <w:rPr>
          <w:szCs w:val="22"/>
        </w:rPr>
        <w:t xml:space="preserve">Bosna i Hercegovina, OIB 6894634289      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 u iznosu od   </w:t>
      </w:r>
      <w:r w:rsidR="00AD1936">
        <w:rPr>
          <w:szCs w:val="22"/>
        </w:rPr>
        <w:t xml:space="preserve">          </w:t>
      </w:r>
      <w:r w:rsidR="005B3829">
        <w:rPr>
          <w:szCs w:val="22"/>
        </w:rPr>
        <w:t>812.836,10 Kn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5B3829" w:rsidR="005B3829">
      <w:pPr>
        <w:jc w:val="both"/>
        <w:rPr>
          <w:szCs w:val="22"/>
        </w:rPr>
      </w:pPr>
      <w:r>
        <w:rPr>
          <w:szCs w:val="22"/>
        </w:rPr>
        <w:t xml:space="preserve">4. Odvjetničko društvo                                           </w:t>
      </w:r>
      <w:r w:rsidR="00AD1936">
        <w:rPr>
          <w:szCs w:val="22"/>
        </w:rPr>
        <w:t xml:space="preserve">      </w:t>
      </w:r>
      <w:r>
        <w:rPr>
          <w:szCs w:val="22"/>
        </w:rPr>
        <w:t xml:space="preserve"> </w:t>
      </w:r>
    </w:p>
    <w:p w:rsidRDefault="005B3829" w:rsidP="005B3829" w:rsidR="00E0561A">
      <w:pPr>
        <w:jc w:val="both"/>
        <w:rPr>
          <w:szCs w:val="22"/>
        </w:rPr>
      </w:pPr>
      <w:r>
        <w:rPr>
          <w:szCs w:val="22"/>
        </w:rPr>
        <w:t xml:space="preserve"> KRSNIK &amp; PARTNERI</w:t>
      </w:r>
      <w:r w:rsidR="00E0561A">
        <w:rPr>
          <w:szCs w:val="22"/>
        </w:rPr>
        <w:t xml:space="preserve">, d.o.o.,                                  </w:t>
      </w:r>
      <w:r w:rsidR="00E0561A" w:rsidRPr="00E0561A">
        <w:rPr>
          <w:szCs w:val="22"/>
        </w:rPr>
        <w:t xml:space="preserve">u iznosu od             </w:t>
      </w:r>
      <w:r w:rsidR="001A0B18">
        <w:rPr>
          <w:szCs w:val="22"/>
        </w:rPr>
        <w:t xml:space="preserve">  </w:t>
      </w:r>
      <w:r w:rsidR="00E0561A" w:rsidRPr="00E0561A">
        <w:rPr>
          <w:szCs w:val="22"/>
        </w:rPr>
        <w:t>250.000,00 Kn</w:t>
      </w:r>
      <w:r w:rsidR="00E0561A">
        <w:rPr>
          <w:szCs w:val="22"/>
        </w:rPr>
        <w:t xml:space="preserve"> </w:t>
      </w:r>
    </w:p>
    <w:p w:rsidRDefault="00E0561A" w:rsidP="005B3829" w:rsidR="005B3829">
      <w:pPr>
        <w:jc w:val="both"/>
        <w:rPr>
          <w:szCs w:val="22"/>
        </w:rPr>
      </w:pPr>
      <w:r>
        <w:rPr>
          <w:szCs w:val="22"/>
        </w:rPr>
        <w:t>Boškovićeva 8, Zagreb, OIB 67090549697</w:t>
      </w:r>
      <w:r w:rsidR="005B3829">
        <w:rPr>
          <w:szCs w:val="22"/>
        </w:rPr>
        <w:t xml:space="preserve">  </w:t>
      </w:r>
    </w:p>
    <w:p w:rsidRDefault="005B3829" w:rsidP="005B3829" w:rsidR="005B3829">
      <w:pPr>
        <w:jc w:val="both"/>
        <w:rPr>
          <w:szCs w:val="22"/>
        </w:rPr>
      </w:pPr>
    </w:p>
    <w:p w:rsidRDefault="005B3829" w:rsidP="00E0561A" w:rsidR="00E0561A" w:rsidRPr="00E0561A">
      <w:pPr>
        <w:jc w:val="both"/>
        <w:rPr>
          <w:szCs w:val="22"/>
        </w:rPr>
      </w:pPr>
      <w:r>
        <w:rPr>
          <w:szCs w:val="22"/>
        </w:rPr>
        <w:t>5.</w:t>
      </w:r>
      <w:r w:rsidRPr="005B3829">
        <w:rPr>
          <w:szCs w:val="22"/>
        </w:rPr>
        <w:t xml:space="preserve"> </w:t>
      </w:r>
      <w:r w:rsidR="00E0561A" w:rsidRPr="00E0561A">
        <w:rPr>
          <w:szCs w:val="22"/>
        </w:rPr>
        <w:t>REPUBLIKA HRVATSKA</w:t>
      </w:r>
      <w:r w:rsidR="001A0B18">
        <w:rPr>
          <w:szCs w:val="22"/>
        </w:rPr>
        <w:t xml:space="preserve">                                      </w:t>
      </w:r>
    </w:p>
    <w:p w:rsidRDefault="00E0561A" w:rsidP="005B3829" w:rsidR="00D036B7">
      <w:pPr>
        <w:jc w:val="both"/>
        <w:rPr>
          <w:szCs w:val="22"/>
        </w:rPr>
      </w:pPr>
      <w:r w:rsidRPr="00E0561A">
        <w:rPr>
          <w:szCs w:val="22"/>
        </w:rPr>
        <w:t xml:space="preserve">      </w:t>
      </w:r>
      <w:r w:rsidR="00A10208" w:rsidRPr="00A10208">
        <w:rPr>
          <w:szCs w:val="22"/>
        </w:rPr>
        <w:t>OIB 52638438587</w:t>
      </w:r>
      <w:r w:rsidRPr="00E0561A">
        <w:rPr>
          <w:szCs w:val="22"/>
        </w:rPr>
        <w:t xml:space="preserve">      </w:t>
      </w:r>
      <w:r w:rsidR="00D036B7">
        <w:rPr>
          <w:szCs w:val="22"/>
        </w:rPr>
        <w:t xml:space="preserve">              </w:t>
      </w:r>
      <w:r w:rsidR="001A0B18">
        <w:rPr>
          <w:szCs w:val="22"/>
        </w:rPr>
        <w:t xml:space="preserve">                               </w:t>
      </w:r>
      <w:r w:rsidR="001A0B18" w:rsidRPr="001A0B18">
        <w:rPr>
          <w:szCs w:val="22"/>
        </w:rPr>
        <w:t>u iznosu od                  7.597,93 Kn</w:t>
      </w:r>
      <w:r w:rsidR="001A0B18">
        <w:rPr>
          <w:szCs w:val="22"/>
        </w:rPr>
        <w:t xml:space="preserve">     </w:t>
      </w:r>
      <w:r w:rsidR="00D036B7">
        <w:rPr>
          <w:szCs w:val="22"/>
        </w:rPr>
        <w:t xml:space="preserve">                             </w:t>
      </w:r>
    </w:p>
    <w:p w:rsidRDefault="00E0561A" w:rsidP="005B3829" w:rsidR="005B3829" w:rsidRPr="005B3829">
      <w:pPr>
        <w:jc w:val="both"/>
        <w:rPr>
          <w:szCs w:val="22"/>
        </w:rPr>
      </w:pPr>
      <w:r w:rsidRPr="00E0561A">
        <w:rPr>
          <w:szCs w:val="22"/>
        </w:rPr>
        <w:t xml:space="preserve">        </w:t>
      </w:r>
      <w:r w:rsidR="00A10208">
        <w:rPr>
          <w:szCs w:val="22"/>
        </w:rPr>
        <w:t xml:space="preserve">                                 </w:t>
      </w:r>
      <w:r w:rsidR="00D036B7">
        <w:rPr>
          <w:szCs w:val="22"/>
        </w:rPr>
        <w:t xml:space="preserve">                                           </w:t>
      </w:r>
      <w:r w:rsidR="00A10208">
        <w:rPr>
          <w:szCs w:val="22"/>
        </w:rPr>
        <w:t xml:space="preserve"> </w:t>
      </w:r>
      <w:r w:rsidRPr="00E0561A">
        <w:rPr>
          <w:szCs w:val="22"/>
        </w:rPr>
        <w:t xml:space="preserve">                                                      </w:t>
      </w:r>
      <w:r w:rsidR="005B3829" w:rsidRPr="005B3829">
        <w:rPr>
          <w:szCs w:val="22"/>
        </w:rPr>
        <w:t xml:space="preserve">                      </w:t>
      </w:r>
      <w:r w:rsidR="005B3829">
        <w:rPr>
          <w:szCs w:val="22"/>
        </w:rPr>
        <w:t xml:space="preserve">                            </w:t>
      </w:r>
      <w:r w:rsidR="005B3829" w:rsidRPr="005B3829">
        <w:rPr>
          <w:szCs w:val="22"/>
        </w:rPr>
        <w:t xml:space="preserve"> </w:t>
      </w:r>
      <w:r w:rsidR="005B3829">
        <w:rPr>
          <w:szCs w:val="22"/>
        </w:rPr>
        <w:t xml:space="preserve">                             </w:t>
      </w:r>
      <w:r w:rsidR="00AD1936">
        <w:rPr>
          <w:szCs w:val="22"/>
        </w:rPr>
        <w:t xml:space="preserve">   </w:t>
      </w:r>
    </w:p>
    <w:p w:rsidRDefault="005B3829" w:rsidP="005B3829" w:rsidR="00E0561A">
      <w:pPr>
        <w:jc w:val="both"/>
        <w:rPr>
          <w:szCs w:val="22"/>
        </w:rPr>
      </w:pPr>
      <w:r>
        <w:rPr>
          <w:szCs w:val="22"/>
        </w:rPr>
        <w:t>6. VODOVOD d.o.o.</w:t>
      </w:r>
      <w:r w:rsidR="00E0561A">
        <w:rPr>
          <w:szCs w:val="22"/>
        </w:rPr>
        <w:t xml:space="preserve">, Nikole Zrinskog 25, </w:t>
      </w:r>
    </w:p>
    <w:p w:rsidRDefault="00E0561A" w:rsidP="005B3829" w:rsidR="005B3829">
      <w:pPr>
        <w:jc w:val="both"/>
        <w:rPr>
          <w:szCs w:val="22"/>
        </w:rPr>
      </w:pPr>
      <w:r>
        <w:rPr>
          <w:szCs w:val="22"/>
        </w:rPr>
        <w:t>Slavonski Brod, OIB 80535169523</w:t>
      </w:r>
      <w:r w:rsidR="005B3829">
        <w:rPr>
          <w:szCs w:val="22"/>
        </w:rPr>
        <w:t xml:space="preserve">   </w:t>
      </w:r>
      <w:r>
        <w:rPr>
          <w:szCs w:val="22"/>
        </w:rPr>
        <w:t xml:space="preserve">                          </w:t>
      </w:r>
      <w:r w:rsidR="005B3829">
        <w:rPr>
          <w:szCs w:val="22"/>
        </w:rPr>
        <w:t xml:space="preserve"> u iznosu od </w:t>
      </w:r>
      <w:r w:rsidR="00AD1936">
        <w:rPr>
          <w:szCs w:val="22"/>
        </w:rPr>
        <w:t xml:space="preserve">                 </w:t>
      </w:r>
      <w:r w:rsidR="005B3829">
        <w:rPr>
          <w:szCs w:val="22"/>
        </w:rPr>
        <w:t>3.641,11 Kn</w:t>
      </w:r>
      <w:r w:rsidR="005B3829" w:rsidRPr="005B3829">
        <w:rPr>
          <w:szCs w:val="22"/>
        </w:rPr>
        <w:t xml:space="preserve">   </w:t>
      </w:r>
    </w:p>
    <w:p w:rsidRDefault="00E0561A" w:rsidP="005B3829" w:rsidR="00E0561A">
      <w:pPr>
        <w:jc w:val="both"/>
        <w:rPr>
          <w:szCs w:val="22"/>
        </w:rPr>
      </w:pPr>
    </w:p>
    <w:p w:rsidRDefault="005B3829" w:rsidP="005B3829" w:rsidR="00E0561A">
      <w:pPr>
        <w:jc w:val="both"/>
        <w:rPr>
          <w:szCs w:val="22"/>
        </w:rPr>
      </w:pPr>
      <w:r>
        <w:rPr>
          <w:szCs w:val="22"/>
        </w:rPr>
        <w:t>7. UGLJANIK BRODOGRADILIŠTE</w:t>
      </w:r>
      <w:r w:rsidR="00AD1936">
        <w:rPr>
          <w:szCs w:val="22"/>
        </w:rPr>
        <w:t xml:space="preserve"> d.d.</w:t>
      </w:r>
      <w:r>
        <w:rPr>
          <w:szCs w:val="22"/>
        </w:rPr>
        <w:t xml:space="preserve"> </w:t>
      </w:r>
    </w:p>
    <w:p w:rsidRDefault="00E0561A" w:rsidP="005B3829" w:rsidR="005B3829" w:rsidRPr="005B3829">
      <w:pPr>
        <w:jc w:val="both"/>
        <w:rPr>
          <w:szCs w:val="22"/>
        </w:rPr>
      </w:pPr>
      <w:r>
        <w:rPr>
          <w:szCs w:val="22"/>
        </w:rPr>
        <w:t>Flaciusova 1, Pula, OIB 21764428190</w:t>
      </w:r>
      <w:r w:rsidR="005B3829">
        <w:rPr>
          <w:szCs w:val="22"/>
        </w:rPr>
        <w:t xml:space="preserve">       </w:t>
      </w:r>
      <w:r w:rsidR="00AD1936">
        <w:rPr>
          <w:szCs w:val="22"/>
        </w:rPr>
        <w:t xml:space="preserve"> </w:t>
      </w:r>
      <w:r>
        <w:rPr>
          <w:szCs w:val="22"/>
        </w:rPr>
        <w:t xml:space="preserve">            </w:t>
      </w:r>
      <w:r w:rsidR="00AD1936">
        <w:rPr>
          <w:szCs w:val="22"/>
        </w:rPr>
        <w:t xml:space="preserve">   </w:t>
      </w:r>
      <w:r w:rsidR="005B3829">
        <w:rPr>
          <w:szCs w:val="22"/>
        </w:rPr>
        <w:t xml:space="preserve"> </w:t>
      </w:r>
      <w:r w:rsidR="00AD1936">
        <w:rPr>
          <w:szCs w:val="22"/>
        </w:rPr>
        <w:t xml:space="preserve"> u iznosu od</w:t>
      </w:r>
      <w:r w:rsidR="005B3829">
        <w:rPr>
          <w:szCs w:val="22"/>
        </w:rPr>
        <w:t xml:space="preserve">        </w:t>
      </w:r>
      <w:r w:rsidR="00AD1936">
        <w:rPr>
          <w:szCs w:val="22"/>
        </w:rPr>
        <w:t xml:space="preserve">       </w:t>
      </w:r>
      <w:r w:rsidR="005B3829">
        <w:rPr>
          <w:szCs w:val="22"/>
        </w:rPr>
        <w:t>140.375,13 Kn</w:t>
      </w:r>
      <w:r w:rsidR="005B3829" w:rsidRPr="005B3829">
        <w:rPr>
          <w:szCs w:val="22"/>
        </w:rPr>
        <w:t xml:space="preserve">                </w:t>
      </w:r>
      <w:r w:rsidR="00AD1936">
        <w:rPr>
          <w:szCs w:val="22"/>
        </w:rPr>
        <w:t xml:space="preserve">                            </w:t>
      </w:r>
    </w:p>
    <w:p w:rsidRDefault="00717E58" w:rsidP="00717E58" w:rsidR="00717E58">
      <w:pPr>
        <w:jc w:val="both"/>
      </w:pPr>
    </w:p>
    <w:p w:rsidRDefault="005B3829" w:rsidP="00717E58" w:rsidR="00E0561A">
      <w:pPr>
        <w:jc w:val="both"/>
      </w:pPr>
      <w:r>
        <w:t>8. TD KOMUNALAC d.o.o.</w:t>
      </w:r>
      <w:r w:rsidR="00E0561A">
        <w:t>,</w:t>
      </w:r>
    </w:p>
    <w:p w:rsidRDefault="00E0561A" w:rsidP="00717E58" w:rsidR="00E0561A">
      <w:pPr>
        <w:jc w:val="both"/>
      </w:pPr>
      <w:r>
        <w:t xml:space="preserve"> Stjepana Pl. Horvata 38, OIB 61888142985              </w:t>
      </w:r>
      <w:r w:rsidRPr="00E0561A">
        <w:t>u iznosu od                  21.071,11 Kn</w:t>
      </w:r>
    </w:p>
    <w:p w:rsidRDefault="005B3829" w:rsidP="00717E58" w:rsidR="005B3829">
      <w:pPr>
        <w:jc w:val="both"/>
      </w:pPr>
      <w:r>
        <w:t xml:space="preserve">                             </w:t>
      </w:r>
      <w:r w:rsidR="00AD1936">
        <w:t xml:space="preserve">      </w:t>
      </w:r>
    </w:p>
    <w:p w:rsidRDefault="005B3829" w:rsidP="00717E58" w:rsidR="00E0561A">
      <w:pPr>
        <w:jc w:val="both"/>
      </w:pPr>
      <w:r>
        <w:t>9. GRADNJA d.o.o</w:t>
      </w:r>
      <w:r w:rsidR="00E0561A">
        <w:t>, Ribarska 1, Osijek,</w:t>
      </w:r>
      <w:r w:rsidR="00E0561A" w:rsidRPr="00E0561A">
        <w:t xml:space="preserve"> </w:t>
      </w:r>
    </w:p>
    <w:p w:rsidRDefault="00E0561A" w:rsidP="00717E58" w:rsidR="00E0561A">
      <w:pPr>
        <w:jc w:val="both"/>
      </w:pPr>
      <w:r>
        <w:t xml:space="preserve">OIB 77971360833                                                       </w:t>
      </w:r>
      <w:r w:rsidRPr="00E0561A">
        <w:t>u iznosu od                  49.245,55 Kn</w:t>
      </w:r>
      <w:r>
        <w:t xml:space="preserve">                                                  </w:t>
      </w:r>
    </w:p>
    <w:p w:rsidRDefault="005B3829" w:rsidP="00717E58" w:rsidR="005B3829">
      <w:pPr>
        <w:jc w:val="both"/>
      </w:pPr>
      <w:r>
        <w:t xml:space="preserve">                                               </w:t>
      </w:r>
      <w:r w:rsidR="00AD1936">
        <w:t xml:space="preserve">      </w:t>
      </w:r>
    </w:p>
    <w:p w:rsidRDefault="005B3829" w:rsidP="00717E58" w:rsidR="00E0561A">
      <w:pPr>
        <w:jc w:val="both"/>
      </w:pPr>
      <w:r>
        <w:t>10. HRVATSKE ŠUME d.o.o.</w:t>
      </w:r>
      <w:r w:rsidR="00E0561A">
        <w:t xml:space="preserve">, </w:t>
      </w:r>
    </w:p>
    <w:p w:rsidRDefault="00E0561A" w:rsidP="00717E58" w:rsidR="00E0561A">
      <w:pPr>
        <w:jc w:val="both"/>
      </w:pPr>
      <w:r>
        <w:t xml:space="preserve">Lj.F.Vukotinovića 2, Zagreb,                                      </w:t>
      </w:r>
      <w:r w:rsidRPr="00E0561A">
        <w:t>u iznosu od                  18.983,66 Kn</w:t>
      </w:r>
      <w:r>
        <w:t xml:space="preserve">         </w:t>
      </w:r>
    </w:p>
    <w:p w:rsidRDefault="00E0561A" w:rsidP="00717E58" w:rsidR="00E0561A">
      <w:pPr>
        <w:jc w:val="both"/>
      </w:pPr>
      <w:r>
        <w:t xml:space="preserve">69693144506OIB </w:t>
      </w:r>
      <w:r w:rsidR="005B3829">
        <w:t xml:space="preserve">  </w:t>
      </w:r>
    </w:p>
    <w:p w:rsidRDefault="005B3829" w:rsidP="00717E58" w:rsidR="005B3829">
      <w:pPr>
        <w:jc w:val="both"/>
      </w:pPr>
      <w:r>
        <w:t xml:space="preserve">                    </w:t>
      </w:r>
      <w:r w:rsidR="00AD1936">
        <w:t xml:space="preserve">             </w:t>
      </w:r>
    </w:p>
    <w:p w:rsidRDefault="005B3829" w:rsidP="00717E58" w:rsidR="00E0561A">
      <w:pPr>
        <w:jc w:val="both"/>
      </w:pPr>
      <w:r>
        <w:t>11. ŽELJE</w:t>
      </w:r>
      <w:r w:rsidR="00AD1936">
        <w:t>ZNIČKO PROJEKTNO DRUŠTVO</w:t>
      </w:r>
      <w:r w:rsidR="00E0561A">
        <w:t>,</w:t>
      </w:r>
    </w:p>
    <w:p w:rsidRDefault="00E0561A" w:rsidP="00717E58" w:rsidR="00E0561A">
      <w:pPr>
        <w:jc w:val="both"/>
      </w:pPr>
      <w:r>
        <w:t xml:space="preserve">Trg Lračka Tomislava 11/II,                                        </w:t>
      </w:r>
      <w:r w:rsidRPr="00E0561A">
        <w:t>u iznosu od                  54.834,90 Kn</w:t>
      </w:r>
      <w:r>
        <w:t xml:space="preserve">      </w:t>
      </w:r>
    </w:p>
    <w:p w:rsidRDefault="00E0561A" w:rsidP="00717E58" w:rsidR="00E0561A">
      <w:pPr>
        <w:jc w:val="both"/>
      </w:pPr>
      <w:r>
        <w:t>OIB 18838398076</w:t>
      </w:r>
      <w:r w:rsidR="00AD1936">
        <w:t xml:space="preserve">    </w:t>
      </w:r>
    </w:p>
    <w:p w:rsidRDefault="00AD1936" w:rsidP="00717E58" w:rsidR="005B3829">
      <w:pPr>
        <w:jc w:val="both"/>
      </w:pPr>
      <w:r>
        <w:t xml:space="preserve">  </w:t>
      </w:r>
      <w:r w:rsidR="005B3829">
        <w:t xml:space="preserve"> </w:t>
      </w:r>
      <w:r>
        <w:t xml:space="preserve"> </w:t>
      </w:r>
    </w:p>
    <w:p w:rsidRDefault="005B3829" w:rsidP="00717E58" w:rsidR="00E0561A">
      <w:pPr>
        <w:jc w:val="both"/>
      </w:pPr>
      <w:r>
        <w:t>12.GEC GP d.o.o.</w:t>
      </w:r>
      <w:r w:rsidR="00E0561A">
        <w:t>, Lučička cesta 3,</w:t>
      </w:r>
    </w:p>
    <w:p w:rsidRDefault="00E0561A" w:rsidP="00717E58" w:rsidR="005B3829">
      <w:pPr>
        <w:jc w:val="both"/>
      </w:pPr>
      <w:r>
        <w:t xml:space="preserve"> Lučice, Delnice, OIB 84623682804</w:t>
      </w:r>
      <w:r w:rsidR="005B3829">
        <w:t xml:space="preserve">                     </w:t>
      </w:r>
      <w:r w:rsidR="00AD1936">
        <w:t xml:space="preserve">     u iznosu od</w:t>
      </w:r>
      <w:r w:rsidR="005B3829">
        <w:t xml:space="preserve">             </w:t>
      </w:r>
      <w:r w:rsidR="00AD1936">
        <w:t xml:space="preserve"> </w:t>
      </w:r>
      <w:r w:rsidR="005B3829">
        <w:t xml:space="preserve"> </w:t>
      </w:r>
      <w:r w:rsidR="00AD1936">
        <w:t xml:space="preserve">   </w:t>
      </w:r>
      <w:r w:rsidR="005B3829">
        <w:t>41.605,49 Kn</w:t>
      </w:r>
    </w:p>
    <w:p w:rsidRDefault="008E272F" w:rsidP="00717E58" w:rsidR="008E272F">
      <w:pPr>
        <w:jc w:val="both"/>
      </w:pPr>
    </w:p>
    <w:p w:rsidRDefault="005B3829" w:rsidP="00717E58" w:rsidR="008E272F">
      <w:pPr>
        <w:jc w:val="both"/>
      </w:pPr>
      <w:r>
        <w:t>13. TEHNIČKI SISTEMI d.o.o.</w:t>
      </w:r>
      <w:r w:rsidR="008E272F">
        <w:t xml:space="preserve">. </w:t>
      </w:r>
    </w:p>
    <w:p w:rsidRDefault="008E272F" w:rsidP="00717E58" w:rsidR="008E272F">
      <w:pPr>
        <w:jc w:val="both"/>
      </w:pPr>
      <w:r>
        <w:t xml:space="preserve">Bizeljska cesta 85, Bizeljsko,                                      </w:t>
      </w:r>
      <w:r w:rsidRPr="008E272F">
        <w:t>u iznosu od                954.733,07 Kn</w:t>
      </w:r>
    </w:p>
    <w:p w:rsidRDefault="008E272F" w:rsidP="00717E58" w:rsidR="008E272F">
      <w:pPr>
        <w:jc w:val="both"/>
      </w:pPr>
      <w:r>
        <w:t xml:space="preserve">OIB </w:t>
      </w:r>
      <w:r w:rsidR="00EF7518">
        <w:t xml:space="preserve"> SI </w:t>
      </w:r>
      <w:r>
        <w:t>57497133</w:t>
      </w:r>
      <w:r w:rsidR="005B3829">
        <w:t xml:space="preserve">    </w:t>
      </w:r>
    </w:p>
    <w:p w:rsidRDefault="005B3829" w:rsidP="00717E58" w:rsidR="005B3829">
      <w:pPr>
        <w:jc w:val="both"/>
      </w:pPr>
      <w:r>
        <w:t xml:space="preserve"> </w:t>
      </w:r>
      <w:r w:rsidR="00AD1936">
        <w:t xml:space="preserve">                            </w:t>
      </w:r>
    </w:p>
    <w:p w:rsidRDefault="005B3829" w:rsidP="00717E58" w:rsidR="008E272F">
      <w:pPr>
        <w:jc w:val="both"/>
      </w:pPr>
      <w:r>
        <w:t>14. DAVOR KRTIĆ, odvjetnik</w:t>
      </w:r>
      <w:r w:rsidR="008E272F">
        <w:t xml:space="preserve"> ,</w:t>
      </w:r>
    </w:p>
    <w:p w:rsidRDefault="008E272F" w:rsidP="001A0B18" w:rsidR="001A0B18" w:rsidRPr="001A0B18">
      <w:pPr>
        <w:jc w:val="both"/>
      </w:pPr>
      <w:r>
        <w:t xml:space="preserve">K.A.Stepinca 10, Osijek, </w:t>
      </w:r>
      <w:r w:rsidR="001A0B18">
        <w:t xml:space="preserve">                           </w:t>
      </w:r>
      <w:r w:rsidR="001A0B18" w:rsidRPr="001A0B18">
        <w:t xml:space="preserve">           </w:t>
      </w:r>
      <w:r w:rsidR="001A0B18">
        <w:t xml:space="preserve">     </w:t>
      </w:r>
      <w:r w:rsidR="001A0B18" w:rsidRPr="001A0B18">
        <w:t xml:space="preserve"> u iznosu od               </w:t>
      </w:r>
      <w:r w:rsidR="001A0B18">
        <w:t xml:space="preserve"> </w:t>
      </w:r>
      <w:r w:rsidR="001A0B18" w:rsidRPr="001A0B18">
        <w:t>849.004,60 Kn</w:t>
      </w:r>
    </w:p>
    <w:p w:rsidRDefault="008E272F" w:rsidP="00717E58" w:rsidR="001A0B18">
      <w:pPr>
        <w:jc w:val="both"/>
      </w:pPr>
      <w:r>
        <w:t>OIB</w:t>
      </w:r>
      <w:r w:rsidR="005B3829">
        <w:t xml:space="preserve"> </w:t>
      </w:r>
      <w:r>
        <w:t>52813883454</w:t>
      </w:r>
      <w:r w:rsidR="005B3829">
        <w:t xml:space="preserve">   </w:t>
      </w:r>
      <w:r w:rsidR="00AD1936">
        <w:t xml:space="preserve">  </w:t>
      </w:r>
    </w:p>
    <w:p w:rsidRDefault="001A0B18" w:rsidP="00717E58" w:rsidR="001A0B18">
      <w:pPr>
        <w:jc w:val="both"/>
      </w:pPr>
    </w:p>
    <w:p w:rsidRDefault="001A0B18" w:rsidP="00717E58" w:rsidR="001A0B18">
      <w:pPr>
        <w:jc w:val="both"/>
      </w:pPr>
    </w:p>
    <w:p w:rsidRDefault="001A0B18" w:rsidP="00717E58" w:rsidR="001A0B18">
      <w:pPr>
        <w:jc w:val="both"/>
      </w:pPr>
    </w:p>
    <w:p w:rsidRDefault="005B3829" w:rsidP="00717E58" w:rsidR="008E272F">
      <w:pPr>
        <w:jc w:val="both"/>
      </w:pPr>
      <w:r>
        <w:t xml:space="preserve">15. HRVATSKE VODE </w:t>
      </w:r>
      <w:r w:rsidR="008E272F">
        <w:t>,Ul. grada Vukovara</w:t>
      </w:r>
    </w:p>
    <w:p w:rsidRDefault="008E272F" w:rsidP="00717E58" w:rsidR="005B3829">
      <w:pPr>
        <w:jc w:val="both"/>
      </w:pPr>
      <w:r>
        <w:t>Zagreb, OIB 28921383001</w:t>
      </w:r>
      <w:r w:rsidR="005B3829">
        <w:t xml:space="preserve">                             </w:t>
      </w:r>
      <w:r w:rsidR="00AD1936">
        <w:t xml:space="preserve">          </w:t>
      </w:r>
      <w:r w:rsidR="005B3829">
        <w:t xml:space="preserve"> </w:t>
      </w:r>
      <w:r w:rsidR="00AD1936">
        <w:t>u iznosu od</w:t>
      </w:r>
      <w:r w:rsidR="005B3829">
        <w:t xml:space="preserve">               </w:t>
      </w:r>
      <w:r w:rsidR="00AD1936">
        <w:t xml:space="preserve">    </w:t>
      </w:r>
      <w:r w:rsidR="005B3829">
        <w:t xml:space="preserve"> 3.885,72 Kn</w:t>
      </w:r>
    </w:p>
    <w:p w:rsidRDefault="008E272F" w:rsidP="00717E58" w:rsidR="008E272F">
      <w:pPr>
        <w:jc w:val="both"/>
      </w:pPr>
    </w:p>
    <w:p w:rsidRDefault="005B3829" w:rsidP="00717E58" w:rsidR="008E272F">
      <w:pPr>
        <w:jc w:val="both"/>
      </w:pPr>
      <w:r>
        <w:t>16. ČEPO d.o.o.</w:t>
      </w:r>
      <w:r w:rsidR="008E272F">
        <w:t xml:space="preserve">, E.Kumičića 57, </w:t>
      </w:r>
    </w:p>
    <w:p w:rsidRDefault="008E272F" w:rsidP="00717E58" w:rsidR="005B3829">
      <w:pPr>
        <w:jc w:val="both"/>
      </w:pPr>
      <w:r>
        <w:t>Slavonski Brod, OIB 51141867905</w:t>
      </w:r>
      <w:r w:rsidR="005B3829">
        <w:t xml:space="preserve">                  </w:t>
      </w:r>
      <w:r>
        <w:t xml:space="preserve">        </w:t>
      </w:r>
      <w:r w:rsidR="00AD1936">
        <w:t xml:space="preserve"> </w:t>
      </w:r>
      <w:r w:rsidR="005B3829">
        <w:t xml:space="preserve"> </w:t>
      </w:r>
      <w:r w:rsidR="00AD1936">
        <w:t>u iznosu od</w:t>
      </w:r>
      <w:r w:rsidR="005B3829">
        <w:t xml:space="preserve">           </w:t>
      </w:r>
      <w:r w:rsidR="00AD1936">
        <w:t xml:space="preserve">     </w:t>
      </w:r>
      <w:r w:rsidR="005B3829">
        <w:t xml:space="preserve"> 132.166,24 Kn</w:t>
      </w:r>
    </w:p>
    <w:p w:rsidRDefault="008E272F" w:rsidP="00717E58" w:rsidR="008E272F">
      <w:pPr>
        <w:jc w:val="both"/>
      </w:pPr>
    </w:p>
    <w:p w:rsidRDefault="005B3829" w:rsidP="00717E58" w:rsidR="008E272F">
      <w:pPr>
        <w:jc w:val="both"/>
      </w:pPr>
      <w:r>
        <w:t>17. MIJO KLADARIĆ odvjetnik</w:t>
      </w:r>
      <w:r w:rsidR="008E272F">
        <w:t xml:space="preserve">, </w:t>
      </w:r>
    </w:p>
    <w:p w:rsidRDefault="008E272F" w:rsidP="00717E58" w:rsidR="008E272F">
      <w:pPr>
        <w:jc w:val="both"/>
      </w:pPr>
      <w:r>
        <w:t xml:space="preserve">Pilareva 28, Slavonski Brod, </w:t>
      </w:r>
    </w:p>
    <w:p w:rsidRDefault="008E272F" w:rsidP="00717E58" w:rsidR="005B3829" w:rsidRPr="00717E58">
      <w:pPr>
        <w:jc w:val="both"/>
      </w:pPr>
      <w:r>
        <w:t>OIB 91601983092</w:t>
      </w:r>
      <w:r w:rsidR="005B3829">
        <w:t xml:space="preserve">                       </w:t>
      </w:r>
      <w:r w:rsidR="00AD1936">
        <w:t xml:space="preserve"> </w:t>
      </w:r>
      <w:r w:rsidR="005B3829">
        <w:t xml:space="preserve">     </w:t>
      </w:r>
      <w:r w:rsidR="00AD1936">
        <w:t xml:space="preserve"> </w:t>
      </w:r>
      <w:r>
        <w:t xml:space="preserve">                      </w:t>
      </w:r>
      <w:r w:rsidR="00AD1936">
        <w:t xml:space="preserve"> u iznosu od                </w:t>
      </w:r>
      <w:r>
        <w:t xml:space="preserve"> </w:t>
      </w:r>
      <w:r w:rsidR="005B3829">
        <w:t xml:space="preserve"> 437.863,63</w:t>
      </w:r>
      <w:r w:rsidR="00AD1936">
        <w:t xml:space="preserve"> Kn</w:t>
      </w:r>
    </w:p>
    <w:p w:rsidRDefault="00717E58" w:rsidP="00717E58" w:rsidR="00717E58">
      <w:pPr>
        <w:jc w:val="both"/>
      </w:pPr>
    </w:p>
    <w:p w:rsidRDefault="002C7E2D" w:rsidP="00FB1C7C" w:rsidR="00FB1C7C" w:rsidRPr="00FB1C7C">
      <w:pPr>
        <w:jc w:val="both"/>
      </w:pPr>
      <w:r>
        <w:tab/>
      </w:r>
      <w:r>
        <w:tab/>
        <w:t xml:space="preserve">   </w:t>
      </w:r>
    </w:p>
    <w:p w:rsidRDefault="00AB18C1" w:rsidP="00A368D4" w:rsidR="00FF1D4E">
      <w:pPr>
        <w:jc w:val="both"/>
      </w:pPr>
      <w:r>
        <w:t xml:space="preserve">                                      </w:t>
      </w:r>
      <w:r w:rsidR="005A30CB">
        <w:t xml:space="preserve">    </w:t>
      </w:r>
      <w:r w:rsidR="002C7E2D">
        <w:t xml:space="preserve">              </w:t>
      </w: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A10208">
        <w:rPr>
          <w:b/>
        </w:rPr>
        <w:t xml:space="preserve"> </w:t>
      </w:r>
      <w:r w:rsidR="00062C2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62C2F">
        <w:rPr>
          <w:b/>
        </w:rPr>
        <w:t xml:space="preserve">      </w:t>
      </w:r>
      <w:r w:rsidR="0009249A">
        <w:rPr>
          <w:b/>
        </w:rPr>
        <w:t xml:space="preserve"> </w:t>
      </w:r>
      <w:r w:rsidR="00A10208">
        <w:rPr>
          <w:b/>
        </w:rPr>
        <w:t>12.812.800,43</w:t>
      </w:r>
      <w:r w:rsidR="0057107F" w:rsidRPr="0057107F">
        <w:rPr>
          <w:b/>
        </w:rPr>
        <w:t xml:space="preserve"> Kn</w:t>
      </w:r>
    </w:p>
    <w:p w:rsidRDefault="009422FF" w:rsidP="00A368D4" w:rsidR="009422F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</w:t>
      </w:r>
      <w:r>
        <w:rPr>
          <w:b/>
        </w:rPr>
        <w:t xml:space="preserve"> </w:t>
      </w:r>
      <w:r w:rsidR="00532DA5" w:rsidRPr="00532DA5">
        <w:t>Osporene su tražbine stečajnih vjerovnika drugog višeg isplatnog reda u iznosima kako slijedi</w:t>
      </w:r>
      <w:r w:rsidR="00E54518" w:rsidRPr="00532DA5">
        <w:t>:</w:t>
      </w:r>
    </w:p>
    <w:p w:rsidRDefault="00961C13" w:rsidP="00A368D4" w:rsidR="00961C13">
      <w:pPr>
        <w:jc w:val="both"/>
      </w:pPr>
    </w:p>
    <w:p w:rsidRDefault="00FB1C7C" w:rsidP="00FB1C7C" w:rsidR="00FB1C7C" w:rsidRPr="00717E58">
      <w:pPr>
        <w:jc w:val="both"/>
      </w:pPr>
      <w:r>
        <w:t xml:space="preserve">1. </w:t>
      </w:r>
      <w:r w:rsidRPr="00717E58">
        <w:t>REPUBLIKA HRVATSKA</w:t>
      </w:r>
    </w:p>
    <w:p w:rsidRDefault="00FB1C7C" w:rsidP="00FB1C7C" w:rsidR="00FB1C7C" w:rsidRPr="00717E58">
      <w:pPr>
        <w:jc w:val="both"/>
      </w:pPr>
      <w:r w:rsidRPr="00717E58">
        <w:t>Ministarstvo financija, Porezna uprava,</w:t>
      </w:r>
      <w:r w:rsidR="00AD1936">
        <w:t xml:space="preserve">                           </w:t>
      </w:r>
      <w:r w:rsidR="00AD1936" w:rsidRPr="00AD1936">
        <w:t xml:space="preserve">u iznosu od    </w:t>
      </w:r>
      <w:r w:rsidR="00AD1936">
        <w:t xml:space="preserve">   </w:t>
      </w:r>
      <w:r w:rsidR="00AD1936" w:rsidRPr="00AD1936">
        <w:t xml:space="preserve"> 7.764.423,57 Kn</w:t>
      </w:r>
    </w:p>
    <w:p w:rsidRDefault="00FB1C7C" w:rsidP="00FB1C7C" w:rsidR="00FB1C7C">
      <w:pPr>
        <w:jc w:val="both"/>
      </w:pPr>
      <w:r w:rsidRPr="00717E58">
        <w:t xml:space="preserve">Područni ured Slavonija i Baranja, </w:t>
      </w:r>
    </w:p>
    <w:p w:rsidRDefault="00FB1C7C" w:rsidP="00FB1C7C" w:rsidR="00FB1C7C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</w:t>
      </w:r>
    </w:p>
    <w:p w:rsidRDefault="00532DA5" w:rsidP="00FB1C7C" w:rsidR="00532DA5">
      <w:pPr>
        <w:jc w:val="both"/>
      </w:pPr>
    </w:p>
    <w:p w:rsidRDefault="00532DA5" w:rsidP="00532DA5" w:rsidR="00532DA5" w:rsidRPr="00532DA5">
      <w:pPr>
        <w:jc w:val="both"/>
      </w:pPr>
      <w:r>
        <w:t>2.</w:t>
      </w:r>
      <w:r w:rsidRPr="00532DA5">
        <w:t xml:space="preserve"> REPUBLIKA HRVATSKA</w:t>
      </w:r>
    </w:p>
    <w:p w:rsidRDefault="00532DA5" w:rsidP="00532DA5" w:rsidR="00532DA5" w:rsidRPr="00532DA5">
      <w:pPr>
        <w:jc w:val="both"/>
      </w:pPr>
      <w:r w:rsidRPr="00532DA5">
        <w:t>Ministarstvo financija, Porezna uprava,</w:t>
      </w:r>
      <w:r w:rsidR="00AD1936">
        <w:t xml:space="preserve">         </w:t>
      </w:r>
      <w:r>
        <w:t xml:space="preserve">          </w:t>
      </w:r>
      <w:r w:rsidR="00AD1936">
        <w:t xml:space="preserve">       </w:t>
      </w:r>
      <w:r>
        <w:t xml:space="preserve"> </w:t>
      </w:r>
      <w:r w:rsidR="00AD1936" w:rsidRPr="00AD1936">
        <w:t xml:space="preserve">u iznosu od     </w:t>
      </w:r>
      <w:r w:rsidR="00AD1936">
        <w:t xml:space="preserve">  </w:t>
      </w:r>
      <w:r>
        <w:t xml:space="preserve">    359.869,32 Kn</w:t>
      </w:r>
    </w:p>
    <w:p w:rsidRDefault="00532DA5" w:rsidP="00532DA5" w:rsidR="00532DA5" w:rsidRPr="00532DA5">
      <w:pPr>
        <w:jc w:val="both"/>
      </w:pPr>
      <w:r w:rsidRPr="00532DA5">
        <w:t xml:space="preserve">Područni ured Slavonija i Baranja, </w:t>
      </w:r>
    </w:p>
    <w:p w:rsidRDefault="00532DA5" w:rsidP="00532DA5" w:rsidR="00532DA5">
      <w:pPr>
        <w:jc w:val="both"/>
      </w:pPr>
      <w:r w:rsidRPr="00532DA5">
        <w:t xml:space="preserve">OIB 18683136487    </w:t>
      </w:r>
    </w:p>
    <w:p w:rsidRDefault="00532DA5" w:rsidP="00532DA5" w:rsidR="00532DA5">
      <w:pPr>
        <w:jc w:val="both"/>
      </w:pPr>
    </w:p>
    <w:p w:rsidRDefault="00532DA5" w:rsidP="00532DA5" w:rsidR="00532DA5" w:rsidRPr="00532DA5">
      <w:pPr>
        <w:jc w:val="both"/>
      </w:pPr>
      <w:r>
        <w:t>3.</w:t>
      </w:r>
      <w:r w:rsidRPr="00532DA5">
        <w:t xml:space="preserve">  REPUBLIKA HRVATSKA</w:t>
      </w:r>
      <w:r w:rsidR="00AD1936">
        <w:t xml:space="preserve">                                  </w:t>
      </w:r>
      <w:r w:rsidR="00A10208">
        <w:t xml:space="preserve">       </w:t>
      </w:r>
      <w:r w:rsidR="00A10208" w:rsidRPr="00A10208">
        <w:t>u iznosu od         350.500,00 Kn</w:t>
      </w:r>
      <w:r w:rsidR="00AD1936">
        <w:t xml:space="preserve">   </w:t>
      </w:r>
      <w:r w:rsidR="00A10208">
        <w:t xml:space="preserve">    </w:t>
      </w:r>
      <w:r w:rsidR="00AD1936">
        <w:t xml:space="preserve"> </w:t>
      </w:r>
      <w:r w:rsidR="00A10208" w:rsidRPr="00A10208">
        <w:t xml:space="preserve">OIB </w:t>
      </w:r>
      <w:r w:rsidR="00A10208">
        <w:t>52638438587</w:t>
      </w:r>
      <w:r w:rsidR="00A10208" w:rsidRPr="00A10208">
        <w:t xml:space="preserve">     </w:t>
      </w:r>
      <w:r w:rsidR="00A10208">
        <w:t xml:space="preserve">                                                                </w:t>
      </w:r>
      <w:r w:rsidR="00AD1936">
        <w:t xml:space="preserve">          </w:t>
      </w:r>
      <w:r w:rsidR="00A10208">
        <w:t xml:space="preserve">             </w:t>
      </w:r>
      <w:r w:rsidR="00AD1936">
        <w:t xml:space="preserve">  </w:t>
      </w:r>
    </w:p>
    <w:p w:rsidRDefault="00532DA5" w:rsidP="00532DA5" w:rsidR="00532DA5" w:rsidRPr="00532DA5">
      <w:pPr>
        <w:jc w:val="both"/>
      </w:pPr>
      <w:r w:rsidRPr="00532DA5">
        <w:t xml:space="preserve"> </w:t>
      </w:r>
      <w:r w:rsidR="00AD1936">
        <w:t xml:space="preserve">                       </w:t>
      </w:r>
      <w:r>
        <w:t xml:space="preserve"> </w:t>
      </w:r>
    </w:p>
    <w:p w:rsidRDefault="00532DA5" w:rsidP="00532DA5" w:rsidR="008E272F">
      <w:pPr>
        <w:jc w:val="both"/>
      </w:pPr>
      <w:r>
        <w:t>4. CREDO BANKA d.d. u stečaju</w:t>
      </w:r>
      <w:r w:rsidR="008E272F">
        <w:t xml:space="preserve">, </w:t>
      </w:r>
    </w:p>
    <w:p w:rsidRDefault="008E272F" w:rsidP="00532DA5" w:rsidR="008E272F">
      <w:pPr>
        <w:jc w:val="both"/>
      </w:pPr>
      <w:r>
        <w:t>Zrinsko Frankopanska 58, Split,</w:t>
      </w:r>
    </w:p>
    <w:p w:rsidRDefault="008E272F" w:rsidP="00532DA5" w:rsidR="00532DA5">
      <w:pPr>
        <w:jc w:val="both"/>
      </w:pPr>
      <w:r>
        <w:t>OIB 94141384086</w:t>
      </w:r>
      <w:r w:rsidR="00532DA5">
        <w:t xml:space="preserve">               </w:t>
      </w:r>
      <w:r w:rsidR="00AD1936">
        <w:t xml:space="preserve">                   </w:t>
      </w:r>
      <w:r>
        <w:t xml:space="preserve">                          </w:t>
      </w:r>
      <w:r w:rsidR="00532DA5">
        <w:t xml:space="preserve"> </w:t>
      </w:r>
      <w:r w:rsidR="00AD1936" w:rsidRPr="00AD1936">
        <w:t>u iznosu od</w:t>
      </w:r>
      <w:r w:rsidR="00532DA5">
        <w:t xml:space="preserve">  </w:t>
      </w:r>
      <w:r w:rsidR="00AD1936">
        <w:t xml:space="preserve">     </w:t>
      </w:r>
      <w:r w:rsidR="00532DA5">
        <w:t>3.265.509,85</w:t>
      </w:r>
      <w:r w:rsidR="00AD1936">
        <w:t xml:space="preserve"> Kn</w:t>
      </w:r>
      <w:r w:rsidR="00532DA5" w:rsidRPr="00532DA5">
        <w:t xml:space="preserve"> </w:t>
      </w:r>
    </w:p>
    <w:p w:rsidRDefault="00532DA5" w:rsidP="00532DA5" w:rsidR="00532DA5">
      <w:pPr>
        <w:jc w:val="both"/>
      </w:pPr>
    </w:p>
    <w:p w:rsidRDefault="00532DA5" w:rsidP="00532DA5" w:rsidR="008E272F">
      <w:pPr>
        <w:jc w:val="both"/>
      </w:pPr>
      <w:r>
        <w:t>5. ANTIKOR d.o.o.</w:t>
      </w:r>
      <w:r w:rsidR="008E272F">
        <w:t xml:space="preserve"> Kralja Zvonimira 55,</w:t>
      </w:r>
    </w:p>
    <w:p w:rsidRDefault="008E272F" w:rsidP="00532DA5" w:rsidR="00532DA5" w:rsidRPr="00717E58">
      <w:pPr>
        <w:jc w:val="both"/>
      </w:pPr>
      <w:r>
        <w:t xml:space="preserve">Slatina, OIB 14178896137                                        </w:t>
      </w:r>
      <w:r w:rsidR="00AD1936">
        <w:t xml:space="preserve">      </w:t>
      </w:r>
      <w:r w:rsidR="00532DA5">
        <w:t xml:space="preserve">  </w:t>
      </w:r>
      <w:r w:rsidR="00AD1936">
        <w:t xml:space="preserve">u iznosu od </w:t>
      </w:r>
      <w:r w:rsidR="00532DA5">
        <w:t xml:space="preserve">      1.072.497,69 Kn</w:t>
      </w:r>
      <w:r w:rsidR="00532DA5" w:rsidRPr="00532DA5">
        <w:t xml:space="preserve">                               </w:t>
      </w: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A368D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</w:t>
      </w:r>
      <w:r w:rsidR="00EF7518">
        <w:rPr>
          <w:b/>
        </w:rPr>
        <w:t>12.812.800,43</w:t>
      </w:r>
      <w:r w:rsidR="00E16FBA">
        <w:rPr>
          <w:b/>
        </w:rPr>
        <w:t xml:space="preserve">  </w:t>
      </w:r>
      <w:r w:rsidR="0057107F" w:rsidRPr="0057107F">
        <w:rPr>
          <w:b/>
        </w:rPr>
        <w:t>Kn</w:t>
      </w:r>
    </w:p>
    <w:p w:rsidRDefault="00FB1C7C" w:rsidP="00A368D4" w:rsidR="00FB1C7C">
      <w:pPr>
        <w:jc w:val="both"/>
        <w:rPr>
          <w:b/>
        </w:rPr>
      </w:pPr>
    </w:p>
    <w:p w:rsidRDefault="00CD56B6" w:rsidP="00FB1C7C" w:rsidR="00CD56B6">
      <w:pPr>
        <w:jc w:val="both"/>
      </w:pPr>
    </w:p>
    <w:p w:rsidRDefault="0077309D" w:rsidP="0077309D" w:rsidR="009D0415">
      <w:pPr>
        <w:ind w:firstLine="720" w:left="2880"/>
        <w:jc w:val="both"/>
        <w:rPr>
          <w:b/>
        </w:rPr>
      </w:pPr>
      <w:r>
        <w:rPr>
          <w:b/>
        </w:rPr>
        <w:t xml:space="preserve">                                     </w:t>
      </w:r>
    </w:p>
    <w:p w:rsidRDefault="00B73C84" w:rsidP="00D80502" w:rsidR="00D80502">
      <w:pPr>
        <w:jc w:val="both"/>
      </w:pPr>
      <w:r>
        <w:rPr>
          <w:b/>
        </w:rPr>
        <w:tab/>
      </w:r>
      <w:r>
        <w:rPr>
          <w:b/>
        </w:rPr>
        <w:tab/>
      </w:r>
      <w:r w:rsidR="00C80AB6" w:rsidRPr="0057107F">
        <w:rPr>
          <w:b/>
        </w:rPr>
        <w:t>III.</w:t>
      </w:r>
      <w:r w:rsidR="009730B2">
        <w:t xml:space="preserve"> </w:t>
      </w:r>
      <w:r w:rsidR="00D80502" w:rsidRPr="00D80502">
        <w:rPr>
          <w:b/>
        </w:rPr>
        <w:t>1.</w:t>
      </w:r>
      <w:r w:rsidR="00FE503F">
        <w:t xml:space="preserve"> Za osporen</w:t>
      </w:r>
      <w:r w:rsidR="00D80502">
        <w:t>u</w:t>
      </w:r>
      <w:r w:rsidR="00FE503F">
        <w:t xml:space="preserve"> tražbin</w:t>
      </w:r>
      <w:r w:rsidR="00D80502">
        <w:t>u</w:t>
      </w:r>
      <w:r w:rsidR="00FE503F">
        <w:t xml:space="preserve"> drugog višeg isplatnog reda </w:t>
      </w:r>
      <w:r w:rsidR="00E025A0">
        <w:t>stečajn</w:t>
      </w:r>
      <w:r w:rsidR="00307947">
        <w:t>og</w:t>
      </w:r>
      <w:r w:rsidR="00E025A0">
        <w:t xml:space="preserve"> vjerovnik</w:t>
      </w:r>
      <w:r w:rsidR="00307947">
        <w:t>a</w:t>
      </w:r>
      <w:r w:rsidR="00D80502" w:rsidRPr="00D80502">
        <w:t xml:space="preserve"> REPUBLIK</w:t>
      </w:r>
      <w:r w:rsidR="00307947">
        <w:t>E</w:t>
      </w:r>
      <w:r w:rsidR="00D80502" w:rsidRPr="00D80502">
        <w:t xml:space="preserve"> HRVATSK</w:t>
      </w:r>
      <w:r w:rsidR="00307947">
        <w:t>E</w:t>
      </w:r>
      <w:r w:rsidR="00D80502">
        <w:t xml:space="preserve"> M</w:t>
      </w:r>
      <w:r w:rsidR="00D80502" w:rsidRPr="00D80502">
        <w:t>inistarstv</w:t>
      </w:r>
      <w:r w:rsidR="008A6C40">
        <w:t>a</w:t>
      </w:r>
      <w:r w:rsidR="00D80502" w:rsidRPr="00D80502">
        <w:t xml:space="preserve"> financija, Porezn</w:t>
      </w:r>
      <w:r w:rsidR="008A6C40">
        <w:t>e</w:t>
      </w:r>
      <w:r w:rsidR="00D80502" w:rsidRPr="00D80502">
        <w:t xml:space="preserve"> uprav</w:t>
      </w:r>
      <w:r w:rsidR="008A6C40">
        <w:t>e</w:t>
      </w:r>
      <w:r w:rsidR="00D80502" w:rsidRPr="00D80502">
        <w:t>,</w:t>
      </w:r>
      <w:r w:rsidR="005A101E">
        <w:t xml:space="preserve"> </w:t>
      </w:r>
      <w:r>
        <w:lastRenderedPageBreak/>
        <w:t>Područnog</w:t>
      </w:r>
      <w:r w:rsidR="00D80502" w:rsidRPr="00D80502">
        <w:t xml:space="preserve"> ured</w:t>
      </w:r>
      <w:r>
        <w:t>a</w:t>
      </w:r>
      <w:r w:rsidR="00D80502" w:rsidRPr="00D80502">
        <w:t xml:space="preserve"> Slavonija i Baranja, OIB 18683136487</w:t>
      </w:r>
      <w:r w:rsidR="00D80502">
        <w:t xml:space="preserve"> u i</w:t>
      </w:r>
      <w:r w:rsidR="00D80502" w:rsidRPr="00D80502">
        <w:t xml:space="preserve">znosu </w:t>
      </w:r>
      <w:r>
        <w:t>od 7.764.423,57</w:t>
      </w:r>
      <w:r w:rsidR="00D80502">
        <w:t xml:space="preserve"> </w:t>
      </w:r>
      <w:r w:rsidR="00D80502" w:rsidRPr="00D80502">
        <w:t>Kn</w:t>
      </w:r>
      <w:r w:rsidR="00944D8E">
        <w:t xml:space="preserve"> stečajni vjerovnik -</w:t>
      </w:r>
      <w:r w:rsidR="00D80502">
        <w:t xml:space="preserve"> osporavatelj Davor Krtić</w:t>
      </w:r>
      <w:r w:rsidR="005A101E">
        <w:t>, odvjetnik iz Osijeka upućuje se na parnicu radi dokazivanja osnovanosti svog osporavanja</w:t>
      </w:r>
    </w:p>
    <w:p w:rsidRDefault="005A101E" w:rsidP="00D80502" w:rsidR="005A101E">
      <w:pPr>
        <w:jc w:val="both"/>
      </w:pPr>
    </w:p>
    <w:p w:rsidRDefault="005A101E" w:rsidP="00D80502" w:rsidR="005A101E">
      <w:pPr>
        <w:jc w:val="both"/>
      </w:pPr>
      <w:r>
        <w:rPr>
          <w:b/>
        </w:rPr>
        <w:t xml:space="preserve">                              2</w:t>
      </w:r>
      <w:r w:rsidRPr="005A101E">
        <w:rPr>
          <w:b/>
        </w:rPr>
        <w:t>.</w:t>
      </w:r>
      <w:r w:rsidRPr="005A101E">
        <w:t xml:space="preserve"> Za osporenu tražbinu drugog višeg isplatnog reda stečajn</w:t>
      </w:r>
      <w:r w:rsidR="00307947">
        <w:t>og</w:t>
      </w:r>
      <w:r w:rsidRPr="005A101E">
        <w:t xml:space="preserve"> vjerovnik</w:t>
      </w:r>
      <w:r w:rsidR="00307947">
        <w:t>a</w:t>
      </w:r>
      <w:r w:rsidRPr="005A101E">
        <w:t xml:space="preserve"> REPUBLIK</w:t>
      </w:r>
      <w:r w:rsidR="00307947">
        <w:t>E</w:t>
      </w:r>
      <w:r w:rsidRPr="005A101E">
        <w:t xml:space="preserve"> HRVATSK</w:t>
      </w:r>
      <w:r w:rsidR="00307947">
        <w:t>E</w:t>
      </w:r>
      <w:r w:rsidRPr="005A101E">
        <w:t xml:space="preserve"> Ministarstv</w:t>
      </w:r>
      <w:r w:rsidR="00307947">
        <w:t>a</w:t>
      </w:r>
      <w:r w:rsidRPr="005A101E">
        <w:t xml:space="preserve"> financija, Porezn</w:t>
      </w:r>
      <w:r w:rsidR="00307947">
        <w:t>e</w:t>
      </w:r>
      <w:r w:rsidRPr="005A101E">
        <w:t xml:space="preserve"> uprav</w:t>
      </w:r>
      <w:r w:rsidR="00307947">
        <w:t>e</w:t>
      </w:r>
      <w:r w:rsidR="00944D8E">
        <w:t>, Područnog</w:t>
      </w:r>
      <w:r w:rsidRPr="005A101E">
        <w:t xml:space="preserve"> ured</w:t>
      </w:r>
      <w:r w:rsidR="00944D8E">
        <w:t>a</w:t>
      </w:r>
      <w:r w:rsidRPr="005A101E">
        <w:t xml:space="preserve"> Slavo</w:t>
      </w:r>
      <w:r w:rsidR="00944D8E">
        <w:t xml:space="preserve">nija i Baranja, OIB </w:t>
      </w:r>
      <w:r w:rsidR="005950C9" w:rsidRPr="005950C9">
        <w:t>18683136487</w:t>
      </w:r>
      <w:r w:rsidRPr="005A101E">
        <w:t xml:space="preserve"> u iznosu od 359.869,32 Kn  </w:t>
      </w:r>
      <w:r w:rsidR="00944D8E">
        <w:t xml:space="preserve">stečajni vjerovnik </w:t>
      </w:r>
      <w:r w:rsidRPr="005A101E">
        <w:t>- osporavatelj Davor Krtić</w:t>
      </w:r>
      <w:r>
        <w:t>,</w:t>
      </w:r>
      <w:r w:rsidRPr="005A101E">
        <w:t xml:space="preserve"> odvjetnik iz Osijeka upućuje se na parnicu radi dokaziv</w:t>
      </w:r>
      <w:r w:rsidR="006A62D7">
        <w:t xml:space="preserve">anja osnovanosti svog </w:t>
      </w:r>
      <w:r w:rsidR="005950C9">
        <w:t>osporavanja</w:t>
      </w:r>
      <w:r w:rsidR="008A6C40">
        <w:t>.</w:t>
      </w:r>
    </w:p>
    <w:p w:rsidRDefault="005A101E" w:rsidP="00D80502" w:rsidR="005A101E">
      <w:pPr>
        <w:jc w:val="both"/>
      </w:pPr>
    </w:p>
    <w:p w:rsidRDefault="005A101E" w:rsidP="00D80502" w:rsidR="005A101E">
      <w:pPr>
        <w:jc w:val="both"/>
      </w:pPr>
      <w:r>
        <w:rPr>
          <w:b/>
        </w:rPr>
        <w:t xml:space="preserve">                             3</w:t>
      </w:r>
      <w:r w:rsidRPr="005A101E">
        <w:rPr>
          <w:b/>
        </w:rPr>
        <w:t>.</w:t>
      </w:r>
      <w:r w:rsidRPr="005A101E">
        <w:t xml:space="preserve"> Za osporenu tražbinu drugog višeg isplatnog reda stečajn</w:t>
      </w:r>
      <w:r w:rsidR="00307947">
        <w:t>og</w:t>
      </w:r>
      <w:r w:rsidRPr="005A101E">
        <w:t xml:space="preserve"> vjerovnik</w:t>
      </w:r>
      <w:r w:rsidR="00307947">
        <w:t>a</w:t>
      </w:r>
      <w:r w:rsidRPr="005A101E">
        <w:t xml:space="preserve"> REPUBLIK</w:t>
      </w:r>
      <w:r w:rsidR="00307947">
        <w:t>E</w:t>
      </w:r>
      <w:r w:rsidRPr="005A101E">
        <w:t xml:space="preserve"> HRVATSK</w:t>
      </w:r>
      <w:r w:rsidR="00307947">
        <w:t>E</w:t>
      </w:r>
      <w:r w:rsidRPr="005A101E">
        <w:t xml:space="preserve"> OIB </w:t>
      </w:r>
      <w:r w:rsidR="00EF7518" w:rsidRPr="00EF7518">
        <w:t>52638438587</w:t>
      </w:r>
      <w:r w:rsidRPr="005A101E">
        <w:t>, u iznosu od 350.500,0</w:t>
      </w:r>
      <w:r>
        <w:t xml:space="preserve">0 </w:t>
      </w:r>
      <w:r w:rsidRPr="005A101E">
        <w:t>Kn</w:t>
      </w:r>
      <w:r w:rsidR="00944D8E">
        <w:t xml:space="preserve"> stečajni vjerovnik</w:t>
      </w:r>
      <w:r w:rsidRPr="005A101E">
        <w:t xml:space="preserve"> - osporavatelj Davor Krtić</w:t>
      </w:r>
      <w:r>
        <w:t>,</w:t>
      </w:r>
      <w:r w:rsidRPr="005A101E">
        <w:t xml:space="preserve"> odvjetnik iz Osijeka up</w:t>
      </w:r>
      <w:r w:rsidR="006A62D7">
        <w:t>ućuje se na parnicu radi utvrđivanja osporene tražbine</w:t>
      </w:r>
      <w:r w:rsidR="00307947">
        <w:t xml:space="preserve">, a </w:t>
      </w:r>
      <w:r w:rsidR="00307947" w:rsidRPr="00307947">
        <w:t>osporavatelj u toj parnici nastupa u ime i za račun stečajnog dužnika</w:t>
      </w:r>
      <w:r w:rsidR="008A6C40">
        <w:t>.</w:t>
      </w:r>
    </w:p>
    <w:p w:rsidRDefault="005A101E" w:rsidP="00D80502" w:rsidR="005A101E">
      <w:pPr>
        <w:jc w:val="both"/>
      </w:pPr>
    </w:p>
    <w:p w:rsidRDefault="005A101E" w:rsidP="00D80502" w:rsidR="005A101E">
      <w:pPr>
        <w:jc w:val="both"/>
      </w:pPr>
      <w:r>
        <w:rPr>
          <w:b/>
        </w:rPr>
        <w:t xml:space="preserve">                            4</w:t>
      </w:r>
      <w:r w:rsidRPr="005A101E">
        <w:rPr>
          <w:b/>
        </w:rPr>
        <w:t>.</w:t>
      </w:r>
      <w:r w:rsidRPr="005A101E">
        <w:t xml:space="preserve"> Za osporenu tražbinu drugog višeg isplatnog reda stečajn</w:t>
      </w:r>
      <w:r>
        <w:t>og</w:t>
      </w:r>
      <w:r w:rsidRPr="005A101E">
        <w:t xml:space="preserve"> vjerovnik</w:t>
      </w:r>
      <w:r>
        <w:t>a</w:t>
      </w:r>
      <w:r w:rsidRPr="005A101E">
        <w:t xml:space="preserve"> </w:t>
      </w:r>
      <w:r>
        <w:t>–</w:t>
      </w:r>
      <w:r w:rsidRPr="005A101E">
        <w:t xml:space="preserve"> </w:t>
      </w:r>
      <w:r w:rsidR="008E272F" w:rsidRPr="008E272F">
        <w:t>CREDO BANKA d.d. u stečaju</w:t>
      </w:r>
      <w:r w:rsidR="008E272F">
        <w:t>,</w:t>
      </w:r>
      <w:r w:rsidR="008E272F" w:rsidRPr="008E272F">
        <w:t xml:space="preserve"> Zrinsko Frankopanska 58, Split</w:t>
      </w:r>
      <w:r w:rsidR="008E272F">
        <w:t>,</w:t>
      </w:r>
      <w:r w:rsidR="008E272F" w:rsidRPr="008E272F">
        <w:t xml:space="preserve"> OIB 94141384086</w:t>
      </w:r>
      <w:r>
        <w:t xml:space="preserve"> u iznosu od 3.265.509,85 Kn</w:t>
      </w:r>
      <w:r w:rsidR="00944D8E">
        <w:t xml:space="preserve"> stečajni vjerovnik -</w:t>
      </w:r>
      <w:r>
        <w:t xml:space="preserve"> </w:t>
      </w:r>
      <w:r w:rsidRPr="005A101E">
        <w:t xml:space="preserve">osporavatelj Davor Krtić odvjetnik iz Osijeka upućuje se na parnicu radi </w:t>
      </w:r>
      <w:r>
        <w:t>utvrđivanja osporene tražbine, a osporavatelj u toj parnici nastupa u ime i za račun stečajnog dužnika</w:t>
      </w:r>
      <w:r w:rsidR="00944D8E">
        <w:t>.</w:t>
      </w:r>
    </w:p>
    <w:p w:rsidRDefault="005A101E" w:rsidP="00D80502" w:rsidR="005A101E">
      <w:pPr>
        <w:jc w:val="both"/>
      </w:pPr>
    </w:p>
    <w:p w:rsidRDefault="001645D1" w:rsidP="00D80502" w:rsidR="005A101E">
      <w:pPr>
        <w:jc w:val="both"/>
      </w:pPr>
      <w:r>
        <w:t xml:space="preserve">                         </w:t>
      </w:r>
      <w:r w:rsidRPr="001645D1">
        <w:rPr>
          <w:b/>
        </w:rPr>
        <w:t>5.</w:t>
      </w:r>
      <w:r>
        <w:t xml:space="preserve"> </w:t>
      </w:r>
      <w:r w:rsidRPr="001645D1">
        <w:t>Za osporen</w:t>
      </w:r>
      <w:r>
        <w:t>u</w:t>
      </w:r>
      <w:r w:rsidRPr="001645D1">
        <w:t xml:space="preserve"> tražbin</w:t>
      </w:r>
      <w:r>
        <w:t>u</w:t>
      </w:r>
      <w:r w:rsidRPr="001645D1">
        <w:t xml:space="preserve"> drugog višeg isplatnog reda u iznosu od </w:t>
      </w:r>
      <w:r w:rsidR="002323EA" w:rsidRPr="002323EA">
        <w:t xml:space="preserve">1.072.497,69 </w:t>
      </w:r>
      <w:r w:rsidRPr="001645D1">
        <w:t xml:space="preserve">Kn stečajni vjerovnik </w:t>
      </w:r>
      <w:r w:rsidR="008E272F" w:rsidRPr="008E272F">
        <w:t>ANTIKOR d.o.o. Kralja Zvonimira 55</w:t>
      </w:r>
      <w:r>
        <w:t>.,</w:t>
      </w:r>
      <w:r w:rsidR="008E272F" w:rsidRPr="008E272F">
        <w:t xml:space="preserve"> Slatina, OIB 14178896137</w:t>
      </w:r>
      <w:r>
        <w:t xml:space="preserve"> </w:t>
      </w:r>
      <w:r w:rsidRPr="001645D1">
        <w:t>upućuj</w:t>
      </w:r>
      <w:r>
        <w:t>e</w:t>
      </w:r>
      <w:r w:rsidRPr="001645D1">
        <w:t xml:space="preserve"> se na parnicu radi utvrđivanja osporene tražbine</w:t>
      </w:r>
      <w:r>
        <w:t xml:space="preserve">. </w:t>
      </w:r>
    </w:p>
    <w:p w:rsidRDefault="005A101E" w:rsidP="00D80502" w:rsidR="005A101E" w:rsidRPr="00D80502">
      <w:pPr>
        <w:jc w:val="both"/>
      </w:pP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307947" w:rsidRPr="00307947">
        <w:rPr>
          <w:b/>
        </w:rPr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D80502">
        <w:t>559</w:t>
      </w:r>
      <w:r w:rsidRPr="00FA6A11">
        <w:t>/201</w:t>
      </w:r>
      <w:r w:rsidR="00B07D34">
        <w:t>6</w:t>
      </w:r>
      <w:r w:rsidRPr="00FA6A11">
        <w:t>-</w:t>
      </w:r>
      <w:r w:rsidR="00A0132D">
        <w:t>1</w:t>
      </w:r>
      <w:r w:rsidR="001645D1">
        <w:t>7</w:t>
      </w:r>
      <w:r w:rsidRPr="00FA6A11">
        <w:t xml:space="preserve"> od </w:t>
      </w:r>
      <w:r w:rsidR="00D80502">
        <w:t>18</w:t>
      </w:r>
      <w:r w:rsidR="00B07D34">
        <w:t xml:space="preserve">. </w:t>
      </w:r>
      <w:r w:rsidR="001645D1">
        <w:t>srpnja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AB1BAD" w:rsidRPr="00AB1BAD">
        <w:t>METAL KOLOR d.o.o za antikoroziju, metalizaciju i graditeljstvo "u stečaju", skraćena tvrtka: METAL KOLOR d.o.o. "u stečaju", Slavonski Brod, Dr. M. Budaka 1, OIB 72961932455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AB1BAD">
        <w:t>31</w:t>
      </w:r>
      <w:r w:rsidR="00B07D34">
        <w:t xml:space="preserve">. </w:t>
      </w:r>
      <w:r w:rsidR="00A0132D">
        <w:t>siječnja</w:t>
      </w:r>
      <w:r w:rsidR="00515EE8">
        <w:t xml:space="preserve"> 201</w:t>
      </w:r>
      <w:r w:rsidR="00A0132D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1A0B18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</w:t>
      </w:r>
    </w:p>
    <w:p w:rsidRDefault="001A0B18" w:rsidP="0057107F" w:rsidR="001A0B18">
      <w:pPr>
        <w:jc w:val="both"/>
      </w:pPr>
    </w:p>
    <w:p w:rsidRDefault="001A0B18" w:rsidP="0057107F" w:rsidR="001A0B18">
      <w:pPr>
        <w:jc w:val="both"/>
      </w:pPr>
    </w:p>
    <w:p w:rsidRDefault="00590791" w:rsidP="0057107F" w:rsidR="00590791">
      <w:pPr>
        <w:jc w:val="both"/>
      </w:pPr>
      <w:r>
        <w:t xml:space="preserve">smatraju utvrđenim. </w:t>
      </w:r>
      <w:r w:rsidR="001645D1">
        <w:t>Pri odlučivanje se vodilo računa da se st</w:t>
      </w:r>
      <w:r w:rsidR="00C40A11">
        <w:t xml:space="preserve">ečajni </w:t>
      </w:r>
      <w:r w:rsidR="001645D1">
        <w:t xml:space="preserve">upravitelj na ispitnom ročištu očitovao da korigira pravnu osnovu </w:t>
      </w:r>
      <w:r w:rsidR="00062C2F">
        <w:t xml:space="preserve">priznate </w:t>
      </w:r>
      <w:r w:rsidR="00944D8E">
        <w:t xml:space="preserve">tražbine </w:t>
      </w:r>
      <w:r w:rsidR="001645D1">
        <w:t xml:space="preserve">stečajnog vjerovnika </w:t>
      </w:r>
      <w:r w:rsidR="00C34994">
        <w:t>ALFE - ME</w:t>
      </w:r>
      <w:r w:rsidR="001645D1">
        <w:t xml:space="preserve"> d.o.o.</w:t>
      </w:r>
      <w:r w:rsidR="00062C2F">
        <w:t xml:space="preserve"> Živinice</w:t>
      </w:r>
      <w:r w:rsidR="001645D1">
        <w:t xml:space="preserve"> na </w:t>
      </w:r>
      <w:r w:rsidR="00C40A11">
        <w:t>način</w:t>
      </w:r>
      <w:r w:rsidR="001645D1">
        <w:t xml:space="preserve"> da se </w:t>
      </w:r>
      <w:r w:rsidR="0029024E">
        <w:t xml:space="preserve">ista temelji na ovršnoj ispravi te da korigira Tablicu ispitanih tražbina na način da tražbinu Republike Hrvatske Ministarstva financija  Porezne uprave, Područnog ureda Slavonija i Baranja u iznosu od </w:t>
      </w:r>
      <w:r w:rsidR="0029024E">
        <w:rPr>
          <w:szCs w:val="22"/>
        </w:rPr>
        <w:t>43.936,84</w:t>
      </w:r>
      <w:r w:rsidR="0029024E" w:rsidRPr="00671ABE">
        <w:rPr>
          <w:szCs w:val="22"/>
        </w:rPr>
        <w:t xml:space="preserve"> Kn</w:t>
      </w:r>
      <w:r w:rsidR="0029024E">
        <w:rPr>
          <w:szCs w:val="22"/>
        </w:rPr>
        <w:t xml:space="preserve">  priznaje kao tražbinu drugog višeg isplatnog reda.</w:t>
      </w:r>
    </w:p>
    <w:p w:rsidRDefault="002323EA" w:rsidP="002323EA" w:rsidR="002323EA" w:rsidRPr="002323EA">
      <w:pPr>
        <w:jc w:val="both"/>
      </w:pPr>
      <w:r>
        <w:tab/>
        <w:t xml:space="preserve">           </w:t>
      </w:r>
      <w:r w:rsidRPr="002323EA">
        <w:t>Tražbine stečajn</w:t>
      </w:r>
      <w:r w:rsidR="00944D8E">
        <w:t xml:space="preserve">ih vjerovnika navedene u točci II. </w:t>
      </w:r>
      <w:r w:rsidRPr="002323EA">
        <w:t xml:space="preserve"> izreke rješenja osporio je stečajni upravitelj, a izjavljeno osporavanje nije otklonjeno</w:t>
      </w:r>
      <w:r w:rsidR="00944D8E">
        <w:t>, pa se odluke</w:t>
      </w:r>
      <w:r w:rsidRPr="002323EA">
        <w:t xml:space="preserve"> temelj</w:t>
      </w:r>
      <w:r w:rsidR="00944D8E">
        <w:t>e</w:t>
      </w:r>
      <w:r w:rsidRPr="002323EA">
        <w:t xml:space="preserve"> na odredbama čl. 260. i čl. 266. SZ-a. </w:t>
      </w:r>
    </w:p>
    <w:p w:rsidRDefault="00590791" w:rsidP="0057107F" w:rsidR="001645D1">
      <w:pPr>
        <w:jc w:val="both"/>
      </w:pPr>
      <w:r>
        <w:t xml:space="preserve"> </w:t>
      </w:r>
      <w:r>
        <w:tab/>
        <w:t xml:space="preserve"> </w:t>
      </w:r>
      <w:r>
        <w:tab/>
      </w:r>
      <w:r w:rsidR="001645D1">
        <w:t>Na ispitnom ročištu stečajni upravitelj se očitovao da korigira pravnu osnovu</w:t>
      </w:r>
      <w:r w:rsidR="00944D8E">
        <w:t xml:space="preserve"> priznate </w:t>
      </w:r>
      <w:r w:rsidR="001645D1">
        <w:t xml:space="preserve"> tražbine Republike Hrvatske, Ministarstva financija, Porezne uprave u iznosu od 7.764.423,58 Kn te i pravnu osnovu</w:t>
      </w:r>
      <w:r w:rsidR="00944D8E">
        <w:t xml:space="preserve"> priznate</w:t>
      </w:r>
      <w:r w:rsidR="001645D1">
        <w:t xml:space="preserve"> tražbine</w:t>
      </w:r>
      <w:r w:rsidR="001645D1" w:rsidRPr="001645D1">
        <w:t xml:space="preserve"> Republike Hrvatske Ministarstva financija Porezne uprave u iznosu od</w:t>
      </w:r>
      <w:r w:rsidR="00944D8E">
        <w:t xml:space="preserve"> 359.869,32 Kn  na način</w:t>
      </w:r>
      <w:r w:rsidR="001645D1">
        <w:t xml:space="preserve"> da se ove tražbine temelje na ovršnim ispravama. Kako je ove tražbine priznao stečajni upravitelj, a osporio stečajni vj</w:t>
      </w:r>
      <w:r w:rsidR="00944D8E">
        <w:t>erovnik Davor Krtić, odvjetnik</w:t>
      </w:r>
      <w:r w:rsidR="00062C2F">
        <w:t xml:space="preserve"> </w:t>
      </w:r>
      <w:r w:rsidR="00443AEF">
        <w:t xml:space="preserve">iz razloga nastupa apsolutne zastre </w:t>
      </w:r>
      <w:r w:rsidR="00062C2F">
        <w:t>i</w:t>
      </w:r>
      <w:r w:rsidR="001645D1">
        <w:t xml:space="preserve"> za osporene tražbin</w:t>
      </w:r>
      <w:r w:rsidR="00944D8E">
        <w:t>e postoje ovršne isprave,</w:t>
      </w:r>
      <w:r w:rsidR="001645D1">
        <w:t xml:space="preserve"> to je na parnicu upućen osporavatelj radi dokazivanja</w:t>
      </w:r>
      <w:r w:rsidR="003161B7">
        <w:t xml:space="preserve"> osnovanosti</w:t>
      </w:r>
      <w:r w:rsidR="001645D1">
        <w:t xml:space="preserve"> svog</w:t>
      </w:r>
      <w:r w:rsidR="003161B7">
        <w:t xml:space="preserve"> o</w:t>
      </w:r>
      <w:r w:rsidR="00062C2F">
        <w:t>s</w:t>
      </w:r>
      <w:r w:rsidR="003161B7">
        <w:t>p</w:t>
      </w:r>
      <w:r w:rsidR="00062C2F">
        <w:t>o</w:t>
      </w:r>
      <w:r w:rsidR="003161B7">
        <w:t>ravanja,</w:t>
      </w:r>
      <w:r w:rsidR="001645D1">
        <w:t xml:space="preserve"> pa je na temelju čl.266</w:t>
      </w:r>
      <w:r w:rsidR="00062C2F">
        <w:t>.st.4.</w:t>
      </w:r>
      <w:r w:rsidR="001645D1">
        <w:t xml:space="preserve"> SZ-a odlučeno kao u točkama III. 1 i III.2 izreke rješenja.</w:t>
      </w:r>
    </w:p>
    <w:p w:rsidRDefault="00C40A11" w:rsidP="0057107F" w:rsidR="00C40A11">
      <w:pPr>
        <w:jc w:val="both"/>
      </w:pPr>
      <w:r>
        <w:tab/>
      </w:r>
      <w:r>
        <w:tab/>
        <w:t>Na ispitnom ročištu stečajni vjer</w:t>
      </w:r>
      <w:r w:rsidR="003161B7">
        <w:t>ovnik Davor Krtić, odvjetnik kao</w:t>
      </w:r>
      <w:r>
        <w:t xml:space="preserve"> osporavatelj osporio je tražbinu stečajnog vjerovnika Republike Hrvatske u iznosu od 350.500,00 Kn koju je priznao stečajni upravitelj i za koj</w:t>
      </w:r>
      <w:r w:rsidR="002323EA">
        <w:t>u</w:t>
      </w:r>
      <w:r>
        <w:t xml:space="preserve"> </w:t>
      </w:r>
      <w:r w:rsidR="00C66FD6">
        <w:t xml:space="preserve">još uvijek ne </w:t>
      </w:r>
      <w:r>
        <w:t>postoji ovršna isprava</w:t>
      </w:r>
      <w:r w:rsidR="00443AEF">
        <w:t xml:space="preserve">,  iz razloga što se </w:t>
      </w:r>
      <w:r w:rsidR="00C66FD6">
        <w:t xml:space="preserve"> radi o tražbini u svezi koje se vodi parnični postupak po</w:t>
      </w:r>
      <w:r w:rsidR="005B054F">
        <w:t>d</w:t>
      </w:r>
      <w:r w:rsidR="00C66FD6">
        <w:t xml:space="preserve"> brojem </w:t>
      </w:r>
      <w:r w:rsidR="005B054F">
        <w:t>P-550/14 koji nije pravomoćno okončan,</w:t>
      </w:r>
      <w:r>
        <w:t xml:space="preserve"> pa je na parnicu</w:t>
      </w:r>
      <w:r w:rsidR="002323EA">
        <w:t xml:space="preserve"> up</w:t>
      </w:r>
      <w:r w:rsidR="005B054F">
        <w:t>ućen osporavatelj radi utvrđivanja osporene tražbine, a osporavatelj u takvoj parnici nastupa u ime i za račun steča</w:t>
      </w:r>
      <w:r w:rsidR="006A62D7">
        <w:t>jnog dužnika sukladno odredbi čl. 266.st.2. SZ-a.</w:t>
      </w:r>
      <w:r w:rsidR="005B054F">
        <w:t xml:space="preserve"> </w:t>
      </w:r>
    </w:p>
    <w:p w:rsidRDefault="002323EA" w:rsidP="0057107F" w:rsidR="002323EA">
      <w:pPr>
        <w:jc w:val="both"/>
      </w:pPr>
      <w:r>
        <w:tab/>
      </w:r>
      <w:r w:rsidR="003161B7">
        <w:t xml:space="preserve"> </w:t>
      </w:r>
      <w:r w:rsidR="003161B7">
        <w:tab/>
      </w:r>
      <w:r>
        <w:t>Na ispitnom ročištu st</w:t>
      </w:r>
      <w:r w:rsidR="00EE43AC">
        <w:t xml:space="preserve">ečajni </w:t>
      </w:r>
      <w:r>
        <w:t>vjerovnik Davor Krtić</w:t>
      </w:r>
      <w:r w:rsidR="003161B7">
        <w:t>, odvjetnik</w:t>
      </w:r>
      <w:r>
        <w:t xml:space="preserve"> osporio je tražbinu drugog višeg isplatnog reda stečajnog vjerovnika Credo bank d.d. u stečaju u iznosu od 3.265.509,85 Kn </w:t>
      </w:r>
      <w:r w:rsidR="003161B7">
        <w:t xml:space="preserve">koja se temelji na vjerodostojnim ispravama i </w:t>
      </w:r>
      <w:r>
        <w:t>koju je priznao stečajni upravitelj</w:t>
      </w:r>
      <w:r w:rsidR="003161B7">
        <w:t>,</w:t>
      </w:r>
      <w:r w:rsidR="009B6683">
        <w:t xml:space="preserve"> a iz razloga što tvrdi da je ova tražbina namirena osnivanjem založnog prava na nekretnini druge pravne osobe društva AMG d.o.o. Slavonski Brod,</w:t>
      </w:r>
      <w:r>
        <w:t xml:space="preserve"> pa je osporavatelj upućen na parnicu radi utvrđivanja osporene tražbine koji u toj parnici nastupa u ime i za račun stečajnog dužnika  sukladno odredbi čl.266 st.2 SZ-a.</w:t>
      </w:r>
    </w:p>
    <w:p w:rsidRDefault="002323EA" w:rsidP="005369A3" w:rsidR="001A0B18">
      <w:pPr>
        <w:jc w:val="both"/>
      </w:pPr>
      <w:r>
        <w:tab/>
      </w:r>
      <w:r w:rsidR="003161B7">
        <w:t xml:space="preserve"> </w:t>
      </w:r>
      <w:r w:rsidR="003161B7">
        <w:tab/>
      </w:r>
      <w:r>
        <w:t xml:space="preserve">Za osporenu tražbinu drugog višeg isplatnog reda u iznosu od </w:t>
      </w:r>
      <w:r w:rsidRPr="002323EA">
        <w:t>1.072.497,69</w:t>
      </w:r>
      <w:r w:rsidR="003161B7">
        <w:t xml:space="preserve"> Kn stečajni vjerovnik</w:t>
      </w:r>
      <w:r>
        <w:t xml:space="preserve"> Antikor d.o.o.</w:t>
      </w:r>
      <w:r w:rsidR="003161B7">
        <w:t xml:space="preserve"> Slatina</w:t>
      </w:r>
      <w:r>
        <w:t xml:space="preserve"> upućen je na parnicu protiv stečajnog dužnika radi utvrđivanja osporene tražbine jer se stečajni upravitelj na ispitnom ročištu očitovao da opoziva </w:t>
      </w:r>
      <w:r w:rsidR="003161B7">
        <w:t xml:space="preserve">priznanje </w:t>
      </w:r>
      <w:r>
        <w:t>tražbin</w:t>
      </w:r>
      <w:r w:rsidR="003161B7">
        <w:t>e ovog stečajnog vjerovnika koja</w:t>
      </w:r>
      <w:r>
        <w:t xml:space="preserve"> se temelji na vjerodostojnoj ispravi</w:t>
      </w:r>
      <w:r w:rsidR="009B6683">
        <w:t xml:space="preserve"> – Ugovoru o preuzimanju duga i obračunu kamata </w:t>
      </w:r>
      <w:r>
        <w:t xml:space="preserve"> </w:t>
      </w:r>
      <w:r w:rsidR="009B6683">
        <w:t>jer je u međuvremenu utvrdio da se vezano uz tu tražbinu vodi parnični postupak pod br. P-1351/11,</w:t>
      </w:r>
      <w:r w:rsidR="006A62D7">
        <w:t>pa se odluka temelji na odredbi</w:t>
      </w:r>
      <w:r w:rsidR="009422FF">
        <w:t xml:space="preserve"> </w:t>
      </w:r>
      <w:r w:rsidR="006A62D7">
        <w:t>čl.266.st.1</w:t>
      </w:r>
      <w:r>
        <w:t xml:space="preserve"> SZ-a.</w:t>
      </w:r>
      <w:r w:rsidR="009422FF">
        <w:t xml:space="preserve">  </w:t>
      </w:r>
    </w:p>
    <w:p w:rsidRDefault="001A0B18" w:rsidP="005369A3" w:rsidR="001A0B18">
      <w:pPr>
        <w:jc w:val="both"/>
      </w:pPr>
    </w:p>
    <w:p w:rsidRDefault="001A0B18" w:rsidP="005369A3" w:rsidR="001A0B18">
      <w:pPr>
        <w:jc w:val="both"/>
      </w:pPr>
    </w:p>
    <w:p w:rsidRDefault="001A0B18" w:rsidP="005369A3" w:rsidR="001A0B18">
      <w:pPr>
        <w:jc w:val="both"/>
      </w:pPr>
    </w:p>
    <w:p w:rsidRDefault="001A0B18" w:rsidP="005369A3" w:rsidR="001A0B18">
      <w:pPr>
        <w:jc w:val="both"/>
      </w:pPr>
    </w:p>
    <w:p w:rsidRDefault="001A0B18" w:rsidP="005369A3" w:rsidR="001A0B18">
      <w:pPr>
        <w:jc w:val="both"/>
      </w:pPr>
    </w:p>
    <w:p w:rsidRDefault="001A0B18" w:rsidP="005369A3" w:rsidR="001A0B18">
      <w:pPr>
        <w:jc w:val="both"/>
      </w:pPr>
    </w:p>
    <w:p w:rsidRDefault="009422FF" w:rsidP="005369A3" w:rsidR="002E1648">
      <w:pPr>
        <w:jc w:val="both"/>
      </w:pPr>
      <w:r>
        <w:t xml:space="preserve">   </w:t>
      </w:r>
    </w:p>
    <w:p w:rsidRDefault="00231D19" w:rsidP="005369A3" w:rsidR="00FC36EF">
      <w:pPr>
        <w:jc w:val="both"/>
      </w:pP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</w:t>
      </w:r>
      <w:r w:rsidR="002323EA">
        <w:t>I</w:t>
      </w:r>
      <w:r w:rsidR="00FC36EF">
        <w:t>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AB1BAD">
        <w:t>06</w:t>
      </w:r>
      <w:r w:rsidR="00FA6A11">
        <w:t>.</w:t>
      </w:r>
      <w:r w:rsidR="00AB1BAD">
        <w:t>veljače</w:t>
      </w:r>
      <w:r w:rsidR="00A34AB3">
        <w:t xml:space="preserve"> 201</w:t>
      </w:r>
      <w:r w:rsidR="00A0132D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027" w:rsidR="00BA2027">
      <w:r>
        <w:separator/>
      </w:r>
    </w:p>
  </w:endnote>
  <w:endnote w:id="0" w:type="continuationSeparator">
    <w:p w:rsidRDefault="00BA2027" w:rsidR="00BA2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027" w:rsidR="00BA2027">
      <w:r>
        <w:separator/>
      </w:r>
    </w:p>
  </w:footnote>
  <w:footnote w:id="0" w:type="continuationSeparator">
    <w:p w:rsidRDefault="00BA2027" w:rsidR="00BA2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09E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C34994">
      <w:rPr>
        <w:b/>
      </w:rPr>
      <w:t>Broj: 7/St-559</w:t>
    </w:r>
    <w:r w:rsidR="00B07D34" w:rsidRPr="00B07D34">
      <w:rPr>
        <w:b/>
      </w:rPr>
      <w:t>/2016-</w:t>
    </w:r>
    <w:r w:rsidR="00C34994">
      <w:rPr>
        <w:b/>
      </w:rPr>
      <w:t>43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2C2F"/>
    <w:rsid w:val="0006366B"/>
    <w:rsid w:val="00067870"/>
    <w:rsid w:val="0009249A"/>
    <w:rsid w:val="000A2F0D"/>
    <w:rsid w:val="000F0FCD"/>
    <w:rsid w:val="00106E2A"/>
    <w:rsid w:val="001112F6"/>
    <w:rsid w:val="001219BB"/>
    <w:rsid w:val="001373D4"/>
    <w:rsid w:val="00155CEB"/>
    <w:rsid w:val="001645D1"/>
    <w:rsid w:val="001715D0"/>
    <w:rsid w:val="0018553C"/>
    <w:rsid w:val="00194FF0"/>
    <w:rsid w:val="001A0B18"/>
    <w:rsid w:val="001C6D7E"/>
    <w:rsid w:val="001C79C9"/>
    <w:rsid w:val="001D5104"/>
    <w:rsid w:val="001E1EB6"/>
    <w:rsid w:val="001E6A3E"/>
    <w:rsid w:val="001F529C"/>
    <w:rsid w:val="001F5308"/>
    <w:rsid w:val="00203A23"/>
    <w:rsid w:val="00213E5E"/>
    <w:rsid w:val="00231D19"/>
    <w:rsid w:val="002323EA"/>
    <w:rsid w:val="00241FFB"/>
    <w:rsid w:val="00253557"/>
    <w:rsid w:val="002731CB"/>
    <w:rsid w:val="0029024E"/>
    <w:rsid w:val="002A1F76"/>
    <w:rsid w:val="002B0525"/>
    <w:rsid w:val="002B399E"/>
    <w:rsid w:val="002B3E5E"/>
    <w:rsid w:val="002C7E2D"/>
    <w:rsid w:val="002E0AD2"/>
    <w:rsid w:val="002E1104"/>
    <w:rsid w:val="002E1648"/>
    <w:rsid w:val="002E79FB"/>
    <w:rsid w:val="002F1E40"/>
    <w:rsid w:val="002F42C3"/>
    <w:rsid w:val="00307947"/>
    <w:rsid w:val="00313D8F"/>
    <w:rsid w:val="003161B7"/>
    <w:rsid w:val="00317E98"/>
    <w:rsid w:val="0032488A"/>
    <w:rsid w:val="00327943"/>
    <w:rsid w:val="00330307"/>
    <w:rsid w:val="0033254F"/>
    <w:rsid w:val="00334DC6"/>
    <w:rsid w:val="00336697"/>
    <w:rsid w:val="00353B47"/>
    <w:rsid w:val="00356088"/>
    <w:rsid w:val="00356C9E"/>
    <w:rsid w:val="0036448E"/>
    <w:rsid w:val="00376ACA"/>
    <w:rsid w:val="00381197"/>
    <w:rsid w:val="003853AE"/>
    <w:rsid w:val="003933F1"/>
    <w:rsid w:val="003A484A"/>
    <w:rsid w:val="003D2ABA"/>
    <w:rsid w:val="003E2DEE"/>
    <w:rsid w:val="004070EB"/>
    <w:rsid w:val="00421682"/>
    <w:rsid w:val="00423106"/>
    <w:rsid w:val="0043209E"/>
    <w:rsid w:val="00441221"/>
    <w:rsid w:val="00443AEF"/>
    <w:rsid w:val="0045505F"/>
    <w:rsid w:val="004565ED"/>
    <w:rsid w:val="00492EA6"/>
    <w:rsid w:val="004B4134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2DA5"/>
    <w:rsid w:val="005369A3"/>
    <w:rsid w:val="00551C85"/>
    <w:rsid w:val="0056431C"/>
    <w:rsid w:val="0057107F"/>
    <w:rsid w:val="00576E5B"/>
    <w:rsid w:val="00590791"/>
    <w:rsid w:val="005950C9"/>
    <w:rsid w:val="00595CB9"/>
    <w:rsid w:val="005A101E"/>
    <w:rsid w:val="005A30CB"/>
    <w:rsid w:val="005B054F"/>
    <w:rsid w:val="005B0BF4"/>
    <w:rsid w:val="005B3829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023EF"/>
    <w:rsid w:val="00611FD9"/>
    <w:rsid w:val="00613263"/>
    <w:rsid w:val="00617119"/>
    <w:rsid w:val="006249E3"/>
    <w:rsid w:val="006261B8"/>
    <w:rsid w:val="006622AE"/>
    <w:rsid w:val="00671ABE"/>
    <w:rsid w:val="0067239B"/>
    <w:rsid w:val="00681510"/>
    <w:rsid w:val="00686393"/>
    <w:rsid w:val="00686DCE"/>
    <w:rsid w:val="006933FF"/>
    <w:rsid w:val="0069341B"/>
    <w:rsid w:val="006A62D7"/>
    <w:rsid w:val="006A6A38"/>
    <w:rsid w:val="006C033E"/>
    <w:rsid w:val="006D59CD"/>
    <w:rsid w:val="006D7BF5"/>
    <w:rsid w:val="00700125"/>
    <w:rsid w:val="007010B2"/>
    <w:rsid w:val="0071153D"/>
    <w:rsid w:val="007140B8"/>
    <w:rsid w:val="00717E58"/>
    <w:rsid w:val="007314A7"/>
    <w:rsid w:val="0074062A"/>
    <w:rsid w:val="00760960"/>
    <w:rsid w:val="0077309D"/>
    <w:rsid w:val="00775F10"/>
    <w:rsid w:val="007B451E"/>
    <w:rsid w:val="007D6839"/>
    <w:rsid w:val="008065CE"/>
    <w:rsid w:val="00807948"/>
    <w:rsid w:val="0081398F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6C40"/>
    <w:rsid w:val="008A7A1E"/>
    <w:rsid w:val="008B1664"/>
    <w:rsid w:val="008B5FEB"/>
    <w:rsid w:val="008B6C52"/>
    <w:rsid w:val="008C1F91"/>
    <w:rsid w:val="008E272F"/>
    <w:rsid w:val="00906D33"/>
    <w:rsid w:val="00914DF4"/>
    <w:rsid w:val="009238B1"/>
    <w:rsid w:val="0092627D"/>
    <w:rsid w:val="009262EC"/>
    <w:rsid w:val="00927BAD"/>
    <w:rsid w:val="0093515D"/>
    <w:rsid w:val="009422FF"/>
    <w:rsid w:val="00944D8E"/>
    <w:rsid w:val="00954CD1"/>
    <w:rsid w:val="0096192A"/>
    <w:rsid w:val="00961C13"/>
    <w:rsid w:val="00967F3E"/>
    <w:rsid w:val="009730B2"/>
    <w:rsid w:val="00981CD9"/>
    <w:rsid w:val="00986102"/>
    <w:rsid w:val="0098723A"/>
    <w:rsid w:val="00994779"/>
    <w:rsid w:val="00996E7F"/>
    <w:rsid w:val="009A2DDC"/>
    <w:rsid w:val="009A5D8D"/>
    <w:rsid w:val="009B6683"/>
    <w:rsid w:val="009D0415"/>
    <w:rsid w:val="00A0132D"/>
    <w:rsid w:val="00A03740"/>
    <w:rsid w:val="00A04D64"/>
    <w:rsid w:val="00A10208"/>
    <w:rsid w:val="00A34AB3"/>
    <w:rsid w:val="00A368D4"/>
    <w:rsid w:val="00A41421"/>
    <w:rsid w:val="00A46155"/>
    <w:rsid w:val="00A505BA"/>
    <w:rsid w:val="00A54980"/>
    <w:rsid w:val="00A7143C"/>
    <w:rsid w:val="00A944CC"/>
    <w:rsid w:val="00A94F79"/>
    <w:rsid w:val="00AB18C1"/>
    <w:rsid w:val="00AB1BAD"/>
    <w:rsid w:val="00AB304C"/>
    <w:rsid w:val="00AB54B9"/>
    <w:rsid w:val="00AC0A8C"/>
    <w:rsid w:val="00AC523A"/>
    <w:rsid w:val="00AD1936"/>
    <w:rsid w:val="00AE5D5E"/>
    <w:rsid w:val="00AF2245"/>
    <w:rsid w:val="00B04E6A"/>
    <w:rsid w:val="00B07D34"/>
    <w:rsid w:val="00B115FD"/>
    <w:rsid w:val="00B14292"/>
    <w:rsid w:val="00B26945"/>
    <w:rsid w:val="00B34AC0"/>
    <w:rsid w:val="00B73C84"/>
    <w:rsid w:val="00B86E6E"/>
    <w:rsid w:val="00B92C83"/>
    <w:rsid w:val="00B97B92"/>
    <w:rsid w:val="00BA2027"/>
    <w:rsid w:val="00BA3561"/>
    <w:rsid w:val="00BB7793"/>
    <w:rsid w:val="00BC2457"/>
    <w:rsid w:val="00BD19CB"/>
    <w:rsid w:val="00BD5342"/>
    <w:rsid w:val="00C05676"/>
    <w:rsid w:val="00C0685D"/>
    <w:rsid w:val="00C0790C"/>
    <w:rsid w:val="00C23A65"/>
    <w:rsid w:val="00C34994"/>
    <w:rsid w:val="00C40A11"/>
    <w:rsid w:val="00C44096"/>
    <w:rsid w:val="00C50B5D"/>
    <w:rsid w:val="00C55738"/>
    <w:rsid w:val="00C5665D"/>
    <w:rsid w:val="00C66FD6"/>
    <w:rsid w:val="00C77087"/>
    <w:rsid w:val="00C80AB6"/>
    <w:rsid w:val="00C82135"/>
    <w:rsid w:val="00C871ED"/>
    <w:rsid w:val="00C91F07"/>
    <w:rsid w:val="00C9703B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036B7"/>
    <w:rsid w:val="00D229E7"/>
    <w:rsid w:val="00D35C59"/>
    <w:rsid w:val="00D44CF7"/>
    <w:rsid w:val="00D45417"/>
    <w:rsid w:val="00D52819"/>
    <w:rsid w:val="00D62348"/>
    <w:rsid w:val="00D717F8"/>
    <w:rsid w:val="00D74C16"/>
    <w:rsid w:val="00D80502"/>
    <w:rsid w:val="00D946FD"/>
    <w:rsid w:val="00D95E6F"/>
    <w:rsid w:val="00D966B8"/>
    <w:rsid w:val="00DE358B"/>
    <w:rsid w:val="00DF0CEC"/>
    <w:rsid w:val="00E025A0"/>
    <w:rsid w:val="00E0561A"/>
    <w:rsid w:val="00E07ED6"/>
    <w:rsid w:val="00E12C85"/>
    <w:rsid w:val="00E16E9E"/>
    <w:rsid w:val="00E16FBA"/>
    <w:rsid w:val="00E54518"/>
    <w:rsid w:val="00E56E38"/>
    <w:rsid w:val="00E617B5"/>
    <w:rsid w:val="00E65647"/>
    <w:rsid w:val="00E71524"/>
    <w:rsid w:val="00E74E31"/>
    <w:rsid w:val="00EC5315"/>
    <w:rsid w:val="00EE43AC"/>
    <w:rsid w:val="00EE746C"/>
    <w:rsid w:val="00EF17AB"/>
    <w:rsid w:val="00EF36E3"/>
    <w:rsid w:val="00EF47B6"/>
    <w:rsid w:val="00EF7518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0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0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0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0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2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0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0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0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0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AABC8-2E8B-49CF-A86D-3514FDAA2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6</properties:Pages>
  <properties:Words>1501</properties:Words>
  <properties:Characters>8485</properties:Characters>
  <properties:Lines>249</properties:Lines>
  <properties:Paragraphs>104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2017-02-06T13:15:00Z</dcterms:created>
  <dc:creator>zbiondic</dc:creator>
  <cp:lastModifiedBy>wsadmin</cp:lastModifiedBy>
  <cp:lastPrinted>2017-02-06T13:06:00Z</cp:lastPrinted>
  <dcterms:modified xmlns:xsi="http://www.w3.org/2001/XMLSchema-instance" xsi:type="dcterms:W3CDTF">2017-02-06T13:16:00Z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