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200c" w14:paraId="730200c" w:rsidRDefault="000E6F1F" w:rsidP="000E6F1F" w:rsidR="000E6F1F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1F" w:rsidP="000E6F1F" w:rsidR="000E6F1F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0E6F1F" w:rsidP="000E6F1F" w:rsidR="000E6F1F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E6F1F" w:rsidP="000E6F1F" w:rsidR="000E6F1F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0E6F1F" w:rsidP="000E6F1F" w:rsidR="000E6F1F" w:rsidRPr="00814D55"/>
    <w:p w:rsidRDefault="000E6F1F" w:rsidP="000E6F1F" w:rsidR="000E6F1F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ADRIATIC SAILING TEAM d. o. o. Novigrad, Sv. Anton 15, OIB 70618918088, MBS 110028824,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0E6F1F" w:rsidP="000E6F1F" w:rsidR="000E6F1F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E6F1F" w:rsidP="000E6F1F" w:rsidR="000E6F1F" w:rsidRPr="00814D55">
      <w:pPr>
        <w:jc w:val="center"/>
      </w:pPr>
      <w:r w:rsidRPr="00814D55">
        <w:t>O G L A S</w:t>
      </w:r>
    </w:p>
    <w:p w:rsidRDefault="000E6F1F" w:rsidP="000E6F1F" w:rsidR="000E6F1F" w:rsidRPr="00814D55">
      <w:pPr>
        <w:ind w:firstLine="708"/>
      </w:pPr>
    </w:p>
    <w:p w:rsidRDefault="000E6F1F" w:rsidP="000E6F1F" w:rsidR="000E6F1F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ADRIATIC SAILING TEAM d. o. o. Novigrad, Sv. Anton 15, OIB 70618918088, MBS 110028824,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181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E6F1F" w:rsidP="000E6F1F" w:rsidR="000E6F1F" w:rsidRPr="00814D55">
      <w:pPr>
        <w:ind w:firstLine="708"/>
      </w:pPr>
    </w:p>
    <w:p w:rsidRDefault="000E6F1F" w:rsidP="000E6F1F" w:rsidR="000E6F1F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21.112,65 kuna</w:t>
      </w:r>
      <w:r w:rsidRPr="00814D55">
        <w:t>.</w:t>
      </w:r>
    </w:p>
    <w:p w:rsidRDefault="000E6F1F" w:rsidP="000E6F1F" w:rsidR="000E6F1F" w:rsidRPr="00814D55"/>
    <w:p w:rsidRDefault="000E6F1F" w:rsidP="000E6F1F" w:rsidR="000E6F1F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Jörg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Handwerker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0E6F1F" w:rsidP="000E6F1F" w:rsidR="000E6F1F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E6F1F" w:rsidP="000E6F1F" w:rsidR="000E6F1F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0E6F1F" w:rsidP="000E6F1F" w:rsidR="000E6F1F" w:rsidRPr="00814D55">
      <w:pPr>
        <w:rPr>
          <w:rFonts w:cs="Times New Roman" w:eastAsia="Times New Roman"/>
          <w:szCs w:val="24"/>
          <w:lang w:eastAsia="hr-HR"/>
        </w:rPr>
      </w:pPr>
    </w:p>
    <w:p w:rsidRDefault="000E6F1F" w:rsidP="000E6F1F" w:rsidR="000E6F1F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E6F1F" w:rsidP="000E6F1F" w:rsidR="000E6F1F" w:rsidRPr="00814D55">
      <w:pPr>
        <w:ind w:firstLine="708"/>
      </w:pPr>
    </w:p>
    <w:p w:rsidRDefault="000E6F1F" w:rsidP="000E6F1F" w:rsidR="000E6F1F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0E6F1F" w:rsidP="000E6F1F" w:rsidR="000E6F1F" w:rsidRPr="00814D55">
      <w:pPr>
        <w:ind w:firstLine="708" w:left="5664"/>
        <w:jc w:val="center"/>
      </w:pPr>
      <w:r w:rsidRPr="00814D55">
        <w:t>Sudska savjetnica</w:t>
      </w:r>
    </w:p>
    <w:p w:rsidRDefault="000E6F1F" w:rsidP="000E6F1F" w:rsidR="000E6F1F" w:rsidRPr="00814D55">
      <w:pPr>
        <w:ind w:firstLine="708" w:left="5664"/>
        <w:jc w:val="center"/>
      </w:pPr>
      <w:r w:rsidRPr="00814D55">
        <w:t xml:space="preserve">Mihaela </w:t>
      </w:r>
      <w:proofErr w:type="spellStart"/>
      <w:r w:rsidRPr="00814D55">
        <w:t>Kaligari</w:t>
      </w:r>
      <w:proofErr w:type="spellEnd"/>
      <w:r>
        <w:t>, v. r.</w:t>
      </w:r>
    </w:p>
    <w:p w:rsidRDefault="000E6F1F" w:rsidP="000E6F1F" w:rsidR="000E6F1F" w:rsidRPr="00814D55">
      <w:r w:rsidRPr="00814D55">
        <w:t>DNA:</w:t>
      </w:r>
    </w:p>
    <w:p w:rsidRDefault="000E6F1F" w:rsidP="000E6F1F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F1F" w:rsidP="000E6F1F" w:rsidR="000E6F1F">
      <w:r>
        <w:separator/>
      </w:r>
    </w:p>
  </w:endnote>
  <w:endnote w:id="0" w:type="continuationSeparator">
    <w:p w:rsidRDefault="000E6F1F" w:rsidP="000E6F1F" w:rsidR="000E6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F1F" w:rsidP="000E6F1F" w:rsidR="000E6F1F">
      <w:r>
        <w:separator/>
      </w:r>
    </w:p>
  </w:footnote>
  <w:footnote w:id="0" w:type="continuationSeparator">
    <w:p w:rsidRDefault="000E6F1F" w:rsidP="000E6F1F" w:rsidR="000E6F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F1F" w:rsidP="00AF6EC0" w:rsidR="00240B30">
    <w:pPr>
      <w:pStyle w:val="Zaglavlje"/>
      <w:jc w:val="right"/>
    </w:pPr>
    <w:r>
      <w:t>11 St-286/2016-3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BCA"/>
    <w:rsid w:val="000E6F1F"/>
    <w:rsid w:val="00100BCA"/>
    <w:rsid w:val="004F5027"/>
    <w:rsid w:val="006D102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1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6F1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E6F1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1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E6F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6F1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D1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0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02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0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0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1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6F1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E6F1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1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E6F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6F1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D1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0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02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0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0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SAILING TEAM d.o.o. NOVIGRAD</izvorni_sadrzaj>
    <derivirana_varijabla naziv="DomainObject.Predmet.ProtustrankaFormated_1">  ADRIATIC SAILING TEAM d.o.o. NOVIGRAD</derivirana_varijabla>
  </DomainObject.Predmet.ProtustrankaFormated>
  <DomainObject.Predmet.ProtustrankaFormatedOIB>
    <izvorni_sadrzaj>  ADRIATIC SAILING TEAM d.o.o. NOVIGRAD, OIB 70618918088</izvorni_sadrzaj>
    <derivirana_varijabla naziv="DomainObject.Predmet.ProtustrankaFormatedOIB_1">  ADRIATIC SAILING TEAM d.o.o. NOVIGRAD, OIB 70618918088</derivirana_varijabla>
  </DomainObject.Predmet.ProtustrankaFormatedOIB>
  <DomainObject.Predmet.ProtustrankaFormatedWithAdress>
    <izvorni_sadrzaj> ADRIATIC SAILING TEAM d.o.o. NOVIGRAD, Sv.Anton 15, 52466 Novigrad</izvorni_sadrzaj>
    <derivirana_varijabla naziv="DomainObject.Predmet.ProtustrankaFormatedWithAdress_1"> ADRIATIC SAILING TEAM d.o.o. NOVIGRAD, Sv.Anton 15, 52466 Novigrad</derivirana_varijabla>
  </DomainObject.Predmet.ProtustrankaFormatedWithAdress>
  <DomainObject.Predmet.ProtustrankaFormatedWithAdressOIB>
    <izvorni_sadrzaj> ADRIATIC SAILING TEAM d.o.o. NOVIGRAD, OIB 70618918088, Sv.Anton 15, 52466 Novigrad</izvorni_sadrzaj>
    <derivirana_varijabla naziv="DomainObject.Predmet.ProtustrankaFormatedWithAdressOIB_1"> ADRIATIC SAILING TEAM d.o.o. NOVIGRAD, OIB 70618918088, Sv.Anton 15, 52466 Novigrad</derivirana_varijabla>
  </DomainObject.Predmet.ProtustrankaFormatedWithAdressOIB>
  <DomainObject.Predmet.ProtustrankaWithAdress>
    <izvorni_sadrzaj>ADRIATIC SAILING TEAM d.o.o. NOVIGRAD Sv.Anton 15, 52466 Novigrad</izvorni_sadrzaj>
    <derivirana_varijabla naziv="DomainObject.Predmet.ProtustrankaWithAdress_1">ADRIATIC SAILING TEAM d.o.o. NOVIGRAD Sv.Anton 15, 52466 Novigrad</derivirana_varijabla>
  </DomainObject.Predmet.ProtustrankaWithAdress>
  <DomainObject.Predmet.ProtustrankaWithAdressOIB>
    <izvorni_sadrzaj>ADRIATIC SAILING TEAM d.o.o. NOVIGRAD, OIB 70618918088, Sv.Anton 15, 52466 Novigrad</izvorni_sadrzaj>
    <derivirana_varijabla naziv="DomainObject.Predmet.ProtustrankaWithAdressOIB_1">ADRIATIC SAILING TEAM d.o.o. NOVIGRAD, OIB 70618918088, Sv.Anton 15, 52466 Novigrad</derivirana_varijabla>
  </DomainObject.Predmet.ProtustrankaWithAdressOIB>
  <DomainObject.Predmet.ProtustrankaNazivFormated>
    <izvorni_sadrzaj>ADRIATIC SAILING TEAM d.o.o. NOVIGRAD</izvorni_sadrzaj>
    <derivirana_varijabla naziv="DomainObject.Predmet.ProtustrankaNazivFormated_1">ADRIATIC SAILING TEAM d.o.o. NOVIGRAD</derivirana_varijabla>
  </DomainObject.Predmet.ProtustrankaNazivFormated>
  <DomainObject.Predmet.ProtustrankaNazivFormatedOIB>
    <izvorni_sadrzaj>ADRIATIC SAILING TEAM d.o.o. NOVIGRAD, OIB 70618918088</izvorni_sadrzaj>
    <derivirana_varijabla naziv="DomainObject.Predmet.ProtustrankaNazivFormatedOIB_1">ADRIATIC SAILING TEAM d.o.o. NOVIGRAD, OIB 70618918088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21112.65</izvorni_sadrzaj>
    <derivirana_varijabla naziv="DomainObject.Predmet.TrenutnaVrijednost_1">21112.65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ADRIATIC SAILING TEAM d.o.o. NOVIGRAD</item>
    </izvorni_sadrzaj>
    <derivirana_varijabla naziv="DomainObject.Predmet.ProtuStrankaListFormated_1">
      <item>ADRIATIC SAILING TEAM d.o.o. NOVIGRAD</item>
    </derivirana_varijabla>
  </DomainObject.Predmet.ProtuStrankaListFormated>
  <DomainObject.Predmet.ProtuStrankaListFormatedOIB>
    <izvorni_sadrzaj>
      <item>ADRIATIC SAILING TEAM d.o.o. NOVIGRAD, OIB 70618918088</item>
    </izvorni_sadrzaj>
    <derivirana_varijabla naziv="DomainObject.Predmet.ProtuStrankaListFormatedOIB_1">
      <item>ADRIATIC SAILING TEAM d.o.o. NOVIGRAD, OIB 70618918088</item>
    </derivirana_varijabla>
  </DomainObject.Predmet.ProtuStrankaListFormatedOIB>
  <DomainObject.Predmet.ProtuStrankaListFormatedWithAdress>
    <izvorni_sadrzaj>
      <item>ADRIATIC SAILING TEAM d.o.o. NOVIGRAD, Sv.Anton 15, 52466 Novigrad</item>
    </izvorni_sadrzaj>
    <derivirana_varijabla naziv="DomainObject.Predmet.ProtuStrankaListFormatedWithAdress_1">
      <item>ADRIATIC SAILING TEAM d.o.o. NOVIGRAD, Sv.Anton 15, 52466 Novigrad</item>
    </derivirana_varijabla>
  </DomainObject.Predmet.ProtuStrankaListFormatedWithAdress>
  <DomainObject.Predmet.ProtuStrankaListFormatedWithAdressOIB>
    <izvorni_sadrzaj>
      <item>ADRIATIC SAILING TEAM d.o.o. NOVIGRAD, OIB 70618918088, Sv.Anton 15, 52466 Novigrad</item>
    </izvorni_sadrzaj>
    <derivirana_varijabla naziv="DomainObject.Predmet.ProtuStrankaListFormatedWithAdressOIB_1">
      <item>ADRIATIC SAILING TEAM d.o.o. NOVIGRAD, OIB 70618918088, Sv.Anton 15, 52466 Novigrad</item>
    </derivirana_varijabla>
  </DomainObject.Predmet.ProtuStrankaListFormatedWithAdressOIB>
  <DomainObject.Predmet.ProtuStrankaListNazivFormated>
    <izvorni_sadrzaj>
      <item>ADRIATIC SAILING TEAM d.o.o. NOVIGRAD</item>
    </izvorni_sadrzaj>
    <derivirana_varijabla naziv="DomainObject.Predmet.ProtuStrankaListNazivFormated_1">
      <item>ADRIATIC SAILING TEAM d.o.o. NOVIGRAD</item>
    </derivirana_varijabla>
  </DomainObject.Predmet.ProtuStrankaListNazivFormated>
  <DomainObject.Predmet.ProtuStrankaListNazivFormatedOIB>
    <izvorni_sadrzaj>
      <item>ADRIATIC SAILING TEAM d.o.o. NOVIGRAD, OIB 70618918088</item>
    </izvorni_sadrzaj>
    <derivirana_varijabla naziv="DomainObject.Predmet.ProtuStrankaListNazivFormatedOIB_1">
      <item>ADRIATIC SAILING TEAM d.o.o. NOVIGRAD, OIB 70618918088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ADRIATIC SAILING TEAM d.o.o. NOVIGRAD</izvorni_sadrzaj>
    <derivirana_varijabla naziv="DomainObject.Predmet.ProtustrankaIDrugi_1">ADRIATIC SAILING TEAM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ADRIATIC SAILING TEAM d.o.o. NOVIGRAD, OIB 70618918088, Sv.Anton 15, 52466 Novigrad</izvorni_sadrzaj>
    <derivirana_varijabla naziv="DomainObject.Predmet.ProtustrankaIDrugiAdressOIB_1">ADRIATIC SAILING TEAM d.o.o. NOVIGRAD, OIB 70618918088, Sv.Anton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ADRIATIC SAILING TEAM d.o.o. NOVIGRAD</item>
    </izvorni_sadrzaj>
    <derivirana_varijabla naziv="DomainObject.Predmet.SudioniciListNaziv_1">
      <item>FINANCIJSKA AGENCIJA, RC RIJEKA, PODRUŽNICA PULA, PULA</item>
      <item>ADRIATIC SAILING TEAM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ADRIATIC SAILING TEAM d.o.o. NOVIGRAD, OIB 70618918088, Sv.Anton 15,52466 Novigrad</item>
    </izvorni_sadrzaj>
    <derivirana_varijabla naziv="DomainObject.Predmet.SudioniciListAdressOIB_1">
      <item>FINANCIJSKA AGENCIJA, RC RIJEKA, PODRUŽNICA PULA, PULA, OIB 85821130368, Ulica grada Vukovara 70,10000 Zagreb</item>
      <item>ADRIATIC SAILING TEAM d.o.o. NOVIGRAD, OIB 70618918088, Sv.Anton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70618918088</item>
    </izvorni_sadrzaj>
    <derivirana_varijabla naziv="DomainObject.Predmet.SudioniciListNazivOIB_1">
      <item>, OIB 85821130368</item>
      <item>, OIB 70618918088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2152</properties:Characters>
  <properties:Lines>47</properties:Lines>
  <properties:Paragraphs>15</properties:Paragraphs>
  <properties:TotalTime>2</properties:TotalTime>
  <properties:ScaleCrop>false</properties:ScaleCrop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2016-02-19T11:06:00Z</dcterms:created>
  <dc:creator>Mihaela Kaligari</dc:creator>
  <dc:description/>
  <cp:keywords/>
  <cp:lastModifiedBy>Mihaela Kaligari</cp:lastModifiedBy>
  <cp:lastPrinted>2016-02-19T11:07:00Z</cp:lastPrinted>
  <dcterms:modified xmlns:xsi="http://www.w3.org/2001/XMLSchema-instance" xsi:type="dcterms:W3CDTF">2016-02-23T09:25:00Z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