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40a5" w14:paraId="05640a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6F5492">
        <w:rPr>
          <w:rFonts w:hAnsi="Times New Roman" w:ascii="Times New Roman"/>
          <w:szCs w:val="24"/>
          <w:lang w:val="hr-HR"/>
        </w:rPr>
        <w:t xml:space="preserve"> </w:t>
      </w:r>
      <w:r w:rsidR="006F5492" w:rsidRPr="006F5492">
        <w:rPr>
          <w:rFonts w:hAnsi="Times New Roman" w:ascii="Times New Roman"/>
        </w:rPr>
        <w:t>OZANA FIX d.o.o. Zagreb, Podbrežje 25 d, OIB 28583414244</w:t>
      </w:r>
      <w:r w:rsidR="005B14F6" w:rsidRPr="006F5492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277C58">
        <w:rPr>
          <w:rFonts w:hAnsi="Times New Roman" w:ascii="Times New Roman"/>
        </w:rPr>
        <w:t>20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6F5492" w:rsidRPr="006F5492">
        <w:rPr>
          <w:rFonts w:hAnsi="Times New Roman" w:ascii="Times New Roman"/>
        </w:rPr>
        <w:t>OZANA FIX d.o.o. Zagreb, Podbrežje 25 d, OIB 28583414244</w:t>
      </w:r>
      <w:r w:rsidR="006F5492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6F5492">
        <w:rPr>
          <w:rFonts w:hAnsi="Times New Roman" w:ascii="Times New Roman"/>
          <w:lang w:val="hr-HR"/>
        </w:rPr>
        <w:t>63.429,79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48591B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48591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8591B" w:rsidP="0048591B" w:rsidR="0048591B" w:rsidRPr="0048591B">
      <w:pPr>
        <w:rPr>
          <w:rFonts w:hAnsi="Times New Roman" w:ascii="Times New Roman"/>
        </w:rPr>
      </w:pPr>
    </w:p>
    <w:p w:rsidRDefault="0048591B" w:rsidP="002152A3" w:rsidR="0048591B" w:rsidRPr="0048591B">
      <w:pPr>
        <w:jc w:val="right"/>
        <w:rPr>
          <w:rFonts w:hAnsi="Times New Roman" w:ascii="Times New Roman"/>
        </w:rPr>
      </w:pPr>
      <w:r w:rsidRPr="0048591B">
        <w:rPr>
          <w:rFonts w:hAnsi="Times New Roman" w:ascii="Times New Roman"/>
        </w:rPr>
        <w:t>za točnost otpravka</w:t>
      </w:r>
    </w:p>
    <w:p w:rsidRDefault="0048591B" w:rsidP="002152A3" w:rsidR="0048591B" w:rsidRPr="0048591B">
      <w:pPr>
        <w:jc w:val="right"/>
        <w:rPr>
          <w:rFonts w:hAnsi="Times New Roman" w:ascii="Times New Roman"/>
        </w:rPr>
      </w:pPr>
      <w:r w:rsidRPr="0048591B">
        <w:rPr>
          <w:rFonts w:hAnsi="Times New Roman" w:ascii="Times New Roman"/>
        </w:rPr>
        <w:t>ovlašteni službenik</w:t>
      </w:r>
    </w:p>
    <w:p w:rsidRDefault="0048591B" w:rsidP="002152A3" w:rsidR="0048591B" w:rsidRPr="0048591B">
      <w:pPr>
        <w:jc w:val="right"/>
        <w:rPr>
          <w:rFonts w:hAnsi="Times New Roman" w:ascii="Times New Roman"/>
        </w:rPr>
      </w:pPr>
      <w:r w:rsidRPr="0048591B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59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6F5492">
          <w:rPr>
            <w:rFonts w:hAnsi="Times New Roman" w:ascii="Times New Roman"/>
            <w:lang w:val="hr-HR"/>
          </w:rPr>
          <w:t>524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6F5492">
      <w:rPr>
        <w:rFonts w:hAnsi="Times New Roman" w:ascii="Times New Roman"/>
        <w:lang w:val="hr-HR"/>
      </w:rPr>
      <w:t>524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8591B"/>
    <w:rsid w:val="004E0E39"/>
    <w:rsid w:val="00514594"/>
    <w:rsid w:val="00532B71"/>
    <w:rsid w:val="00535F2D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8B675C"/>
    <w:rsid w:val="008B688C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9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9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9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9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9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9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9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9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6524</izvorni_sadrzaj>
    <derivirana_varijabla naziv="DomainObject.Predmet.Broj_1">6524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St-6524/2015</izvorni_sadrzaj>
    <derivirana_varijabla naziv="DomainObject.Predmet.OznakaBroj_1">St-6524/2015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OZANA FIX d.o.o. zastupanog po punomoćniku MARICA VIDIČEK</izvorni_sadrzaj>
    <derivirana_varijabla naziv="DomainObject.Predmet.ProtustrankaFormated_1">  OZANA FIX d.o.o. zastupanog po punomoćniku MARICA VIDIČEK</derivirana_varijabla>
  </DomainObject.Predmet.ProtustrankaFormated>
  <DomainObject.Predmet.ProtustrankaFormatedOIB>
    <izvorni_sadrzaj>  OZANA FIX d.o.o., OIB 28583414244 zastupanog po punomoćniku MARICA VIDIČEK</izvorni_sadrzaj>
    <derivirana_varijabla naziv="DomainObject.Predmet.ProtustrankaFormatedOIB_1">  OZANA FIX d.o.o., OIB 28583414244 zastupanog po punomoćniku MARICA VIDIČEK</derivirana_varijabla>
  </DomainObject.Predmet.ProtustrankaFormatedOIB>
  <DomainObject.Predmet.ProtustrankaFormatedWithAdress>
    <izvorni_sadrzaj> OZANA FIX d.o.o., 8. Pobrežje 25 d, 10000 Zagreb zastupanog po punomoćniku MARICA VIDIČEK</izvorni_sadrzaj>
    <derivirana_varijabla naziv="DomainObject.Predmet.ProtustrankaFormatedWithAdress_1"> OZANA FIX d.o.o., 8. Pobrežje 25 d, 10000 Zagreb zastupanog po punomoćniku MARICA VIDIČEK</derivirana_varijabla>
  </DomainObject.Predmet.ProtustrankaFormatedWithAdress>
  <DomainObject.Predmet.ProtustrankaFormatedWithAdressOIB>
    <izvorni_sadrzaj> OZANA FIX d.o.o., OIB 28583414244, 8. Pobrežje 25 d, 10000 Zagreb zastupanog po punomoćniku MARICA VIDIČEK</izvorni_sadrzaj>
    <derivirana_varijabla naziv="DomainObject.Predmet.ProtustrankaFormatedWithAdressOIB_1"> OZANA FIX d.o.o., OIB 28583414244, 8. Pobrežje 25 d, 10000 Zagreb zastupanog po punomoćniku MARICA VIDIČEK</derivirana_varijabla>
  </DomainObject.Predmet.ProtustrankaFormatedWithAdressOIB>
  <DomainObject.Predmet.ProtustrankaWithAdress>
    <izvorni_sadrzaj>OZANA FIX d.o.o. 8. Pobrežje 25 d, 10000 Zagreb</izvorni_sadrzaj>
    <derivirana_varijabla naziv="DomainObject.Predmet.ProtustrankaWithAdress_1">OZANA FIX d.o.o. 8. Pobrežje 25 d, 10000 Zagreb</derivirana_varijabla>
  </DomainObject.Predmet.ProtustrankaWithAdress>
  <DomainObject.Predmet.ProtustrankaWithAdressOIB>
    <izvorni_sadrzaj>OZANA FIX d.o.o., OIB 28583414244, 8. Pobrežje 25 d, 10000 Zagreb</izvorni_sadrzaj>
    <derivirana_varijabla naziv="DomainObject.Predmet.ProtustrankaWithAdressOIB_1">OZANA FIX d.o.o., OIB 28583414244, 8. Pobrežje 25 d, 10000 Zagreb</derivirana_varijabla>
  </DomainObject.Predmet.ProtustrankaWithAdressOIB>
  <DomainObject.Predmet.ProtustrankaNazivFormated>
    <izvorni_sadrzaj>OZANA FIX d.o.o.</izvorni_sadrzaj>
    <derivirana_varijabla naziv="DomainObject.Predmet.ProtustrankaNazivFormated_1">OZANA FIX d.o.o.</derivirana_varijabla>
  </DomainObject.Predmet.ProtustrankaNazivFormated>
  <DomainObject.Predmet.ProtustrankaNazivFormatedOIB>
    <izvorni_sadrzaj>OZANA FIX d.o.o., OIB 28583414244</izvorni_sadrzaj>
    <derivirana_varijabla naziv="DomainObject.Predmet.ProtustrankaNazivFormatedOIB_1">OZANA FIX d.o.o., OIB 28583414244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OZANA FIX d.o.o. zastupanog po punomoćniku MARICA VIDIČEK</item>
    </izvorni_sadrzaj>
    <derivirana_varijabla naziv="DomainObject.Predmet.ProtuStrankaListFormated_1">
      <item>OZANA FIX d.o.o. zastupanog po punomoćniku MARICA VIDIČEK</item>
    </derivirana_varijabla>
  </DomainObject.Predmet.ProtuStrankaListFormated>
  <DomainObject.Predmet.ProtuStrankaListFormatedOIB>
    <izvorni_sadrzaj>
      <item>OZANA FIX d.o.o., OIB 28583414244 zastupanog po punomoćniku MARICA VIDIČEK</item>
    </izvorni_sadrzaj>
    <derivirana_varijabla naziv="DomainObject.Predmet.ProtuStrankaListFormatedOIB_1">
      <item>OZANA FIX d.o.o., OIB 28583414244 zastupanog po punomoćniku MARICA VIDIČEK</item>
    </derivirana_varijabla>
  </DomainObject.Predmet.ProtuStrankaListFormatedOIB>
  <DomainObject.Predmet.ProtuStrankaListFormatedWithAdress>
    <izvorni_sadrzaj>
      <item>OZANA FIX d.o.o., 8. Pobrežje 25 d, 10000 Zagreb zastupanog po punomoćniku MARICA VIDIČEK</item>
    </izvorni_sadrzaj>
    <derivirana_varijabla naziv="DomainObject.Predmet.ProtuStrankaListFormatedWithAdress_1">
      <item>OZANA FIX d.o.o., 8. Pobrežje 25 d, 10000 Zagreb zastupanog po punomoćniku MARICA VIDIČEK</item>
    </derivirana_varijabla>
  </DomainObject.Predmet.ProtuStrankaListFormatedWithAdress>
  <DomainObject.Predmet.ProtuStrankaListFormatedWithAdressOIB>
    <izvorni_sadrzaj>
      <item>OZANA FIX d.o.o., OIB 28583414244, 8. Pobrežje 25 d, 10000 Zagreb zastupanog po punomoćniku MARICA VIDIČEK</item>
    </izvorni_sadrzaj>
    <derivirana_varijabla naziv="DomainObject.Predmet.ProtuStrankaListFormatedWithAdressOIB_1">
      <item>OZANA FIX d.o.o., OIB 28583414244, 8. Pobrežje 25 d, 10000 Zagreb zastupanog po punomoćniku MARICA VIDIČEK</item>
    </derivirana_varijabla>
  </DomainObject.Predmet.ProtuStrankaListFormatedWithAdressOIB>
  <DomainObject.Predmet.ProtuStrankaListNazivFormated>
    <izvorni_sadrzaj>
      <item>OZANA FIX d.o.o.</item>
    </izvorni_sadrzaj>
    <derivirana_varijabla naziv="DomainObject.Predmet.ProtuStrankaListNazivFormated_1">
      <item>OZANA FIX d.o.o.</item>
    </derivirana_varijabla>
  </DomainObject.Predmet.ProtuStrankaListNazivFormated>
  <DomainObject.Predmet.ProtuStrankaListNazivFormatedOIB>
    <izvorni_sadrzaj>
      <item>OZANA FIX d.o.o., OIB 28583414244</item>
    </izvorni_sadrzaj>
    <derivirana_varijabla naziv="DomainObject.Predmet.ProtuStrankaListNazivFormatedOIB_1">
      <item>OZANA FIX d.o.o., OIB 28583414244</item>
    </derivirana_varijabla>
  </DomainObject.Predmet.ProtuStrankaListNazivFormatedOIB>
  <DomainObject.Predmet.OstaliListFormated>
    <izvorni_sadrzaj>
      <item>MARICA VIDIČEK punomoćnik sudionika u postupku OZANA FIX d.o.o.</item>
    </izvorni_sadrzaj>
    <derivirana_varijabla naziv="DomainObject.Predmet.OstaliListFormated_1">
      <item>MARICA VIDIČEK punomoćnik sudionika u postupku OZANA FIX d.o.o.</item>
    </derivirana_varijabla>
  </DomainObject.Predmet.OstaliListFormated>
  <DomainObject.Predmet.OstaliListFormatedOIB>
    <izvorni_sadrzaj>
      <item>MARICA VIDIČEK, OIB 46000856644 punomoćnik sudionika u postupku OZANA FIX d.o.o.</item>
    </izvorni_sadrzaj>
    <derivirana_varijabla naziv="DomainObject.Predmet.OstaliListFormatedOIB_1">
      <item>MARICA VIDIČEK, OIB 46000856644 punomoćnik sudionika u postupku OZANA FIX d.o.o.</item>
    </derivirana_varijabla>
  </DomainObject.Predmet.OstaliListFormatedOIB>
  <DomainObject.Predmet.OstaliListFormatedWithAdress>
    <izvorni_sadrzaj>
      <item>MARICA VIDIČEK, ŽUPANA VRATISLAVA 6, 49240 Donja Stubica punomoćnik sudionika u postupku OZANA FIX d.o.o.</item>
    </izvorni_sadrzaj>
    <derivirana_varijabla naziv="DomainObject.Predmet.OstaliListFormatedWithAdress_1">
      <item>MARICA VIDIČEK, ŽUPANA VRATISLAVA 6, 49240 Donja Stubica punomoćnik sudionika u postupku OZANA FIX d.o.o.</item>
    </derivirana_varijabla>
  </DomainObject.Predmet.OstaliListFormatedWithAdress>
  <DomainObject.Predmet.OstaliListFormatedWithAdressOIB>
    <izvorni_sadrzaj>
      <item>MARICA VIDIČEK, OIB 46000856644, ŽUPANA VRATISLAVA 6, 49240 Donja Stubica punomoćnik sudionika u postupku OZANA FIX d.o.o.</item>
    </izvorni_sadrzaj>
    <derivirana_varijabla naziv="DomainObject.Predmet.OstaliListFormatedWithAdressOIB_1">
      <item>MARICA VIDIČEK, OIB 46000856644, ŽUPANA VRATISLAVA 6, 49240 Donja Stubica punomoćnik sudionika u postupku OZANA FIX d.o.o.</item>
    </derivirana_varijabla>
  </DomainObject.Predmet.OstaliListFormatedWithAdressOIB>
  <DomainObject.Predmet.OstaliListNazivFormated>
    <izvorni_sadrzaj>
      <item>MARICA VIDIČEK</item>
    </izvorni_sadrzaj>
    <derivirana_varijabla naziv="DomainObject.Predmet.OstaliListNazivFormated_1">
      <item>MARICA VIDIČEK</item>
    </derivirana_varijabla>
  </DomainObject.Predmet.OstaliListNazivFormated>
  <DomainObject.Predmet.OstaliListNazivFormatedOIB>
    <izvorni_sadrzaj>
      <item>MARICA VIDIČEK, OIB 46000856644</item>
    </izvorni_sadrzaj>
    <derivirana_varijabla naziv="DomainObject.Predmet.OstaliListNazivFormatedOIB_1">
      <item>MARICA VIDIČEK, OIB 46000856644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OZANA FIX d.o.o.</izvorni_sadrzaj>
    <derivirana_varijabla naziv="DomainObject.Predmet.ProtustrankaIDrugi_1">OZANA FIX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OZANA FIX d.o.o., OIB 28583414244, 8. Pobrežje 25 d, 10000 Zagreb</izvorni_sadrzaj>
    <derivirana_varijabla naziv="DomainObject.Predmet.ProtustrankaIDrugiAdressOIB_1">OZANA FIX d.o.o., OIB 28583414244, 8. Pobrežje 25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OZANA FIX d.o.o.</item>
      <item>MARICA VIDIČEK</item>
    </izvorni_sadrzaj>
    <derivirana_varijabla naziv="DomainObject.Predmet.SudioniciListNaziv_1">
      <item>FINA Regionalni centar Zagreb</item>
      <item>OZANA FIX d.o.o.</item>
      <item>MARICA VIDIČEK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OZANA FIX d.o.o., OIB 28583414244, 8. Pobrežje 25 d,10000 Zagreb</item>
      <item>MARICA VIDIČEK, OIB 46000856644, ŽUPANA VRATISLAVA 6,49240 Donja Stubica</item>
    </izvorni_sadrzaj>
    <derivirana_varijabla naziv="DomainObject.Predmet.SudioniciListAdressOIB_1">
      <item>FINA Regionalni centar Zagreb, OIB 85821130368, Trg svibanjskih žrtava 1995. br.1,10000 Zagreb</item>
      <item>OZANA FIX d.o.o., OIB 28583414244, 8. Pobrežje 25 d,10000 Zagreb</item>
      <item>MARICA VIDIČEK, OIB 46000856644, ŽUPANA VRATISLAVA 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28583414244</item>
      <item>, OIB 46000856644</item>
    </izvorni_sadrzaj>
    <derivirana_varijabla naziv="DomainObject.Predmet.SudioniciListNazivOIB_1">
      <item>, OIB 85821130368</item>
      <item>, OIB 28583414244</item>
      <item>, OIB 46000856644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1F931-3C6A-48BB-9770-DFFAEAF26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2045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2016-06-20T11:21:00Z</dcterms:created>
  <dc:creator>Sudsko vijeæe</dc:creator>
  <cp:lastModifiedBy>Višnja Svečak</cp:lastModifiedBy>
  <cp:lastPrinted>2016-06-20T11:25:00Z</cp:lastPrinted>
  <dcterms:modified xmlns:xsi="http://www.w3.org/2001/XMLSchema-instance" xsi:type="dcterms:W3CDTF">2016-06-20T11:25:00Z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