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309c" w14:paraId="77f309c" w:rsidRDefault="00A441A0" w:rsidP="00A441A0" w:rsidR="00A441A0" w:rsidRPr="00A441A0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  <w:t>48  St-231/2015</w:t>
      </w:r>
    </w:p>
    <w:p w:rsidRDefault="00A441A0" w:rsidP="00A441A0" w:rsidR="00A441A0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41A0" w:rsidP="00A441A0" w:rsidR="00A441A0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A441A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817245" cx="628015"/>
            <wp:effectExtent b="190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724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          </w:t>
      </w:r>
    </w:p>
    <w:p w:rsidRDefault="00A441A0" w:rsidP="00A441A0" w:rsidR="00A441A0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441A0">
        <w:rPr>
          <w:rFonts w:cs="Times New Roman" w:hAnsi="Times New Roman" w:ascii="Times New Roman"/>
          <w:sz w:val="24"/>
          <w:szCs w:val="24"/>
          <w:lang w:val="hr-HR"/>
        </w:rPr>
        <w:t>REPUBLIKA HRVATSKA</w:t>
      </w:r>
    </w:p>
    <w:p w:rsidRDefault="00A441A0" w:rsidP="00A441A0" w:rsidR="00A441A0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441A0">
        <w:rPr>
          <w:rFonts w:cs="Times New Roman" w:hAnsi="Times New Roman" w:ascii="Times New Roman"/>
          <w:sz w:val="24"/>
          <w:szCs w:val="24"/>
          <w:lang w:val="hr-HR"/>
        </w:rPr>
        <w:t>TRGOVAČKI SUD U ZAGREBU</w:t>
      </w:r>
    </w:p>
    <w:p w:rsidRDefault="00A441A0" w:rsidP="00A441A0" w:rsidR="00A441A0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441A0">
        <w:rPr>
          <w:rFonts w:cs="Times New Roman" w:hAnsi="Times New Roman" w:ascii="Times New Roman"/>
          <w:sz w:val="24"/>
          <w:szCs w:val="24"/>
          <w:lang w:val="hr-HR"/>
        </w:rPr>
        <w:t>Zagreb, Amruševa 2/II</w:t>
      </w:r>
    </w:p>
    <w:p w:rsidRDefault="00A441A0" w:rsidP="00A441A0" w:rsidR="00A441A0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41A0" w:rsidP="00A441A0" w:rsidR="00A441A0" w:rsidRPr="00A441A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A441A0" w:rsidP="00A441A0" w:rsidR="00A441A0" w:rsidRPr="00A441A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A441A0">
        <w:rPr>
          <w:rFonts w:cs="Times New Roman" w:hAnsi="Times New Roman" w:ascii="Times New Roman"/>
          <w:sz w:val="24"/>
          <w:szCs w:val="24"/>
          <w:lang w:val="hr-HR"/>
        </w:rPr>
        <w:t>Z A P I S N I K</w:t>
      </w:r>
    </w:p>
    <w:p w:rsidRDefault="00A441A0" w:rsidP="00A441A0" w:rsidR="00A441A0" w:rsidRPr="00A441A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A441A0">
        <w:rPr>
          <w:rFonts w:cs="Times New Roman" w:hAnsi="Times New Roman" w:ascii="Times New Roman"/>
          <w:sz w:val="24"/>
          <w:szCs w:val="24"/>
          <w:lang w:val="hr-HR"/>
        </w:rPr>
        <w:t>od 11. prosinca 2018. godine</w:t>
      </w:r>
    </w:p>
    <w:p w:rsidRDefault="00A441A0" w:rsidP="00A441A0" w:rsidR="00A441A0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41A0" w:rsidP="00A441A0" w:rsidR="00A441A0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sastavljen u Trgovačkom sudu u Zagrebu, Amruševa 2/II, o </w:t>
      </w:r>
      <w:r>
        <w:rPr>
          <w:rFonts w:cs="Times New Roman" w:hAnsi="Times New Roman" w:ascii="Times New Roman"/>
          <w:sz w:val="24"/>
          <w:szCs w:val="24"/>
          <w:lang w:val="hr-HR"/>
        </w:rPr>
        <w:t>petnaestoj</w:t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 usmenoj javnoj dražbi ne</w:t>
      </w:r>
      <w:r w:rsidR="006D656F">
        <w:rPr>
          <w:rFonts w:cs="Times New Roman" w:hAnsi="Times New Roman" w:ascii="Times New Roman"/>
          <w:sz w:val="24"/>
          <w:szCs w:val="24"/>
          <w:lang w:val="hr-HR"/>
        </w:rPr>
        <w:t>kretnina nad stečajnim dužnikom</w:t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 GUD-VLAK PROJEKT d.o.o. u stečaju Zagreb, Slovenska 4, OIB: 38552643243, MBS: 080632359</w:t>
      </w:r>
    </w:p>
    <w:p w:rsidRDefault="00A441A0" w:rsidP="00A441A0" w:rsidR="00A441A0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41A0" w:rsidP="00A441A0" w:rsidR="00A441A0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441A0">
        <w:rPr>
          <w:rFonts w:cs="Times New Roman" w:hAnsi="Times New Roman" w:ascii="Times New Roman"/>
          <w:sz w:val="24"/>
          <w:szCs w:val="24"/>
          <w:lang w:val="hr-HR"/>
        </w:rPr>
        <w:t>Nazočni od suda:</w:t>
      </w:r>
    </w:p>
    <w:p w:rsidRDefault="00A441A0" w:rsidP="00A441A0" w:rsidR="00A441A0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Stečajni sudac: Vesna Sremac Šoštar             </w:t>
      </w:r>
    </w:p>
    <w:p w:rsidRDefault="00A441A0" w:rsidP="00A441A0" w:rsidR="00A441A0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Zapisničar: Matea Bizjak </w:t>
      </w:r>
    </w:p>
    <w:p w:rsidRDefault="00A441A0" w:rsidP="00A441A0" w:rsidR="00A441A0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41A0" w:rsidP="00A441A0" w:rsidR="00A441A0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Početak </w:t>
      </w:r>
      <w:r>
        <w:rPr>
          <w:rFonts w:cs="Times New Roman" w:hAnsi="Times New Roman" w:ascii="Times New Roman"/>
          <w:sz w:val="24"/>
          <w:szCs w:val="24"/>
          <w:lang w:val="hr-HR"/>
        </w:rPr>
        <w:t>u 10,30</w:t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 sati.</w:t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            </w:t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</w:p>
    <w:p w:rsidRDefault="00A441A0" w:rsidP="00A441A0" w:rsidR="00A441A0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441A0">
        <w:rPr>
          <w:rFonts w:cs="Times New Roman" w:hAnsi="Times New Roman" w:ascii="Times New Roman"/>
          <w:sz w:val="24"/>
          <w:szCs w:val="24"/>
          <w:lang w:val="hr-HR"/>
        </w:rPr>
        <w:t>Ročištu je nazočan i stečajni upravitelj Alma Klepac.</w:t>
      </w:r>
    </w:p>
    <w:p w:rsidRDefault="00A441A0" w:rsidP="00A441A0" w:rsidR="00A441A0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41A0" w:rsidP="00A441A0" w:rsidR="00A441A0" w:rsidRPr="006D656F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6D656F">
        <w:rPr>
          <w:rFonts w:cs="Times New Roman" w:hAnsi="Times New Roman" w:ascii="Times New Roman"/>
          <w:sz w:val="24"/>
          <w:szCs w:val="24"/>
          <w:lang w:val="hr-HR"/>
        </w:rPr>
        <w:t xml:space="preserve">Za razlučnog vjerovnika:  Tominov Ivan, osobno </w:t>
      </w:r>
    </w:p>
    <w:p w:rsidRDefault="00A441A0" w:rsidP="00A441A0" w:rsidR="00A441A0" w:rsidRPr="006D656F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6D656F">
        <w:rPr>
          <w:rFonts w:cs="Times New Roman" w:hAnsi="Times New Roman" w:ascii="Times New Roman"/>
          <w:sz w:val="24"/>
          <w:szCs w:val="24"/>
          <w:lang w:val="hr-HR"/>
        </w:rPr>
        <w:t>Kao javnost: Roberto Gudelj</w:t>
      </w:r>
    </w:p>
    <w:p w:rsidRDefault="00A441A0" w:rsidP="00A441A0" w:rsid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41A0" w:rsidP="006D656F" w:rsidR="00A441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Utvrđuje </w:t>
      </w:r>
      <w:r w:rsidR="00014311">
        <w:rPr>
          <w:rFonts w:cs="Times New Roman" w:hAnsi="Times New Roman" w:ascii="Times New Roman"/>
          <w:sz w:val="24"/>
          <w:szCs w:val="24"/>
          <w:lang w:val="hr-HR"/>
        </w:rPr>
        <w:t xml:space="preserve">se da nije pristupio </w:t>
      </w:r>
      <w:r w:rsidR="00E37733">
        <w:rPr>
          <w:rFonts w:cs="Times New Roman" w:hAnsi="Times New Roman" w:ascii="Times New Roman"/>
          <w:sz w:val="24"/>
          <w:szCs w:val="24"/>
          <w:lang w:val="hr-HR"/>
        </w:rPr>
        <w:t xml:space="preserve"> kao kupac </w:t>
      </w:r>
      <w:r w:rsidR="00014311">
        <w:rPr>
          <w:rFonts w:cs="Times New Roman" w:hAnsi="Times New Roman" w:ascii="Times New Roman"/>
          <w:sz w:val="24"/>
          <w:szCs w:val="24"/>
          <w:lang w:val="hr-HR"/>
        </w:rPr>
        <w:t>Joka Bekić.</w:t>
      </w:r>
    </w:p>
    <w:p w:rsidRDefault="006D656F" w:rsidP="006D656F" w:rsidR="006D65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41A0" w:rsidP="00A441A0" w:rsidR="00A441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Utvrđuje se da je provjerom u računovodstvu suda utvrđeno da je uplaćen iznos od </w:t>
      </w:r>
      <w:r w:rsidR="00E37733">
        <w:rPr>
          <w:rFonts w:cs="Times New Roman" w:hAnsi="Times New Roman" w:ascii="Times New Roman"/>
          <w:sz w:val="24"/>
          <w:szCs w:val="24"/>
          <w:lang w:val="hr-HR"/>
        </w:rPr>
        <w:t xml:space="preserve">2.893,00 kn </w:t>
      </w:r>
      <w:r w:rsidR="00014311">
        <w:rPr>
          <w:rFonts w:cs="Times New Roman" w:hAnsi="Times New Roman" w:ascii="Times New Roman"/>
          <w:sz w:val="24"/>
          <w:szCs w:val="24"/>
          <w:lang w:val="hr-HR"/>
        </w:rPr>
        <w:t xml:space="preserve">na ime jamčevine, a uplatitelj je Joka Bekić. </w:t>
      </w:r>
    </w:p>
    <w:p w:rsidRDefault="00A441A0" w:rsidP="00A441A0" w:rsidR="00A441A0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44A8D" w:rsidP="00A441A0" w:rsidR="00844A8D" w:rsidRPr="00A441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Pravomoćnim rješenjem ovog suda od 31. kolovoza 2015., broj gornji, određena je prodaja u stečajnom postupku nekretnina u vlasništvu i suvlasništvu stečajnog dužnika GUD-VLAK PROJEKT d.o.o. u stečaju Zagreb, Slovenska 4, OIB: 38552643243, MBS: 080632359. Zaključkom od </w:t>
      </w:r>
      <w:r w:rsidR="00A441A0">
        <w:rPr>
          <w:rFonts w:cs="Times New Roman" w:hAnsi="Times New Roman" w:ascii="Times New Roman"/>
          <w:sz w:val="24"/>
          <w:szCs w:val="24"/>
          <w:lang w:val="hr-HR"/>
        </w:rPr>
        <w:t>21. studenog</w:t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 2018., broj gornji, određeni su uvjeti i način prodaje predmet</w:t>
      </w:r>
      <w:r w:rsidR="00A441A0">
        <w:rPr>
          <w:rFonts w:cs="Times New Roman" w:hAnsi="Times New Roman" w:ascii="Times New Roman"/>
          <w:sz w:val="24"/>
          <w:szCs w:val="24"/>
          <w:lang w:val="hr-HR"/>
        </w:rPr>
        <w:t>nih nekretnina te je određeno 15</w:t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. ročište za javnu dražbu za današnji dan, a oglas o današnjem ročištu za prodaju usmenom javnom dražbom objavljen je na e-oglasnoj ploči istog dana, sukladno čl. 164. SZ-a, na web stranici HGK, Sudačke mreže, o čemu stečajni upravitelj dostavlja dokaz u spis. </w:t>
      </w:r>
    </w:p>
    <w:p w:rsidRDefault="00844A8D" w:rsidP="00A441A0" w:rsidR="00844A8D" w:rsidRPr="00A441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Predmet današnje javne dražbe su nekretnine pobliže označene u zaključku ovog suda od </w:t>
      </w:r>
      <w:r w:rsidR="00A441A0">
        <w:rPr>
          <w:rFonts w:cs="Times New Roman" w:hAnsi="Times New Roman" w:ascii="Times New Roman"/>
          <w:sz w:val="24"/>
          <w:szCs w:val="24"/>
          <w:lang w:val="hr-HR"/>
        </w:rPr>
        <w:t>21. studenog</w:t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 2018.</w:t>
      </w:r>
    </w:p>
    <w:p w:rsidRDefault="00844A8D" w:rsidP="00A441A0" w:rsidR="00844A8D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44A8D" w:rsidP="00A441A0" w:rsidR="00844A8D" w:rsidRPr="00A441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Utvrđuje se da je zaključkom ovog suda broj gornji od </w:t>
      </w:r>
      <w:r w:rsidR="00A441A0">
        <w:rPr>
          <w:rFonts w:cs="Times New Roman" w:hAnsi="Times New Roman" w:ascii="Times New Roman"/>
          <w:sz w:val="24"/>
          <w:szCs w:val="24"/>
          <w:lang w:val="hr-HR"/>
        </w:rPr>
        <w:t>21. studenog</w:t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 2018., u toč. V.) 5.1, određeno da kao kupci mogu sudjelovati samo osobe koje su najkasnije dva dana prije dana održavanja ročišta za dražbu uplatile  jamčevinu u iznosu od 10 % utvrđene vrijednosti nekretnina iz  točke I.) ovog zaključka na račun sudskog depozita Trgovačkog suda u Zagrebu </w:t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lastRenderedPageBreak/>
        <w:t xml:space="preserve">pri  Hrvatskoj poštanskoj banci d.d. Zagreb broj </w:t>
      </w:r>
      <w:r w:rsidRPr="00A441A0">
        <w:rPr>
          <w:rFonts w:cs="Times New Roman" w:hAnsi="Times New Roman" w:ascii="Times New Roman"/>
          <w:b/>
          <w:i/>
          <w:sz w:val="24"/>
          <w:szCs w:val="24"/>
          <w:lang w:val="hr-HR"/>
        </w:rPr>
        <w:t xml:space="preserve">HR9223900011300000460, </w:t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 poziv na broj </w:t>
      </w:r>
      <w:r w:rsidRPr="00A441A0">
        <w:rPr>
          <w:rFonts w:cs="Times New Roman" w:hAnsi="Times New Roman" w:ascii="Times New Roman"/>
          <w:b/>
          <w:i/>
          <w:sz w:val="24"/>
          <w:szCs w:val="24"/>
          <w:lang w:val="hr-HR"/>
        </w:rPr>
        <w:t>23115</w:t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 i ako dokaz o tome predoče stečajnom sucu prije početka dražbe. </w:t>
      </w:r>
    </w:p>
    <w:p w:rsidRDefault="00844A8D" w:rsidP="00A441A0" w:rsidR="00844A8D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14311" w:rsidP="00A441A0" w:rsidR="00014311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Prisutni razlučni vjerovnik izjavljuje da je voljan preuzeti nekretninu za cijenu koja je utvrđena u zaključku u prodaji od 21. studenog 2018., i da će podmiriti troškove sukladno odredbama SZ-a prema čl. 170.  </w:t>
      </w:r>
    </w:p>
    <w:p w:rsidRDefault="00014311" w:rsidP="00A441A0" w:rsidR="00014311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16CAB" w:rsidP="00A441A0" w:rsidR="00A16CAB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Stečajni upravitelj izjavljuje da će dostaviti obračun troškova. </w:t>
      </w:r>
    </w:p>
    <w:p w:rsidRDefault="00A16CAB" w:rsidP="00A441A0" w:rsidR="00A16CAB" w:rsidRPr="00A16CAB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44A8D" w:rsidP="00A441A0" w:rsidR="00844A8D" w:rsidRPr="00A16CAB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16CAB">
        <w:rPr>
          <w:rFonts w:cs="Times New Roman" w:hAnsi="Times New Roman" w:ascii="Times New Roman"/>
          <w:sz w:val="24"/>
          <w:szCs w:val="24"/>
          <w:lang w:val="hr-HR"/>
        </w:rPr>
        <w:t xml:space="preserve">Sud donosi </w:t>
      </w:r>
    </w:p>
    <w:p w:rsidRDefault="00844A8D" w:rsidP="00A441A0" w:rsidR="00844A8D" w:rsidRPr="00A16CAB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16CAB">
        <w:rPr>
          <w:rFonts w:cs="Times New Roman" w:hAnsi="Times New Roman" w:ascii="Times New Roman"/>
          <w:sz w:val="24"/>
          <w:szCs w:val="24"/>
          <w:lang w:val="hr-HR"/>
        </w:rPr>
        <w:t xml:space="preserve">                                                       Zaključak</w:t>
      </w:r>
    </w:p>
    <w:p w:rsidRDefault="00A16CAB" w:rsidP="00A441A0" w:rsidR="00A16CAB" w:rsidRPr="00A16CAB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16CAB" w:rsidP="00A441A0" w:rsidR="00844A8D" w:rsidRPr="00A16CAB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16CAB">
        <w:rPr>
          <w:rFonts w:cs="Times New Roman" w:hAnsi="Times New Roman" w:ascii="Times New Roman"/>
          <w:sz w:val="24"/>
          <w:szCs w:val="24"/>
          <w:lang w:val="hr-HR"/>
        </w:rPr>
        <w:t xml:space="preserve">Daljnja odluka pisano. </w:t>
      </w:r>
    </w:p>
    <w:p w:rsidRDefault="00844A8D" w:rsidP="00A441A0" w:rsidR="00844A8D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44A8D" w:rsidP="00A441A0" w:rsidR="00844A8D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44A8D" w:rsidP="00A441A0" w:rsidR="00844A8D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Dovršeno: </w:t>
      </w:r>
      <w:r w:rsidR="00A16CAB">
        <w:rPr>
          <w:rFonts w:cs="Times New Roman" w:hAnsi="Times New Roman" w:ascii="Times New Roman"/>
          <w:sz w:val="24"/>
          <w:szCs w:val="24"/>
          <w:lang w:val="hr-HR"/>
        </w:rPr>
        <w:t>10,36</w:t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 sati</w:t>
      </w:r>
    </w:p>
    <w:p w:rsidRDefault="00844A8D" w:rsidP="00A441A0" w:rsidR="00844A8D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44A8D" w:rsidP="00A441A0" w:rsidR="00844A8D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44A8D" w:rsidP="00A441A0" w:rsidR="00844A8D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Stečajni upravitelj:                                               </w:t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  <w:t>Stečajni sudac:</w:t>
      </w:r>
    </w:p>
    <w:p w:rsidRDefault="00844A8D" w:rsidP="00A441A0" w:rsidR="00844A8D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Alma Klepac                              </w:t>
      </w:r>
      <w:r w:rsidR="00FC177A">
        <w:rPr>
          <w:rFonts w:cs="Times New Roman" w:hAnsi="Times New Roman" w:ascii="Times New Roman"/>
          <w:sz w:val="24"/>
          <w:szCs w:val="24"/>
          <w:lang w:val="hr-HR"/>
        </w:rPr>
        <w:t xml:space="preserve">                            </w:t>
      </w:r>
      <w:r w:rsidR="00FC177A">
        <w:rPr>
          <w:rFonts w:cs="Times New Roman" w:hAnsi="Times New Roman" w:ascii="Times New Roman"/>
          <w:sz w:val="24"/>
          <w:szCs w:val="24"/>
          <w:lang w:val="hr-HR"/>
        </w:rPr>
        <w:tab/>
      </w:r>
      <w:r w:rsidR="00FC177A">
        <w:rPr>
          <w:rFonts w:cs="Times New Roman" w:hAnsi="Times New Roman" w:ascii="Times New Roman"/>
          <w:sz w:val="24"/>
          <w:szCs w:val="24"/>
          <w:lang w:val="hr-HR"/>
        </w:rPr>
        <w:tab/>
      </w:r>
      <w:r w:rsidR="00FC177A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>Vesna Sremac Šoštar</w:t>
      </w:r>
    </w:p>
    <w:p w:rsidRDefault="00844A8D" w:rsidP="00A441A0" w:rsidR="00844A8D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                                                                               </w:t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</w:r>
    </w:p>
    <w:p w:rsidRDefault="00844A8D" w:rsidP="00A441A0" w:rsidR="00844A8D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                                                                                                                        Zapisničar:</w:t>
      </w:r>
    </w:p>
    <w:p w:rsidRDefault="00844A8D" w:rsidP="00A441A0" w:rsidR="00844A8D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441A0">
        <w:rPr>
          <w:rFonts w:cs="Times New Roman" w:hAnsi="Times New Roman" w:ascii="Times New Roman"/>
          <w:sz w:val="24"/>
          <w:szCs w:val="24"/>
          <w:lang w:val="hr-HR"/>
        </w:rPr>
        <w:t xml:space="preserve">Razlučni vjerovnik:                                                                             </w:t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  <w:t>Matea Bizjak</w:t>
      </w:r>
      <w:r w:rsidRPr="00A441A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</w:t>
      </w:r>
    </w:p>
    <w:p w:rsidRDefault="00844A8D" w:rsidP="00A441A0" w:rsidR="00844A8D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76C72" w:rsidP="00A441A0" w:rsidR="00676C72" w:rsidRPr="00A441A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R="00676C72" w:rsidRPr="00A441A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3B76"/>
    <w:rsid w:val="00014311"/>
    <w:rsid w:val="0009048E"/>
    <w:rsid w:val="001F087F"/>
    <w:rsid w:val="00301F07"/>
    <w:rsid w:val="003625C7"/>
    <w:rsid w:val="005F4A7A"/>
    <w:rsid w:val="00645E48"/>
    <w:rsid w:val="0067336B"/>
    <w:rsid w:val="00676C72"/>
    <w:rsid w:val="006D656F"/>
    <w:rsid w:val="00702EE0"/>
    <w:rsid w:val="00786A29"/>
    <w:rsid w:val="00844A8D"/>
    <w:rsid w:val="008B43DC"/>
    <w:rsid w:val="00954F3A"/>
    <w:rsid w:val="009F16E5"/>
    <w:rsid w:val="00A16CAB"/>
    <w:rsid w:val="00A20CCF"/>
    <w:rsid w:val="00A441A0"/>
    <w:rsid w:val="00C90A32"/>
    <w:rsid w:val="00CB4950"/>
    <w:rsid w:val="00DA3B76"/>
    <w:rsid w:val="00E33DDA"/>
    <w:rsid w:val="00E37733"/>
    <w:rsid w:val="00F15017"/>
    <w:rsid w:val="00F65230"/>
    <w:rsid w:val="00FC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4A8D"/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4A8D"/>
    <w:pPr>
      <w:spacing w:lineRule="auto" w:line="240" w:after="0"/>
      <w:jc w:val="both"/>
    </w:pPr>
    <w:rPr>
      <w:rFonts w:cs="Times New Roman" w:eastAsia="Times New Roman" w:hAnsi="Verdana" w:ascii="Verdana"/>
      <w:sz w:val="24"/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844A8D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41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41A0"/>
    <w:rPr>
      <w:rFonts w:cs="Tahoma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A441A0"/>
    <w:pPr>
      <w:spacing w:lineRule="auto" w:line="240" w:after="0"/>
    </w:pPr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B43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3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3D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3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3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4A8D"/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4A8D"/>
    <w:pPr>
      <w:spacing w:after="0" w:line="240" w:lineRule="auto"/>
      <w:jc w:val="both"/>
    </w:pPr>
    <w:rPr>
      <w:rFonts w:ascii="Verdana" w:cs="Times New Roman" w:eastAsia="Times New Roman" w:hAnsi="Verdana"/>
      <w:sz w:val="24"/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844A8D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41A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41A0"/>
    <w:rPr>
      <w:rFonts w:ascii="Tahoma" w:cs="Tahoma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A441A0"/>
    <w:pPr>
      <w:spacing w:after="0" w:line="240" w:lineRule="auto"/>
    </w:pPr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B43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3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3D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3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3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>15. dražba</izvorni_sadrzaj>
    <derivirana_varijabla naziv="DomainObject.Obrazlozenje_1">15. dražba</derivirana_varijabla>
  </DomainObject.Obrazlozenje>
  <DomainObject.StvarniPocetakDatum>
    <izvorni_sadrzaj>11. prosinca 2018.</izvorni_sadrzaj>
    <derivirana_varijabla naziv="DomainObject.StvarniPocetakDatum_1">11. prosinca 2018.</derivirana_varijabla>
  </DomainObject.StvarniPocetakDatum>
  <DomainObject.StvarniZavrsetakDatum>
    <izvorni_sadrzaj>11. prosinca 2018.</izvorni_sadrzaj>
    <derivirana_varijabla naziv="DomainObject.StvarniZavrsetakDatum_1">11. prosinca 2018.</derivirana_varijabla>
  </DomainObject.StvarniZavrsetakDatum>
  <DomainObject.PlaniraniZavrsetakDatum>
    <izvorni_sadrzaj>11. prosinca 2018.</izvorni_sadrzaj>
    <derivirana_varijabla naziv="DomainObject.PlaniraniZavrsetakDatum_1">11. prosinca 2018.</derivirana_varijabla>
  </DomainObject.PlaniraniZavrsetakDatum>
  <DomainObject.PlaniraniPocetakDatum>
    <izvorni_sadrzaj>11. prosinca 2018.</izvorni_sadrzaj>
    <derivirana_varijabla naziv="DomainObject.PlaniraniPocetakDatum_1">11. prosinca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10:36</izvorni_sadrzaj>
    <derivirana_varijabla naziv="DomainObject.StvarniZavrsetakVrijeme_1">10:36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prosinca 2018.</izvorni_sadrzaj>
    <derivirana_varijabla naziv="DomainObject.Zapisnik.DatumKreiranja_1">11.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St-231/2015-87</izvorni_sadrzaj>
    <derivirana_varijabla naziv="DomainObject.Zapisnik.Oznaka_1">St-231/2015-87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UPRAVA; Joka Bekić</izvorni_sadrzaj>
    <derivirana_varijabla naziv="DomainObject.Predmet.StrankaFormated_1">  MINISTARSTVO FINANCIJA-POREZNA UPRAVA; Joka Bekić</derivirana_varijabla>
  </DomainObject.Predmet.StrankaFormated>
  <DomainObject.Predmet.StrankaFormatedOIB>
    <izvorni_sadrzaj>  MINISTARSTVO FINANCIJA-POREZNA UPRAVA, OIB 18683136487; Joka Bekić</izvorni_sadrzaj>
    <derivirana_varijabla naziv="DomainObject.Predmet.StrankaFormatedOIB_1">  MINISTARSTVO FINANCIJA-POREZNA UPRAVA, OIB 18683136487; Joka Bekić</derivirana_varijabla>
  </DomainObject.Predmet.StrankaFormatedOIB>
  <DomainObject.Predmet.StrankaFormatedWithAdress>
    <izvorni_sadrzaj> MINISTARSTVO FINANCIJA-POREZNA UPRAVA, Albrechtova 42, 10000 Zagreb; Joka Bekić</izvorni_sadrzaj>
    <derivirana_varijabla naziv="DomainObject.Predmet.StrankaFormatedWithAdress_1"> MINISTARSTVO FINANCIJA-POREZNA UPRAVA, Albrechtova 42, 10000 Zagreb; Joka Bekić</derivirana_varijabla>
  </DomainObject.Predmet.StrankaFormatedWithAdress>
  <DomainObject.Predmet.StrankaFormatedWithAdressOIB>
    <izvorni_sadrzaj> MINISTARSTVO FINANCIJA-POREZNA UPRAVA, OIB 18683136487, Albrechtova 42, 10000 Zagreb; Joka Bekić</izvorni_sadrzaj>
    <derivirana_varijabla naziv="DomainObject.Predmet.StrankaFormatedWithAdressOIB_1"> MINISTARSTVO FINANCIJA-POREZNA UPRAVA, OIB 18683136487, Albrechtova 42, 10000 Zagreb; Joka Bekić</derivirana_varijabla>
  </DomainObject.Predmet.StrankaFormatedWithAdressOIB>
  <DomainObject.Predmet.StrankaWithAdress>
    <izvorni_sadrzaj>MINISTARSTVO FINANCIJA-POREZNA UPRAVA Albrechtova 42,10000 Zagreb,Joka Bekić </izvorni_sadrzaj>
    <derivirana_varijabla naziv="DomainObject.Predmet.StrankaWithAdress_1">MINISTARSTVO FINANCIJA-POREZNA UPRAVA Albrechtova 42,10000 Zagreb,Joka Bekić </derivirana_varijabla>
  </DomainObject.Predmet.StrankaWithAdress>
  <DomainObject.Predmet.StrankaWithAdressOIB>
    <izvorni_sadrzaj>MINISTARSTVO FINANCIJA-POREZNA UPRAVA, OIB 18683136487, Albrechtova 42,10000 Zagreb,Joka Bekić</izvorni_sadrzaj>
    <derivirana_varijabla naziv="DomainObject.Predmet.StrankaWithAdressOIB_1">MINISTARSTVO FINANCIJA-POREZNA UPRAVA, OIB 18683136487, Albrechtova 42,10000 Zagreb,Joka Bekić</derivirana_varijabla>
  </DomainObject.Predmet.StrankaWithAdressOIB>
  <DomainObject.Predmet.StrankaNazivFormated>
    <izvorni_sadrzaj>MINISTARSTVO FINANCIJA-POREZNA UPRAVA,Joka Bekić</izvorni_sadrzaj>
    <derivirana_varijabla naziv="DomainObject.Predmet.StrankaNazivFormated_1">MINISTARSTVO FINANCIJA-POREZNA UPRAVA,Joka Bekić</derivirana_varijabla>
  </DomainObject.Predmet.StrankaNazivFormated>
  <DomainObject.Predmet.StrankaNazivFormatedOIB>
    <izvorni_sadrzaj>MINISTARSTVO FINANCIJA-POREZNA UPRAVA, OIB 18683136487,Joka Bekić</izvorni_sadrzaj>
    <derivirana_varijabla naziv="DomainObject.Predmet.StrankaNazivFormatedOIB_1">MINISTARSTVO FINANCIJA-POREZNA UPRAVA, OIB 18683136487,Joka Bekić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MINISTARSTVO FINANCIJA-POREZNA UPRAVA</item>
      <item>Joka Bekić</item>
    </izvorni_sadrzaj>
    <derivirana_varijabla naziv="DomainObject.Predmet.StrankaListFormated_1">
      <item>MINISTARSTVO FINANCIJA-POREZNA UPRAVA</item>
      <item>Joka Bekić</item>
    </derivirana_varijabla>
  </DomainObject.Predmet.StrankaListFormated>
  <DomainObject.Predmet.StrankaListFormatedOIB>
    <izvorni_sadrzaj>
      <item>MINISTARSTVO FINANCIJA-POREZNA UPRAVA, OIB 18683136487</item>
      <item>Joka Bekić</item>
    </izvorni_sadrzaj>
    <derivirana_varijabla naziv="DomainObject.Predmet.StrankaListFormatedOIB_1">
      <item>MINISTARSTVO FINANCIJA-POREZNA UPRAVA, OIB 18683136487</item>
      <item>Joka Bekić</item>
    </derivirana_varijabla>
  </DomainObject.Predmet.StrankaListFormatedOIB>
  <DomainObject.Predmet.StrankaListFormatedWithAdress>
    <izvorni_sadrzaj>
      <item>MINISTARSTVO FINANCIJA-POREZNA UPRAVA, Albrechtova 42, 10000 Zagreb</item>
      <item>Joka Bekić</item>
    </izvorni_sadrzaj>
    <derivirana_varijabla naziv="DomainObject.Predmet.StrankaListFormatedWithAdress_1">
      <item>MINISTARSTVO FINANCIJA-POREZNA UPRAVA, Albrechtova 42, 10000 Zagreb</item>
      <item>Joka Bekić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  <item>Joka Bekić</item>
    </izvorni_sadrzaj>
    <derivirana_varijabla naziv="DomainObject.Predmet.StrankaListFormatedWithAdressOIB_1">
      <item>MINISTARSTVO FINANCIJA-POREZNA UPRAVA, OIB 18683136487, Albrechtova 42, 10000 Zagreb</item>
      <item>Joka Bekić</item>
    </derivirana_varijabla>
  </DomainObject.Predmet.StrankaListFormatedWithAdressOIB>
  <DomainObject.Predmet.StrankaListNazivFormated>
    <izvorni_sadrzaj>
      <item>MINISTARSTVO FINANCIJA-POREZNA UPRAVA</item>
      <item>Joka Bekić</item>
    </izvorni_sadrzaj>
    <derivirana_varijabla naziv="DomainObject.Predmet.StrankaListNazivFormated_1">
      <item>MINISTARSTVO FINANCIJA-POREZNA UPRAVA</item>
      <item>Joka Bekić</item>
    </derivirana_varijabla>
  </DomainObject.Predmet.StrankaListNazivFormated>
  <DomainObject.Predmet.StrankaListNazivFormatedOIB>
    <izvorni_sadrzaj>
      <item>MINISTARSTVO FINANCIJA-POREZNA UPRAVA, OIB 18683136487</item>
      <item>Joka Bekić</item>
    </izvorni_sadrzaj>
    <derivirana_varijabla naziv="DomainObject.Predmet.StrankaListNazivFormatedOIB_1">
      <item>MINISTARSTVO FINANCIJA-POREZNA UPRAVA, OIB 18683136487</item>
      <item>Joka Bekić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St-231/2015-87</izvorni_sadrzaj>
    <derivirana_varijabla naziv="DomainObject.PoslovniBrojDokumenta_1">St-231/2015-87</derivirana_varijabla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 i dr.</izvorni_sadrzaj>
    <derivirana_varijabla naziv="DomainObject.Predmet.StrankaIDrugiAdressOIB_1">MINISTARSTVO FINANCIJA-POREZNA UPRAVA, OIB 18683136487, Albrechtova 42, 10000 Zagreb i dr.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  <item>Joka Bekić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  <item>Joka Bekić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  <item>Joka Bekić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  <item>Joka Bekić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38552643243</item>
      <item>, OIB 20525854329</item>
      <item>, OIB null</item>
      <item>, OIB 48673178556</item>
      <item>, OIB null</item>
    </izvorni_sadrzaj>
    <derivirana_varijabla naziv="DomainObject.Predmet.SudioniciListNazivOIB_1">
      <item>, OIB 18683136487</item>
      <item>, OIB 38552643243</item>
      <item>, OIB 20525854329</item>
      <item>, OIB null</item>
      <item>, OIB 48673178556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2086</properties:Characters>
  <properties:Lines>70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2018-11-14T09:27:00Z</dcterms:created>
  <dc:creator>Matea Bizjak</dc:creator>
  <dc:description/>
  <cp:keywords/>
  <cp:lastModifiedBy>Matea Bizjak</cp:lastModifiedBy>
  <dcterms:modified xmlns:xsi="http://www.w3.org/2001/XMLSchema-instance" xsi:type="dcterms:W3CDTF">2018-12-11T09:38:00Z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St-231/2015-87 / Zapisnik - Ročište za dražbu (ZAPISNIK St-231-15-za 15.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