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aef0" w14:paraId="9ddaef0" w:rsidRDefault="0097040B" w:rsidP="00B91341" w:rsidR="00B91341" w:rsidRPr="00FF634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FF6346">
        <w:rPr>
          <w:rFonts w:cs="Times New Roman" w:hAnsi="Times New Roman" w:ascii="Times New Roman"/>
          <w:sz w:val="24"/>
        </w:rPr>
        <w:t xml:space="preserve">   </w:t>
      </w:r>
    </w:p>
    <w:p w:rsidRDefault="002918C0" w:rsidP="002918C0" w:rsidR="002918C0" w:rsidRPr="001D32A9">
      <w:pPr>
        <w:rPr>
          <w:lang w:val="en-GB"/>
        </w:rPr>
      </w:pPr>
      <w:r w:rsidRPr="001D32A9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D1060" w:rsidR="002918C0" w:rsidRPr="001D32A9">
        <w:tc>
          <w:tcPr>
            <w:tcW w:type="dxa" w:w="3060"/>
          </w:tcPr>
          <w:p w:rsidRDefault="002918C0" w:rsidP="00BD1060" w:rsidR="002918C0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918C0" w:rsidP="00BD1060" w:rsidR="002918C0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918C0" w:rsidP="00BD1060" w:rsidR="002918C0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Zagreb, Amruševa 2/II</w:t>
            </w:r>
          </w:p>
        </w:tc>
      </w:tr>
    </w:tbl>
    <w:p w:rsidRDefault="002918C0" w:rsidP="002918C0" w:rsidR="002918C0" w:rsidRPr="001D32A9">
      <w:pPr>
        <w:rPr>
          <w:lang w:val="en-GB"/>
        </w:rPr>
      </w:pP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</w:r>
      <w:r w:rsidRPr="001D32A9">
        <w:rPr>
          <w:b/>
          <w:lang w:val="en-GB"/>
        </w:rPr>
        <w:tab/>
        <w:t xml:space="preserve">  </w:t>
      </w:r>
    </w:p>
    <w:p w:rsidRDefault="002918C0" w:rsidP="002918C0" w:rsidR="002918C0" w:rsidRPr="001D32A9">
      <w:pPr>
        <w:jc w:val="center"/>
        <w:rPr>
          <w:b/>
        </w:rPr>
      </w:pPr>
    </w:p>
    <w:p w:rsidRDefault="002918C0" w:rsidP="002918C0" w:rsidR="002918C0" w:rsidRPr="001D32A9">
      <w:pPr>
        <w:jc w:val="center"/>
      </w:pPr>
    </w:p>
    <w:p w:rsidRDefault="002918C0" w:rsidP="002918C0" w:rsidR="002918C0" w:rsidRPr="001D32A9">
      <w:pPr>
        <w:jc w:val="center"/>
      </w:pPr>
      <w:r w:rsidRPr="001D32A9">
        <w:t>R E P U B L I K A    H R V A T S K A</w:t>
      </w:r>
    </w:p>
    <w:p w:rsidRDefault="002918C0" w:rsidP="002918C0" w:rsidR="002918C0" w:rsidRPr="001D32A9">
      <w:pPr>
        <w:jc w:val="center"/>
      </w:pPr>
      <w:r w:rsidRPr="001D32A9">
        <w:t>R J E Š E N J E</w:t>
      </w:r>
    </w:p>
    <w:p w:rsidRDefault="002918C0" w:rsidP="002918C0" w:rsidR="002918C0" w:rsidRPr="001D32A9">
      <w:pPr>
        <w:jc w:val="center"/>
      </w:pPr>
    </w:p>
    <w:p w:rsidRDefault="002918C0" w:rsidP="002918C0" w:rsidR="002918C0" w:rsidRPr="001D32A9">
      <w:pPr>
        <w:jc w:val="both"/>
      </w:pPr>
      <w:r w:rsidRPr="001D32A9">
        <w:t xml:space="preserve">Trgovački sud u Zagrebu, po sucu Nikoli Ribariću, u stečajnom predmetu u povodu zahtjeva </w:t>
      </w:r>
      <w:r w:rsidRPr="00B77765">
        <w:t xml:space="preserve">Republike Hrvatske, Ministarstva financija, Porezne uprave, OIB: 18683136487, koju zastupa Županijsko državno odvjetništvo u </w:t>
      </w:r>
      <w:r>
        <w:t>Zagrebu</w:t>
      </w:r>
      <w:r w:rsidRPr="001D32A9">
        <w:t xml:space="preserve">, za provedbu stečajnog postupka nad dužnikom </w:t>
      </w:r>
      <w:r>
        <w:t>AUTOPROCJENA jednostavno društvo s ograničenom odgovornošću za usluge i trgovinu, Baburičina 24, Zagreb, MBS: 080904791, OIB: 02566986521, dana 16</w:t>
      </w:r>
      <w:r w:rsidRPr="001D32A9">
        <w:t>.</w:t>
      </w:r>
      <w:r>
        <w:t xml:space="preserve"> ožujka</w:t>
      </w:r>
      <w:r w:rsidRPr="001D32A9">
        <w:t xml:space="preserve"> 201</w:t>
      </w:r>
      <w:r>
        <w:t>7</w:t>
      </w:r>
      <w:r w:rsidRPr="001D32A9">
        <w:t>. godine</w:t>
      </w:r>
    </w:p>
    <w:p w:rsidRDefault="006E3950" w:rsidP="006E3950" w:rsidR="006E3950" w:rsidRPr="00E41EDF">
      <w:pPr>
        <w:jc w:val="both"/>
        <w:rPr>
          <w:sz w:val="24"/>
          <w:szCs w:val="24"/>
        </w:rPr>
      </w:pPr>
    </w:p>
    <w:p w:rsidRDefault="002179C2" w:rsidP="001C4181" w:rsidR="002179C2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r i j e š i o    j 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C96778" w:rsidP="00C96778" w:rsidR="00C96778" w:rsidRPr="00FF6346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 xml:space="preserve">VELIMIR SLAMAR, Varaždin, M. Krleže 1/1, OIB: 69715502514, razrješuje se dužnosti </w:t>
      </w:r>
      <w:r w:rsidR="002918C0">
        <w:rPr>
          <w:rFonts w:hAnsi="Times New Roman" w:ascii="Times New Roman"/>
          <w:szCs w:val="24"/>
        </w:rPr>
        <w:t xml:space="preserve">privremenog </w:t>
      </w:r>
      <w:r w:rsidRPr="00FF6346">
        <w:rPr>
          <w:rFonts w:hAnsi="Times New Roman" w:ascii="Times New Roman"/>
          <w:szCs w:val="24"/>
        </w:rPr>
        <w:t>stečajnog upravitelja u ovom stečajnom predmetu.</w:t>
      </w:r>
    </w:p>
    <w:p w:rsidRDefault="00C96778" w:rsidP="00C96778" w:rsidR="00C96778" w:rsidRPr="00FF6346">
      <w:pPr>
        <w:ind w:left="360"/>
        <w:jc w:val="both"/>
        <w:rPr>
          <w:sz w:val="24"/>
          <w:szCs w:val="24"/>
        </w:rPr>
      </w:pPr>
    </w:p>
    <w:p w:rsidRDefault="00C96778" w:rsidP="002918C0" w:rsidR="00C96778" w:rsidRPr="00FF6346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F6346">
        <w:rPr>
          <w:sz w:val="24"/>
          <w:szCs w:val="24"/>
        </w:rPr>
        <w:t>Za novog</w:t>
      </w:r>
      <w:r w:rsidR="002918C0">
        <w:rPr>
          <w:sz w:val="24"/>
          <w:szCs w:val="24"/>
        </w:rPr>
        <w:t xml:space="preserve"> privremenog</w:t>
      </w:r>
      <w:r w:rsidRPr="00FF6346">
        <w:rPr>
          <w:sz w:val="24"/>
          <w:szCs w:val="24"/>
        </w:rPr>
        <w:t xml:space="preserve"> stečajnog upravitelja imenuje se </w:t>
      </w:r>
      <w:r w:rsidR="002918C0" w:rsidRPr="002918C0">
        <w:rPr>
          <w:sz w:val="24"/>
          <w:szCs w:val="24"/>
        </w:rPr>
        <w:t>NIKOLA REMENAR, Velika Gorica, Dubrovačka 14, OIB:48313195864</w:t>
      </w:r>
      <w:r w:rsidRPr="00FF6346">
        <w:rPr>
          <w:sz w:val="24"/>
          <w:szCs w:val="24"/>
        </w:rPr>
        <w:t>.</w:t>
      </w:r>
    </w:p>
    <w:p w:rsidRDefault="00C96778" w:rsidP="00C96778" w:rsidR="00C96778" w:rsidRPr="00FF6346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center"/>
        <w:rPr>
          <w:sz w:val="24"/>
          <w:szCs w:val="24"/>
        </w:rPr>
      </w:pPr>
      <w:r w:rsidRPr="00FF6346">
        <w:rPr>
          <w:sz w:val="24"/>
          <w:szCs w:val="24"/>
        </w:rPr>
        <w:t>Obrazloženje</w:t>
      </w:r>
    </w:p>
    <w:p w:rsidRDefault="00C96778" w:rsidP="00C96778" w:rsidR="00C96778" w:rsidRPr="00FF6346">
      <w:pPr>
        <w:rPr>
          <w:sz w:val="24"/>
          <w:szCs w:val="24"/>
        </w:rPr>
      </w:pPr>
    </w:p>
    <w:p w:rsidRDefault="00A673C7" w:rsidP="00A673C7" w:rsidR="00A673C7" w:rsidRPr="00FF6346">
      <w:pPr>
        <w:pStyle w:val="BodyText21"/>
        <w:ind w:firstLine="720" w:left="0"/>
        <w:rPr>
          <w:rFonts w:hAnsi="Times New Roman" w:ascii="Times New Roman"/>
          <w:szCs w:val="24"/>
        </w:rPr>
      </w:pPr>
      <w:r w:rsidRPr="00FF6346">
        <w:rPr>
          <w:rFonts w:hAnsi="Times New Roman" w:ascii="Times New Roman"/>
          <w:szCs w:val="24"/>
        </w:rPr>
        <w:t>Rješe</w:t>
      </w:r>
      <w:r w:rsidR="002918C0">
        <w:rPr>
          <w:rFonts w:hAnsi="Times New Roman" w:ascii="Times New Roman"/>
          <w:szCs w:val="24"/>
        </w:rPr>
        <w:t>njem ovog suda, broj gornji od 29</w:t>
      </w:r>
      <w:r w:rsidRPr="00FF6346">
        <w:rPr>
          <w:rFonts w:hAnsi="Times New Roman" w:ascii="Times New Roman"/>
          <w:szCs w:val="24"/>
        </w:rPr>
        <w:t>.</w:t>
      </w:r>
      <w:r w:rsidR="002918C0">
        <w:rPr>
          <w:rFonts w:hAnsi="Times New Roman" w:ascii="Times New Roman"/>
          <w:szCs w:val="24"/>
        </w:rPr>
        <w:t xml:space="preserve"> rujna</w:t>
      </w:r>
      <w:r w:rsidRPr="00FF6346">
        <w:rPr>
          <w:rFonts w:hAnsi="Times New Roman" w:ascii="Times New Roman"/>
          <w:szCs w:val="24"/>
        </w:rPr>
        <w:t xml:space="preserve"> 2016., </w:t>
      </w:r>
      <w:r w:rsidR="002918C0">
        <w:rPr>
          <w:rFonts w:hAnsi="Times New Roman" w:ascii="Times New Roman"/>
          <w:szCs w:val="24"/>
        </w:rPr>
        <w:t>pokrenut je prethodni postupak u ovosudnom predmetu</w:t>
      </w:r>
      <w:r w:rsidRPr="00FF6346">
        <w:rPr>
          <w:rFonts w:hAnsi="Times New Roman" w:ascii="Times New Roman"/>
          <w:szCs w:val="24"/>
        </w:rPr>
        <w:t>, a za privremenog stečajnog upravitelja dužnika imenovan je VELIMIR SLAMAR, Varaždin, M. Krleže 1/1, OIB: 69715502514 (točka II Rješenja).</w:t>
      </w:r>
    </w:p>
    <w:p w:rsidRDefault="00A673C7" w:rsidP="00A673C7" w:rsidR="00A673C7" w:rsidRPr="00FF6346">
      <w:pPr>
        <w:ind w:firstLine="555"/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  <w:r w:rsidRPr="00FF6346">
        <w:rPr>
          <w:sz w:val="24"/>
          <w:szCs w:val="24"/>
        </w:rPr>
        <w:tab/>
        <w:t>Stečajni upravitelj Velimir Slamar, izabran je metodom slučajnog odabira s liste stečajnih upravitelja  kako to propisuje odredba članka 84. stavak 1. Stečajnog zakona (N.N. 71/15, dalje SZ).</w:t>
      </w:r>
    </w:p>
    <w:p w:rsidRDefault="00A673C7" w:rsidP="00A673C7" w:rsidR="00A673C7" w:rsidRPr="00FF6346">
      <w:pPr>
        <w:tabs>
          <w:tab w:pos="0" w:val="left"/>
        </w:tabs>
        <w:jc w:val="both"/>
        <w:rPr>
          <w:sz w:val="24"/>
          <w:szCs w:val="24"/>
        </w:rPr>
      </w:pPr>
    </w:p>
    <w:p w:rsidRDefault="00AB011A" w:rsidP="003A22C1" w:rsidR="0033162F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3162F">
        <w:rPr>
          <w:sz w:val="24"/>
          <w:szCs w:val="24"/>
        </w:rPr>
        <w:t xml:space="preserve">Međutim, stečajni upravitelj Velimir Slamar u međuvremenu je brisan sa liste stečajnih upravitelja za područje Trgovačkog suda u Zagrebu. </w:t>
      </w:r>
    </w:p>
    <w:p w:rsidRDefault="0033162F" w:rsidP="003A22C1" w:rsidR="0033162F">
      <w:pPr>
        <w:tabs>
          <w:tab w:pos="0" w:val="left"/>
        </w:tabs>
        <w:jc w:val="both"/>
        <w:rPr>
          <w:sz w:val="24"/>
          <w:szCs w:val="24"/>
        </w:rPr>
      </w:pPr>
    </w:p>
    <w:p w:rsidRDefault="0033162F" w:rsidP="00AC70BE" w:rsidR="00C96778" w:rsidRPr="00FF634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da je stečajni upravitelj Velimir Slamar brisan sa liste stečajnih upravitelja za područje </w:t>
      </w:r>
      <w:r w:rsidR="002B48EE">
        <w:rPr>
          <w:sz w:val="24"/>
          <w:szCs w:val="24"/>
        </w:rPr>
        <w:t>Trgovačkog</w:t>
      </w:r>
      <w:r>
        <w:rPr>
          <w:sz w:val="24"/>
          <w:szCs w:val="24"/>
        </w:rPr>
        <w:t xml:space="preserve"> suda u Zagrebu</w:t>
      </w:r>
      <w:r w:rsidR="00AC70BE">
        <w:rPr>
          <w:sz w:val="24"/>
          <w:szCs w:val="24"/>
        </w:rPr>
        <w:t>, sud je istoga razriješio dužnosti te je</w:t>
      </w:r>
      <w:r w:rsidR="00C96778" w:rsidRPr="00FF6346">
        <w:rPr>
          <w:sz w:val="24"/>
          <w:szCs w:val="24"/>
        </w:rPr>
        <w:t xml:space="preserve"> temeljem odredbe članka 84. st.1. Stečajnog zakona (NN 71/15: dalje SZ) imenovao novog stečajnog upravitelja metodom slučajnog odabira sa liste A stečajnih upravitelja a područje nadležnog suda. 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FF6346" w:rsidP="00C96778" w:rsidR="00FF6346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Slijedom navedenoga odlučeno je kao u izreci.</w:t>
      </w:r>
    </w:p>
    <w:p w:rsidRDefault="003C453F" w:rsidP="00FF6346" w:rsidR="003C453F">
      <w:pPr>
        <w:jc w:val="center"/>
        <w:rPr>
          <w:sz w:val="24"/>
          <w:szCs w:val="24"/>
        </w:rPr>
      </w:pPr>
    </w:p>
    <w:p w:rsidRDefault="00FA667E" w:rsidP="00FF6346" w:rsidR="00C96778" w:rsidRPr="00FF6346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U Zagrebu 16</w:t>
      </w:r>
      <w:r w:rsidR="00C96778" w:rsidRPr="00FF6346">
        <w:rPr>
          <w:sz w:val="24"/>
          <w:szCs w:val="24"/>
          <w:lang w:val="pt-BR"/>
        </w:rPr>
        <w:t>.</w:t>
      </w:r>
      <w:r w:rsidR="00AC70BE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ožujka</w:t>
      </w:r>
      <w:r w:rsidR="00C96778" w:rsidRPr="00FF6346">
        <w:rPr>
          <w:sz w:val="24"/>
          <w:szCs w:val="24"/>
          <w:lang w:val="pt-BR"/>
        </w:rPr>
        <w:t xml:space="preserve"> 201</w:t>
      </w:r>
      <w:r w:rsidR="00AC70BE">
        <w:rPr>
          <w:sz w:val="24"/>
          <w:szCs w:val="24"/>
          <w:lang w:val="pt-BR"/>
        </w:rPr>
        <w:t>7</w:t>
      </w:r>
      <w:r w:rsidR="00C96778" w:rsidRPr="00FF6346">
        <w:rPr>
          <w:sz w:val="24"/>
          <w:szCs w:val="24"/>
        </w:rPr>
        <w:t>.</w:t>
      </w:r>
    </w:p>
    <w:p w:rsidRDefault="00C96778" w:rsidP="0047184B" w:rsidR="0047184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F6346">
        <w:rPr>
          <w:rFonts w:hAnsi="Times New Roman" w:ascii="Times New Roman"/>
          <w:szCs w:val="24"/>
        </w:rPr>
        <w:lastRenderedPageBreak/>
        <w:t xml:space="preserve">                                                   </w:t>
      </w:r>
      <w:r w:rsidR="004718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184B" w:rsidP="00E91121" w:rsidR="004718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184B" w:rsidP="00E91121" w:rsidR="004718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184B" w:rsidP="0047184B" w:rsidR="0047184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184B" w:rsidP="00E91121" w:rsidR="004718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453F" w:rsidP="0047184B" w:rsidR="003C453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96778" w:rsidP="003C453F" w:rsidR="00C96778" w:rsidRPr="00FF6346">
      <w:pPr>
        <w:pStyle w:val="Podnaslov"/>
        <w:ind w:left="5664"/>
        <w:rPr>
          <w:rFonts w:hAnsi="Times New Roman" w:ascii="Times New Roman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3C453F" w:rsidP="00C96778" w:rsidR="003C453F">
      <w:pPr>
        <w:jc w:val="both"/>
        <w:rPr>
          <w:sz w:val="24"/>
          <w:szCs w:val="24"/>
        </w:rPr>
      </w:pP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Uputa o pravnom lijeku: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  <w:r w:rsidRPr="00FF6346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C96778" w:rsidP="00C96778" w:rsidR="00C96778" w:rsidRPr="00FF6346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47184B" w:rsidP="00C96778" w:rsidR="0047184B">
      <w:pPr>
        <w:jc w:val="both"/>
        <w:rPr>
          <w:sz w:val="24"/>
          <w:szCs w:val="24"/>
        </w:rPr>
      </w:pPr>
    </w:p>
    <w:p w:rsidRDefault="008E6585" w:rsidP="00C96778" w:rsidR="008E6585" w:rsidRPr="00FF6346">
      <w:pPr>
        <w:jc w:val="both"/>
        <w:rPr>
          <w:sz w:val="24"/>
          <w:szCs w:val="24"/>
        </w:rPr>
      </w:pPr>
    </w:p>
    <w:sectPr w:rsidSect="00AF13FA" w:rsidR="008E6585" w:rsidRPr="00FF6346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7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877D6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2918C0">
      <w:rPr>
        <w:sz w:val="24"/>
        <w:szCs w:val="24"/>
      </w:rPr>
      <w:t>6125/2016</w:t>
    </w:r>
    <w:r w:rsidR="0047184B">
      <w:rPr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589"/>
    <w:rsid w:val="000677C1"/>
    <w:rsid w:val="00075366"/>
    <w:rsid w:val="0007784D"/>
    <w:rsid w:val="000A238E"/>
    <w:rsid w:val="000C565C"/>
    <w:rsid w:val="000C5D46"/>
    <w:rsid w:val="000D234B"/>
    <w:rsid w:val="000E55DB"/>
    <w:rsid w:val="0010346C"/>
    <w:rsid w:val="00106D51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E7B4E"/>
    <w:rsid w:val="001F7E2A"/>
    <w:rsid w:val="00206280"/>
    <w:rsid w:val="00216D29"/>
    <w:rsid w:val="002179C2"/>
    <w:rsid w:val="00221CE0"/>
    <w:rsid w:val="00241809"/>
    <w:rsid w:val="00272E07"/>
    <w:rsid w:val="002918C0"/>
    <w:rsid w:val="0029219F"/>
    <w:rsid w:val="002B1696"/>
    <w:rsid w:val="002B48EE"/>
    <w:rsid w:val="002E345C"/>
    <w:rsid w:val="00304A65"/>
    <w:rsid w:val="003240C3"/>
    <w:rsid w:val="00325824"/>
    <w:rsid w:val="0033162F"/>
    <w:rsid w:val="003559EE"/>
    <w:rsid w:val="00355D6D"/>
    <w:rsid w:val="00355DD4"/>
    <w:rsid w:val="003705B6"/>
    <w:rsid w:val="0039740D"/>
    <w:rsid w:val="003A0E2C"/>
    <w:rsid w:val="003A22C1"/>
    <w:rsid w:val="003C453F"/>
    <w:rsid w:val="003C6364"/>
    <w:rsid w:val="003C6428"/>
    <w:rsid w:val="0040710B"/>
    <w:rsid w:val="00447DD5"/>
    <w:rsid w:val="00460252"/>
    <w:rsid w:val="00463A12"/>
    <w:rsid w:val="0047184B"/>
    <w:rsid w:val="004877D6"/>
    <w:rsid w:val="004A3A5B"/>
    <w:rsid w:val="004D4B44"/>
    <w:rsid w:val="004E1BBF"/>
    <w:rsid w:val="004F65C5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B7796"/>
    <w:rsid w:val="005C7B0B"/>
    <w:rsid w:val="005C7DB4"/>
    <w:rsid w:val="005D43FA"/>
    <w:rsid w:val="005D5277"/>
    <w:rsid w:val="005F1D81"/>
    <w:rsid w:val="00637970"/>
    <w:rsid w:val="0064561F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6E3950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5208"/>
    <w:rsid w:val="00A0530D"/>
    <w:rsid w:val="00A06D54"/>
    <w:rsid w:val="00A22DA1"/>
    <w:rsid w:val="00A63274"/>
    <w:rsid w:val="00A673C7"/>
    <w:rsid w:val="00A74BB1"/>
    <w:rsid w:val="00A75637"/>
    <w:rsid w:val="00A80C2B"/>
    <w:rsid w:val="00A815E6"/>
    <w:rsid w:val="00AA53A6"/>
    <w:rsid w:val="00AB011A"/>
    <w:rsid w:val="00AC70BE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B5DBB"/>
    <w:rsid w:val="00BE7CF1"/>
    <w:rsid w:val="00C06EC4"/>
    <w:rsid w:val="00C21B8B"/>
    <w:rsid w:val="00C30121"/>
    <w:rsid w:val="00C95AC8"/>
    <w:rsid w:val="00C96778"/>
    <w:rsid w:val="00CB66D3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5789E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A1C91"/>
    <w:rsid w:val="00EC1913"/>
    <w:rsid w:val="00F11B04"/>
    <w:rsid w:val="00F251D8"/>
    <w:rsid w:val="00F43FA9"/>
    <w:rsid w:val="00F5354F"/>
    <w:rsid w:val="00F82D66"/>
    <w:rsid w:val="00FA184C"/>
    <w:rsid w:val="00FA667E"/>
    <w:rsid w:val="00FB21FA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D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7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D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323</properties:Words>
  <properties:Characters>1801</properties:Characters>
  <properties:Lines>101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2017-03-17T08:55:00Z</dcterms:created>
  <dc:creator>Ante</dc:creator>
  <cp:lastModifiedBy>Jadranka Zelić</cp:lastModifiedBy>
  <cp:lastPrinted>2017-03-17T08:55:00Z</cp:lastPrinted>
  <dcterms:modified xmlns:xsi="http://www.w3.org/2001/XMLSchema-instance" xsi:type="dcterms:W3CDTF">2017-03-17T08:59:00Z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