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197f" w14:paraId="f29197f" w:rsidRDefault="001F3DA3" w:rsidP="00910611" w:rsidR="001F3DA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3DA3" w:rsidP="00910611" w:rsidR="001F3DA3">
      <w:r>
        <w:rPr>
          <w:rFonts w:eastAsia="MS Mincho"/>
        </w:rPr>
        <w:t xml:space="preserve">   REPUBLIKA HRVATSKA</w:t>
      </w:r>
    </w:p>
    <w:p w:rsidRDefault="001F3DA3" w:rsidP="00910611" w:rsidR="001F3DA3">
      <w:r>
        <w:rPr>
          <w:rFonts w:eastAsia="MS Mincho"/>
        </w:rPr>
        <w:t>TRGOVAČKI SUD U RIJECI</w:t>
      </w:r>
    </w:p>
    <w:p w:rsidRDefault="001F3DA3" w:rsidR="001F3DA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A3296" w:rsidP="001A3296" w:rsidR="001A3296" w:rsidRPr="00A037DC">
      <w:pPr>
        <w:jc w:val="both"/>
        <w:rPr>
          <w:b/>
        </w:rPr>
      </w:pPr>
    </w:p>
    <w:p w:rsidRDefault="001A3296" w:rsidP="001A3296" w:rsidR="001A3296" w:rsidRPr="00274172">
      <w:pPr>
        <w:jc w:val="center"/>
        <w:rPr>
          <w:bCs/>
        </w:rPr>
      </w:pPr>
      <w:r w:rsidRPr="00274172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</w:t>
      </w:r>
      <w:r w:rsidR="00274172">
        <w:t>stečajnom</w:t>
      </w:r>
      <w:r w:rsidRPr="00977450">
        <w:t xml:space="preserve"> postupku nad dužnikom </w:t>
      </w:r>
      <w:r w:rsidR="00274172" w:rsidRPr="00274172">
        <w:t>FINVEST RIJEKA d.o.o. za trgovinu i usluge, Rijeka, Užarska 1, OIB 61025016317</w:t>
      </w:r>
      <w:r w:rsidRPr="00274172">
        <w:t>,</w:t>
      </w:r>
      <w:r w:rsidRPr="00977450">
        <w:t xml:space="preserve"> </w:t>
      </w:r>
      <w:r w:rsidR="006F4756">
        <w:t xml:space="preserve">dana </w:t>
      </w:r>
      <w:r w:rsidR="00274172">
        <w:t>31. listopada 2018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171E7A">
      <w:pPr>
        <w:jc w:val="center"/>
        <w:rPr>
          <w:bCs/>
        </w:rPr>
      </w:pPr>
      <w:r w:rsidRPr="00171E7A">
        <w:rPr>
          <w:bCs/>
        </w:rPr>
        <w:t>r i j e š i o</w:t>
      </w:r>
      <w:r w:rsidR="00E45726" w:rsidRPr="00171E7A">
        <w:rPr>
          <w:bCs/>
        </w:rPr>
        <w:t xml:space="preserve"> </w:t>
      </w:r>
      <w:r w:rsidR="000653D7" w:rsidRPr="00171E7A">
        <w:rPr>
          <w:bCs/>
        </w:rPr>
        <w:t xml:space="preserve"> </w:t>
      </w:r>
      <w:r w:rsidRPr="00171E7A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32671" w:rsidP="001A3296" w:rsidR="001A3296" w:rsidRPr="00274172">
      <w:pPr>
        <w:jc w:val="both"/>
      </w:pPr>
      <w:r>
        <w:tab/>
      </w:r>
      <w:r w:rsidR="001A3296" w:rsidRPr="00A037DC">
        <w:t>Privremenom stečajnom upravitelju</w:t>
      </w:r>
      <w:r w:rsidR="0049776A" w:rsidRPr="00A037DC">
        <w:t xml:space="preserve"> </w:t>
      </w:r>
      <w:r w:rsidR="002271A2">
        <w:t xml:space="preserve">Slavku Štambuk, </w:t>
      </w:r>
      <w:r w:rsidR="002271A2" w:rsidRPr="006367B8">
        <w:t>Rijeka, Prvog maja 3, OIB 28699356177</w:t>
      </w:r>
      <w:r w:rsidR="00E45726" w:rsidRPr="00A037DC">
        <w:t xml:space="preserve">, </w:t>
      </w:r>
      <w:r w:rsidR="001A3296"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FE1F3B" w:rsidRPr="00274172">
        <w:t>5</w:t>
      </w:r>
      <w:r w:rsidR="0049776A" w:rsidRPr="00274172">
        <w:t xml:space="preserve">.000,00 kn </w:t>
      </w:r>
      <w:r w:rsidR="0046532C" w:rsidRPr="00274172">
        <w:t>bruto</w:t>
      </w:r>
      <w:r w:rsidR="0049776A" w:rsidRPr="00274172">
        <w:t>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171E7A">
      <w:pPr>
        <w:jc w:val="center"/>
        <w:rPr>
          <w:bCs/>
        </w:rPr>
      </w:pPr>
      <w:r w:rsidRPr="00171E7A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0A2D62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274172">
        <w:rPr>
          <w:bCs/>
        </w:rPr>
        <w:t>820</w:t>
      </w:r>
      <w:r w:rsidRPr="0046532C">
        <w:rPr>
          <w:bCs/>
        </w:rPr>
        <w:t>/16-</w:t>
      </w:r>
      <w:r w:rsidR="00274172">
        <w:rPr>
          <w:bCs/>
        </w:rPr>
        <w:t>9</w:t>
      </w:r>
      <w:r w:rsidRPr="0046532C">
        <w:rPr>
          <w:bCs/>
        </w:rPr>
        <w:t xml:space="preserve"> od </w:t>
      </w:r>
      <w:r w:rsidR="00274172">
        <w:rPr>
          <w:bCs/>
        </w:rPr>
        <w:t>13. srpnja 2017</w:t>
      </w:r>
      <w:r w:rsidRPr="0046532C">
        <w:rPr>
          <w:bCs/>
        </w:rPr>
        <w:t>. godine</w:t>
      </w:r>
      <w:r w:rsidR="000A68D3">
        <w:rPr>
          <w:bCs/>
        </w:rPr>
        <w:t xml:space="preserve"> </w:t>
      </w:r>
      <w:r w:rsidR="000A2D62">
        <w:rPr>
          <w:bCs/>
        </w:rPr>
        <w:t>za privremenog stečajnog upravitelja u prethodnom postupku radi utvrđivanja pretpostavki za otvaranje stečajnog postupka nad dužnikkom imenovan je Slavko Štambuk iz Rijeke, 1. maja 3.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274172">
        <w:rPr>
          <w:bCs/>
        </w:rPr>
        <w:t xml:space="preserve"> </w:t>
      </w:r>
      <w:r w:rsidRPr="0046532C">
        <w:rPr>
          <w:bCs/>
        </w:rPr>
        <w:t xml:space="preserve">Stečajnog zakona (Narodne novine broj </w:t>
      </w:r>
      <w:r w:rsidR="00274172">
        <w:rPr>
          <w:bCs/>
        </w:rPr>
        <w:t>104/17</w:t>
      </w:r>
      <w:r w:rsidRPr="0046532C">
        <w:rPr>
          <w:bCs/>
        </w:rPr>
        <w:t>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274172">
        <w:t>31. listopada 2018</w:t>
      </w:r>
      <w:r w:rsidR="000C6A01" w:rsidRPr="00A037DC">
        <w:t>. godine</w:t>
      </w:r>
    </w:p>
    <w:p w:rsidRDefault="001A3296" w:rsidP="001A3296" w:rsidR="00EF0F4E">
      <w:pPr>
        <w:rPr>
          <w:b/>
        </w:rPr>
      </w:pP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</w:p>
    <w:p w:rsidRDefault="00910940" w:rsidP="00EF0F4E" w:rsidR="001A3296" w:rsidRPr="00A037DC">
      <w:pPr>
        <w:jc w:val="right"/>
      </w:pPr>
      <w:r>
        <w:t>S</w:t>
      </w:r>
      <w:r w:rsidR="001A3296" w:rsidRPr="00A037DC">
        <w:t>udac</w:t>
      </w:r>
    </w:p>
    <w:p w:rsidRDefault="001A3296" w:rsidP="00EF0F4E" w:rsidR="00D97FE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</w:p>
    <w:p w:rsidRDefault="00274172" w:rsidP="00EF0F4E" w:rsidR="00274172">
      <w:pPr>
        <w:ind w:firstLine="708" w:left="1416"/>
        <w:jc w:val="right"/>
      </w:pPr>
    </w:p>
    <w:p w:rsidRDefault="001A3296" w:rsidP="001A3296" w:rsidR="001A3296" w:rsidRPr="00274172">
      <w:r w:rsidRPr="00274172">
        <w:t>UPUTA O PRAVNOM LIJEKU:</w:t>
      </w:r>
    </w:p>
    <w:p w:rsidRDefault="00910940" w:rsidP="001A3296" w:rsidR="001A3296" w:rsidRPr="00AF740F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274172" w:rsidP="001A3296" w:rsidR="001A3296" w:rsidRPr="00A037DC">
      <w:r>
        <w:rPr>
          <w:b/>
          <w:sz w:val="20"/>
          <w:szCs w:val="20"/>
        </w:rPr>
        <w:t xml:space="preserve"> </w:t>
      </w:r>
    </w:p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D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274172">
      <w:t>820</w:t>
    </w:r>
    <w:r w:rsidR="00364707">
      <w:t>/16-</w:t>
    </w:r>
    <w:r w:rsidR="00274172">
      <w:t>61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2D62"/>
    <w:rsid w:val="000A68D3"/>
    <w:rsid w:val="000B45BC"/>
    <w:rsid w:val="000C6A01"/>
    <w:rsid w:val="00132671"/>
    <w:rsid w:val="00162E6F"/>
    <w:rsid w:val="00171E7A"/>
    <w:rsid w:val="001A3296"/>
    <w:rsid w:val="001F3DA3"/>
    <w:rsid w:val="002164FD"/>
    <w:rsid w:val="0022430B"/>
    <w:rsid w:val="002271A2"/>
    <w:rsid w:val="00274172"/>
    <w:rsid w:val="0032685C"/>
    <w:rsid w:val="00364707"/>
    <w:rsid w:val="00375E36"/>
    <w:rsid w:val="0046532C"/>
    <w:rsid w:val="00480EBB"/>
    <w:rsid w:val="0049776A"/>
    <w:rsid w:val="004F056B"/>
    <w:rsid w:val="0051381D"/>
    <w:rsid w:val="005B46F7"/>
    <w:rsid w:val="005D099F"/>
    <w:rsid w:val="005E4E59"/>
    <w:rsid w:val="006367B8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96E0B"/>
    <w:rsid w:val="00BF1B00"/>
    <w:rsid w:val="00C0265C"/>
    <w:rsid w:val="00C53677"/>
    <w:rsid w:val="00C70A14"/>
    <w:rsid w:val="00D12C30"/>
    <w:rsid w:val="00D642CE"/>
    <w:rsid w:val="00D7508A"/>
    <w:rsid w:val="00D97FE0"/>
    <w:rsid w:val="00DA28CE"/>
    <w:rsid w:val="00DB4C76"/>
    <w:rsid w:val="00E11919"/>
    <w:rsid w:val="00E24649"/>
    <w:rsid w:val="00E45726"/>
    <w:rsid w:val="00EB71D6"/>
    <w:rsid w:val="00EC6C53"/>
    <w:rsid w:val="00EE19F5"/>
    <w:rsid w:val="00EE3354"/>
    <w:rsid w:val="00EF0F4E"/>
    <w:rsid w:val="00F14993"/>
    <w:rsid w:val="00F514A4"/>
    <w:rsid w:val="00F731C0"/>
    <w:rsid w:val="00FB582B"/>
    <w:rsid w:val="00FE1F3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3D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D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D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D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D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F3D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DA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3D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D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D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D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D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F3D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DA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FINVEST RIJEKA d.o.o.</izvorni_sadrzaj>
    <derivirana_varijabla naziv="DomainObject.Predmet.ProtustrankaFormated_1">  FINVEST RIJEKA d.o.o.</derivirana_varijabla>
  </DomainObject.Predmet.ProtustrankaFormated>
  <DomainObject.Predmet.ProtustrankaFormatedOIB>
    <izvorni_sadrzaj>  FINVEST RIJEKA d.o.o., OIB 61025016317</izvorni_sadrzaj>
    <derivirana_varijabla naziv="DomainObject.Predmet.ProtustrankaFormatedOIB_1">  FINVEST RIJEKA d.o.o., OIB 61025016317</derivirana_varijabla>
  </DomainObject.Predmet.ProtustrankaFormatedOIB>
  <DomainObject.Predmet.ProtustrankaFormatedWithAdress>
    <izvorni_sadrzaj> FINVEST RIJEKA d.o.o., Užarska 1, 51000 Rijeka</izvorni_sadrzaj>
    <derivirana_varijabla naziv="DomainObject.Predmet.ProtustrankaFormatedWithAdress_1"> FINVEST RIJEKA d.o.o., Užarska 1, 51000 Rijeka</derivirana_varijabla>
  </DomainObject.Predmet.ProtustrankaFormatedWithAdress>
  <DomainObject.Predmet.ProtustrankaFormatedWithAdressOIB>
    <izvorni_sadrzaj> FINVEST RIJEKA d.o.o., OIB 61025016317, Užarska 1, 51000 Rijeka</izvorni_sadrzaj>
    <derivirana_varijabla naziv="DomainObject.Predmet.ProtustrankaFormatedWithAdressOIB_1"> FINVEST RIJEKA d.o.o., OIB 61025016317, Užarska 1, 51000 Rijeka</derivirana_varijabla>
  </DomainObject.Predmet.ProtustrankaFormatedWithAdressOIB>
  <DomainObject.Predmet.ProtustrankaWithAdress>
    <izvorni_sadrzaj>FINVEST RIJEKA d.o.o. Užarska 1, 51000 Rijeka</izvorni_sadrzaj>
    <derivirana_varijabla naziv="DomainObject.Predmet.ProtustrankaWithAdress_1">FINVEST RIJEKA d.o.o. Užarska 1, 51000 Rijeka</derivirana_varijabla>
  </DomainObject.Predmet.ProtustrankaWithAdress>
  <DomainObject.Predmet.ProtustrankaWithAdressOIB>
    <izvorni_sadrzaj>FINVEST RIJEKA d.o.o., OIB 61025016317, Užarska 1, 51000 Rijeka</izvorni_sadrzaj>
    <derivirana_varijabla naziv="DomainObject.Predmet.ProtustrankaWithAdressOIB_1">FINVEST RIJEKA d.o.o., OIB 61025016317, Užarska 1, 51000 Rijeka</derivirana_varijabla>
  </DomainObject.Predmet.ProtustrankaWithAdressOIB>
  <DomainObject.Predmet.ProtustrankaNazivFormated>
    <izvorni_sadrzaj>FINVEST RIJEKA d.o.o.</izvorni_sadrzaj>
    <derivirana_varijabla naziv="DomainObject.Predmet.ProtustrankaNazivFormated_1">FINVEST RIJEKA d.o.o.</derivirana_varijabla>
  </DomainObject.Predmet.ProtustrankaNazivFormated>
  <DomainObject.Predmet.ProtustrankaNazivFormatedOIB>
    <izvorni_sadrzaj>FINVEST RIJEKA d.o.o., OIB 61025016317</izvorni_sadrzaj>
    <derivirana_varijabla naziv="DomainObject.Predmet.ProtustrankaNazivFormatedOIB_1">FINVEST RIJEKA d.o.o., OIB 61025016317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FINVEST RIJEKA d.o.o.</item>
    </izvorni_sadrzaj>
    <derivirana_varijabla naziv="DomainObject.Predmet.ProtuStrankaListFormated_1">
      <item>FINVEST RIJEKA d.o.o.</item>
    </derivirana_varijabla>
  </DomainObject.Predmet.ProtuStrankaListFormated>
  <DomainObject.Predmet.ProtuStrankaListFormatedOIB>
    <izvorni_sadrzaj>
      <item>FINVEST RIJEKA d.o.o., OIB 61025016317</item>
    </izvorni_sadrzaj>
    <derivirana_varijabla naziv="DomainObject.Predmet.ProtuStrankaListFormatedOIB_1">
      <item>FINVEST RIJEKA d.o.o., OIB 61025016317</item>
    </derivirana_varijabla>
  </DomainObject.Predmet.ProtuStrankaListFormatedOIB>
  <DomainObject.Predmet.ProtuStrankaListFormatedWithAdress>
    <izvorni_sadrzaj>
      <item>FINVEST RIJEKA d.o.o., Užarska 1, 51000 Rijeka</item>
    </izvorni_sadrzaj>
    <derivirana_varijabla naziv="DomainObject.Predmet.ProtuStrankaListFormatedWithAdress_1">
      <item>FINVEST RIJEKA d.o.o., Užarska 1, 51000 Rijeka</item>
    </derivirana_varijabla>
  </DomainObject.Predmet.ProtuStrankaListFormatedWithAdress>
  <DomainObject.Predmet.ProtuStrankaListFormatedWithAdressOIB>
    <izvorni_sadrzaj>
      <item>FINVEST RIJEKA d.o.o., OIB 61025016317, Užarska 1, 51000 Rijeka</item>
    </izvorni_sadrzaj>
    <derivirana_varijabla naziv="DomainObject.Predmet.ProtuStrankaListFormatedWithAdressOIB_1">
      <item>FINVEST RIJEKA d.o.o., OIB 61025016317, Užarska 1, 51000 Rijeka</item>
    </derivirana_varijabla>
  </DomainObject.Predmet.ProtuStrankaListFormatedWithAdressOIB>
  <DomainObject.Predmet.ProtuStrankaListNazivFormated>
    <izvorni_sadrzaj>
      <item>FINVEST RIJEKA d.o.o.</item>
    </izvorni_sadrzaj>
    <derivirana_varijabla naziv="DomainObject.Predmet.ProtuStrankaListNazivFormated_1">
      <item>FINVEST RIJEKA d.o.o.</item>
    </derivirana_varijabla>
  </DomainObject.Predmet.ProtuStrankaListNazivFormated>
  <DomainObject.Predmet.ProtuStrankaListNazivFormatedOIB>
    <izvorni_sadrzaj>
      <item>FINVEST RIJEKA d.o.o., OIB 61025016317</item>
    </izvorni_sadrzaj>
    <derivirana_varijabla naziv="DomainObject.Predmet.ProtuStrankaListNazivFormatedOIB_1">
      <item>FINVEST RIJEKA d.o.o., OIB 61025016317</item>
    </derivirana_varijabla>
  </DomainObject.Predmet.ProtuStrankaListNazivFormatedOIB>
  <DomainObject.Predmet.OstaliList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_1">
      <item>Slavko Štambuk</item>
      <item>MIRNA ŠKERL</item>
      <item>BORJANA JOVANOVIĆ</item>
      <item>DRAGAN BACANOVIĆ</item>
      <item>SANJA PAĐEN</item>
    </derivirana_varijabla>
  </DomainObject.Predmet.OstaliListFormated>
  <DomainObject.Predmet.OstaliList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OIB_1">
      <item>Slavko Štambuk</item>
      <item>MIRNA ŠKERL</item>
      <item>BORJANA JOVANOVIĆ</item>
      <item>DRAGAN BACANOVIĆ</item>
      <item>SANJA PAĐEN</item>
    </derivirana_varijabla>
  </DomainObject.Predmet.OstaliListFormatedOIB>
  <DomainObject.Predmet.OstaliListFormatedWithAdress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_1">
      <item>Slavko Štambuk</item>
      <item>MIRNA ŠKERL</item>
      <item>BORJANA JOVANOVIĆ</item>
      <item>DRAGAN BACANOVIĆ</item>
      <item>SANJA PAĐEN</item>
    </derivirana_varijabla>
  </DomainObject.Predmet.OstaliListFormatedWithAdress>
  <DomainObject.Predmet.OstaliListFormatedWithAdress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FormatedWithAdressOIB_1">
      <item>Slavko Štambuk</item>
      <item>MIRNA ŠKERL</item>
      <item>BORJANA JOVANOVIĆ</item>
      <item>DRAGAN BACANOVIĆ</item>
      <item>SANJA PAĐEN</item>
    </derivirana_varijabla>
  </DomainObject.Predmet.OstaliListFormatedWithAdressOIB>
  <DomainObject.Predmet.OstaliListNazivFormated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_1">
      <item>Slavko Štambuk</item>
      <item>MIRNA ŠKERL</item>
      <item>BORJANA JOVANOVIĆ</item>
      <item>DRAGAN BACANOVIĆ</item>
      <item>SANJA PAĐEN</item>
    </derivirana_varijabla>
  </DomainObject.Predmet.OstaliListNazivFormated>
  <DomainObject.Predmet.OstaliListNazivFormatedOIB>
    <izvorni_sadrzaj>
      <item>Slavko Štambuk</item>
      <item>MIRNA ŠKERL</item>
      <item>BORJANA JOVANOVIĆ</item>
      <item>DRAGAN BACANOVIĆ</item>
      <item>SANJA PAĐEN</item>
    </izvorni_sadrzaj>
    <derivirana_varijabla naziv="DomainObject.Predmet.OstaliListNazivFormatedOIB_1">
      <item>Slavko Štambuk</item>
      <item>MIRNA ŠKERL</item>
      <item>BORJANA JOVANOVIĆ</item>
      <item>DRAGAN BACANOVIĆ</item>
      <item>SANJA PAĐEN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FINVEST RIJEKA d.o.o.</izvorni_sadrzaj>
    <derivirana_varijabla naziv="DomainObject.Predmet.ProtustrankaIDrugi_1">FINVEST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FINVEST RIJEKA d.o.o., OIB 61025016317, Užarska 1, 51000 Rijeka</izvorni_sadrzaj>
    <derivirana_varijabla naziv="DomainObject.Predmet.ProtustrankaIDrugiAdressOIB_1">FINVEST RIJEKA d.o.o., OIB 61025016317,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FINVEST RIJEKA d.o.o.</item>
      <item>Slavko Štambuk</item>
      <item>MIRNA ŠKERL</item>
      <item>BORJANA JOVANOVIĆ</item>
      <item>DRAGAN BACANOVIĆ</item>
      <item>SANJA PAĐEN</item>
    </izvorni_sadrzaj>
    <derivirana_varijabla naziv="DomainObject.Predmet.SudioniciListNaziv_1">
      <item>FINA  Rijeka</item>
      <item>FINVEST RIJEKA d.o.o.</item>
      <item>Slavko Štambuk</item>
      <item>MIRNA ŠKERL</item>
      <item>BORJANA JOVANOVIĆ</item>
      <item>DRAGAN BACANOVIĆ</item>
      <item>SANJA PAĐEN</item>
    </derivirana_varijabla>
  </DomainObject.Predmet.SudioniciListNaziv>
  <DomainObject.Predmet.SudioniciListAdressOIB>
    <izvorni_sadrzaj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izvorni_sadrzaj>
    <derivirana_varijabla naziv="DomainObject.Predmet.SudioniciListAdressOIB_1">
      <item>FINA  Rijeka, OIB 85821130368, Frana Kurelca 8,51000 Rijeka</item>
      <item>FINVEST RIJEKA d.o.o., OIB 61025016317, Užarska 1,51000 Rijeka</item>
      <item>Slavko Štambuk</item>
      <item>MIRNA ŠKERL</item>
      <item>BORJANA JOVANOVIĆ</item>
      <item>DRAGAN BACANOVIĆ</item>
      <item>SANJA PAĐEN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61025016317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61025016317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St-820/2016-58</izvorni_sadrzaj>
    <derivirana_varijabla naziv="DomainObject.PredzadnjaOdlukaIzPredmeta.Oznaka_1">St-820/2016-58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6DBC9-5293-4F7A-8F48-8F6753EF4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1522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2018-10-31T08:43:00Z</dcterms:created>
  <dc:creator>dcmelik</dc:creator>
  <cp:lastModifiedBy>Jasna Radulović</cp:lastModifiedBy>
  <cp:lastPrinted>2017-11-20T10:43:00Z</cp:lastPrinted>
  <dcterms:modified xmlns:xsi="http://www.w3.org/2001/XMLSchema-instance" xsi:type="dcterms:W3CDTF">2018-10-31T08:45:00Z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(820-16 nagrada Štambuk.docx)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