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f589" w14:paraId="e35f589" w:rsidRDefault="00281BC7" w:rsidP="00EF7C9A" w:rsidR="00281BC7" w:rsidRPr="00EF7C9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E022E9" w:rsidP="00281BC7" w:rsidR="00E022E9">
      <w:pPr>
        <w:rPr>
          <w:b/>
          <w:bCs/>
        </w:rPr>
      </w:pP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>REPUBLIKA HRVATSKA</w:t>
      </w:r>
    </w:p>
    <w:p w:rsidRDefault="00281BC7" w:rsidP="00281BC7" w:rsidR="00E022E9">
      <w:pPr>
        <w:rPr>
          <w:b/>
          <w:bCs/>
        </w:rPr>
      </w:pPr>
      <w:r w:rsidRPr="00E022E9">
        <w:rPr>
          <w:b/>
          <w:bCs/>
        </w:rPr>
        <w:t>TRGOVAČKI SUD U ZADRU</w:t>
      </w:r>
    </w:p>
    <w:p w:rsidRDefault="00E022E9" w:rsidP="004E7E9B" w:rsidR="00EF7C9A" w:rsidRPr="00E022E9">
      <w:pPr>
        <w:rPr>
          <w:b/>
          <w:bCs/>
        </w:rPr>
      </w:pPr>
      <w:r>
        <w:rPr>
          <w:b/>
          <w:bCs/>
        </w:rPr>
        <w:t>Dr. Franje Tuđmana 35</w:t>
      </w:r>
      <w:r w:rsidR="00281BC7" w:rsidRPr="00E022E9">
        <w:rPr>
          <w:b/>
          <w:bCs/>
        </w:rPr>
        <w:tab/>
      </w:r>
    </w:p>
    <w:p w:rsidRDefault="00C63971" w:rsidP="00281BC7" w:rsidR="00C63971" w:rsidRPr="00E022E9">
      <w:pPr>
        <w:rPr>
          <w:b/>
          <w:bCs/>
        </w:rPr>
      </w:pPr>
    </w:p>
    <w:p w:rsidRDefault="00EF7C9A" w:rsidP="00EF7C9A" w:rsidR="00EF7C9A" w:rsidRPr="00E022E9">
      <w:pPr>
        <w:jc w:val="center"/>
        <w:rPr>
          <w:b/>
          <w:bCs/>
        </w:rPr>
      </w:pPr>
      <w:r w:rsidRPr="00E022E9">
        <w:rPr>
          <w:b/>
          <w:bCs/>
        </w:rPr>
        <w:t>R E P U B L I K A   H R V A T S K A</w:t>
      </w: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</w:p>
    <w:p w:rsidRDefault="00281BC7" w:rsidP="00281BC7" w:rsidR="00281BC7" w:rsidRPr="00E022E9">
      <w:pPr>
        <w:jc w:val="center"/>
        <w:rPr>
          <w:b/>
          <w:bCs/>
        </w:rPr>
      </w:pPr>
      <w:r w:rsidRPr="00E022E9">
        <w:rPr>
          <w:b/>
          <w:bCs/>
        </w:rPr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E022E9" w:rsidP="006A3F54" w:rsidR="00B105A9" w:rsidRPr="00A524FA">
      <w:pPr>
        <w:ind w:firstLine="708"/>
        <w:jc w:val="both"/>
      </w:pPr>
      <w:r w:rsidRPr="00570832">
        <w:rPr>
          <w:rFonts w:cstheme="majorBidi" w:hAnsiTheme="majorBidi" w:asciiTheme="majorBidi"/>
        </w:rPr>
        <w:t>Trgovački sud u Zadru</w:t>
      </w:r>
      <w:r w:rsidR="00FD6409">
        <w:rPr>
          <w:rFonts w:cstheme="majorBidi" w:hAnsiTheme="majorBidi" w:asciiTheme="majorBidi"/>
        </w:rPr>
        <w:t>,</w:t>
      </w:r>
      <w:r w:rsidRPr="00570832">
        <w:rPr>
          <w:rFonts w:cstheme="majorBidi" w:hAnsiTheme="majorBidi" w:asciiTheme="majorBidi"/>
        </w:rPr>
        <w:t xml:space="preserve"> OIB:39670464653, po sutkinji Ani Markač, </w:t>
      </w:r>
      <w:r w:rsidR="00777515">
        <w:rPr>
          <w:rFonts w:cstheme="majorBidi" w:hAnsiTheme="majorBidi" w:asciiTheme="majorBidi"/>
        </w:rPr>
        <w:t xml:space="preserve">povodom prijedloga Financijske agencije za otvaranje stečajnog postupka nad </w:t>
      </w:r>
      <w:r w:rsidR="00B105A9" w:rsidRPr="00A524FA">
        <w:t>dužnik</w:t>
      </w:r>
      <w:r w:rsidR="00B105A9">
        <w:t>om</w:t>
      </w:r>
      <w:r w:rsidR="0017054B" w:rsidRPr="0017054B">
        <w:t xml:space="preserve"> </w:t>
      </w:r>
      <w:r w:rsidR="0017054B" w:rsidRPr="00A57832">
        <w:t>ANĐEO d.o</w:t>
      </w:r>
      <w:r w:rsidR="0017054B">
        <w:t>.o., Vir, Virski put 123/D, OIB:</w:t>
      </w:r>
      <w:r w:rsidR="0017054B" w:rsidRPr="00A57832">
        <w:t>04944858174</w:t>
      </w:r>
      <w:r w:rsidR="0017054B">
        <w:t xml:space="preserve">, </w:t>
      </w:r>
      <w:r w:rsidR="006A3F54">
        <w:t>31. svibnja</w:t>
      </w:r>
      <w:r w:rsidR="00201F40">
        <w:t xml:space="preserve"> </w:t>
      </w:r>
      <w:r w:rsidR="00B105A9">
        <w:t>2016</w:t>
      </w:r>
      <w:r w:rsidR="00B105A9" w:rsidRPr="00A524FA">
        <w:t>.,</w:t>
      </w:r>
    </w:p>
    <w:p w:rsidRDefault="00281BC7" w:rsidP="00B105A9" w:rsidR="00281BC7" w:rsidRPr="00EF7C9A">
      <w:pPr>
        <w:pStyle w:val="Tijeloteksta"/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77515" w:rsidP="0017054B" w:rsidR="00777515" w:rsidRPr="001C5505">
      <w:pPr>
        <w:pStyle w:val="Odlomakpopisa"/>
        <w:ind w:left="0"/>
        <w:jc w:val="both"/>
      </w:pPr>
      <w:r>
        <w:t>I.</w:t>
      </w:r>
      <w:r>
        <w:tab/>
      </w:r>
      <w:r w:rsidR="00B105A9" w:rsidRPr="00A524FA">
        <w:t xml:space="preserve">Pozivaju se </w:t>
      </w:r>
      <w:r w:rsidR="003C0BEC">
        <w:t xml:space="preserve">osobe koje imaju pravni interes za provedbom stečajnog postupka nad </w:t>
      </w:r>
      <w:r w:rsidR="00B105A9" w:rsidRPr="00A524FA">
        <w:t>dužnik</w:t>
      </w:r>
      <w:r w:rsidR="003C0BEC">
        <w:t>om</w:t>
      </w:r>
      <w:r w:rsidR="0017054B" w:rsidRPr="0017054B">
        <w:t xml:space="preserve"> </w:t>
      </w:r>
      <w:r w:rsidR="0017054B" w:rsidRPr="00A57832">
        <w:t>ANĐEO d.o</w:t>
      </w:r>
      <w:r w:rsidR="0017054B">
        <w:t>.o., Vir, Virski put 123/D, OIB:</w:t>
      </w:r>
      <w:r w:rsidR="0017054B" w:rsidRPr="00A57832">
        <w:t>04944858174</w:t>
      </w:r>
      <w:r w:rsidR="00B105A9">
        <w:t xml:space="preserve">, </w:t>
      </w:r>
      <w:r w:rsidRPr="001C5505">
        <w:t xml:space="preserve">da u roku od </w:t>
      </w:r>
      <w:r>
        <w:t>15</w:t>
      </w:r>
      <w:r w:rsidRPr="001C5505">
        <w:t xml:space="preserve"> dana od isteka osmog dana od objave ovog rješenja </w:t>
      </w:r>
      <w:r>
        <w:t>na e-oglasnoj ploči suda</w:t>
      </w:r>
      <w:r w:rsidRPr="001C5505">
        <w:t xml:space="preserve"> solidarno predujme iznos od </w:t>
      </w:r>
      <w:r w:rsidR="0017054B">
        <w:t xml:space="preserve">20.000,00 </w:t>
      </w:r>
      <w:r w:rsidRPr="001C5505">
        <w:t xml:space="preserve">kuna potreban za pokriće troškova vođenja stečajnog postupka nad ovim dužnikom. </w:t>
      </w:r>
    </w:p>
    <w:p w:rsidRDefault="009149BF" w:rsidP="00777515" w:rsidR="009149BF" w:rsidRPr="001C5505">
      <w:pPr>
        <w:jc w:val="both"/>
      </w:pPr>
    </w:p>
    <w:p w:rsidRDefault="009149BF" w:rsidP="0017054B" w:rsidR="009149BF" w:rsidRPr="00A524FA">
      <w:pPr>
        <w:jc w:val="both"/>
      </w:pPr>
      <w:r>
        <w:t>II.</w:t>
      </w:r>
      <w:r>
        <w:tab/>
      </w:r>
      <w:r w:rsidRPr="00FA3260">
        <w:t xml:space="preserve">Uplata se ima izvršiti na depozitni račun ovog suda na broj: IBAN: HR43 2390 0011 3000 0085 7 s pozivom na broj odobrenja </w:t>
      </w:r>
      <w:r w:rsidRPr="00A524FA">
        <w:t>05 221-</w:t>
      </w:r>
      <w:r w:rsidR="0017054B">
        <w:t>1-2016</w:t>
      </w:r>
      <w:r w:rsidRPr="00A524FA">
        <w:t>.</w:t>
      </w:r>
    </w:p>
    <w:p w:rsidRDefault="009149BF" w:rsidP="009149BF" w:rsidR="009149BF" w:rsidRPr="00A524FA">
      <w:pPr>
        <w:jc w:val="both"/>
      </w:pPr>
    </w:p>
    <w:p w:rsidRDefault="009149BF" w:rsidP="00777515" w:rsidR="009149BF">
      <w:pPr>
        <w:jc w:val="both"/>
      </w:pPr>
      <w:r>
        <w:t>III.</w:t>
      </w:r>
      <w:r>
        <w:tab/>
      </w:r>
      <w:r w:rsidRPr="00FA3260">
        <w:t xml:space="preserve">Ukoliko </w:t>
      </w:r>
      <w:r w:rsidR="003C0BEC">
        <w:t xml:space="preserve">zainteresirane osobe </w:t>
      </w:r>
      <w:r w:rsidRPr="00FA3260">
        <w:t>ne postup</w:t>
      </w:r>
      <w:r w:rsidR="003C0BEC">
        <w:t>e</w:t>
      </w:r>
      <w:r w:rsidRPr="00FA3260">
        <w:t xml:space="preserve"> po nalogu suda iz točke </w:t>
      </w:r>
      <w:r w:rsidR="00777515">
        <w:t>II</w:t>
      </w:r>
      <w:r w:rsidRPr="00FA3260">
        <w:t xml:space="preserve">. donijet će se rješenje o </w:t>
      </w:r>
      <w:r>
        <w:t>otvaranju</w:t>
      </w:r>
      <w:r w:rsidRPr="00FA3260">
        <w:t xml:space="preserve"> i zaključenju stečajnog postupka. </w:t>
      </w:r>
    </w:p>
    <w:p w:rsidRDefault="009149BF" w:rsidP="009149BF" w:rsidR="009149BF">
      <w:pPr>
        <w:jc w:val="both"/>
      </w:pPr>
    </w:p>
    <w:p w:rsidRDefault="009149BF" w:rsidP="009149BF" w:rsidR="009149BF" w:rsidRPr="00FA3260">
      <w:pPr>
        <w:jc w:val="both"/>
      </w:pPr>
    </w:p>
    <w:p w:rsidRDefault="00B105A9" w:rsidP="00B105A9" w:rsidR="00B105A9" w:rsidRPr="00A524FA">
      <w:pPr>
        <w:jc w:val="center"/>
      </w:pPr>
      <w:r w:rsidRPr="00A524FA">
        <w:t>Obrazloženje</w:t>
      </w:r>
    </w:p>
    <w:p w:rsidRDefault="00B105A9" w:rsidP="00B105A9" w:rsidR="00B105A9"/>
    <w:p w:rsidRDefault="00B105A9" w:rsidP="00201F40" w:rsidR="00201F40">
      <w:pPr>
        <w:jc w:val="both"/>
      </w:pPr>
      <w:r>
        <w:tab/>
        <w:t>Privremeni stečajni</w:t>
      </w:r>
      <w:r w:rsidRPr="00A524FA">
        <w:t xml:space="preserve"> upravitelj</w:t>
      </w:r>
      <w:r>
        <w:t xml:space="preserve"> koji</w:t>
      </w:r>
      <w:r w:rsidRPr="00A524FA">
        <w:t xml:space="preserve"> je imenovan</w:t>
      </w:r>
      <w:r>
        <w:t xml:space="preserve"> u ovom postupku utvrdio</w:t>
      </w:r>
      <w:r w:rsidR="00777515">
        <w:t xml:space="preserve"> je da </w:t>
      </w:r>
      <w:r w:rsidRPr="00A524FA">
        <w:t xml:space="preserve">dužnik </w:t>
      </w:r>
      <w:r w:rsidR="00777515">
        <w:t xml:space="preserve">trgovačko društvo </w:t>
      </w:r>
      <w:r w:rsidR="0017054B" w:rsidRPr="00A57832">
        <w:t>ANĐEO d.o</w:t>
      </w:r>
      <w:r w:rsidR="0017054B">
        <w:t>.o. Vir, OIB:</w:t>
      </w:r>
      <w:r w:rsidR="0017054B" w:rsidRPr="00A57832">
        <w:t>04944858174</w:t>
      </w:r>
      <w:r w:rsidR="0017054B">
        <w:t xml:space="preserve"> </w:t>
      </w:r>
      <w:r w:rsidR="00B91EEA">
        <w:t xml:space="preserve">nema zaposlenih, da je na dan 7. travnja 2016. </w:t>
      </w:r>
      <w:r w:rsidR="006A3F54">
        <w:t xml:space="preserve">isti </w:t>
      </w:r>
      <w:r w:rsidR="00201F40">
        <w:t>imao 700.808,73 kn nepodmirenih obveza, te da u svom vlasništvu nema nikakve nepokretne imovine, kao ni pokretne, osnovnih sredstava i inventara. Da nema nenaplaćenih potraživanja, osim onih koja su u zastari. Kako dužnik nema imovine kojom bi se mogli pokriti troškovi stečajnog postupka</w:t>
      </w:r>
      <w:r w:rsidR="006A3F54">
        <w:t>,</w:t>
      </w:r>
      <w:r w:rsidR="00201F40">
        <w:t xml:space="preserve"> a postoje razlozi za otvaranjem stečajnog postupka to je privremeni stečajni upravitelj specificirao troškove stečajnog postupka koje je potrebno osigurati radi financiranja nastavka stečajnog postupka i to: na ime knjigovodstvenih usluga (bruto) iznos od 5.000,00 kn, nagrade stečajnom upravitelju (bruto) 10.000,00 kn, sudskih troškova te oglašavanja iznos od 1.000,00 kn, izrade pečata 250,00 kn, otvaranja i zatvaranja računa 900,00 kn, popis imovine stečajnog dužnika u iznosu od 1.750,00 kn te ostali razni troškovi (telefon, poštarina) u iznos od 1.100,00 kn, dakle ukupno 20.000,00 kn.  </w:t>
      </w:r>
    </w:p>
    <w:p w:rsidRDefault="009149BF" w:rsidP="00201F40" w:rsidR="003C0BEC">
      <w:pPr>
        <w:ind w:firstLine="708"/>
        <w:jc w:val="both"/>
      </w:pPr>
      <w:r w:rsidRPr="00D019D4">
        <w:t xml:space="preserve">Člankom </w:t>
      </w:r>
      <w:r w:rsidRPr="005838C3">
        <w:t xml:space="preserve">132. st. 1. </w:t>
      </w:r>
      <w:r w:rsidRPr="00D019D4">
        <w:t>S</w:t>
      </w:r>
      <w:r w:rsidR="00777515">
        <w:t>tečajnog zakona (Narodne novine broj 71/15, nadalje SZ)</w:t>
      </w:r>
      <w:r w:rsidRPr="00D019D4">
        <w:t xml:space="preserve"> propisano da </w:t>
      </w:r>
      <w:r w:rsidR="003C0BEC">
        <w:t xml:space="preserve">ako prije otvaranja stečajnog postupka sud utvrdi da imovina dužnika koja bi ušla u stečajnu masu nije dovoljna ni za namirenje troškova tog postupka </w:t>
      </w:r>
      <w:r w:rsidR="00777515">
        <w:t>ili j</w:t>
      </w:r>
      <w:r w:rsidR="003C0BEC">
        <w:t xml:space="preserve">e neznatne vrijednosti, rješenjem će pozvati osobe koje imaju pravni interes za provedbom stečajnog postupka da u roku od 15 dana uplate predujam za namirenje troškova prethodnog </w:t>
      </w:r>
      <w:r w:rsidR="00FE1847">
        <w:t>i otvorenoga stečajnog postupka.</w:t>
      </w:r>
    </w:p>
    <w:p w:rsidRDefault="00FE1847" w:rsidP="006A3F54" w:rsidR="00FE1847">
      <w:pPr>
        <w:ind w:firstLine="708"/>
        <w:jc w:val="both"/>
      </w:pPr>
      <w:r>
        <w:lastRenderedPageBreak/>
        <w:t xml:space="preserve">U konkretnom slučaju stečajni upravitelj procijenio je da bi se radilo o troškovima od </w:t>
      </w:r>
      <w:r w:rsidR="006A3F54">
        <w:t>20.000,00 kn</w:t>
      </w:r>
      <w:r>
        <w:t>.</w:t>
      </w:r>
    </w:p>
    <w:p w:rsidRDefault="00FE1847" w:rsidP="00777515" w:rsidR="00FE1847">
      <w:pPr>
        <w:ind w:firstLine="708"/>
        <w:jc w:val="both"/>
      </w:pPr>
      <w:r>
        <w:t>Nadalje</w:t>
      </w:r>
      <w:r w:rsidR="00777515">
        <w:t>,</w:t>
      </w:r>
      <w:r>
        <w:t xml:space="preserve"> člankom 132. st. 2. SZ-a propisano je da ako osobe iz stavka 1. istog članka citiranog </w:t>
      </w:r>
      <w:r w:rsidR="00777515">
        <w:t>Z</w:t>
      </w:r>
      <w:r>
        <w:t xml:space="preserve">akona ne predujme zatraženi iznos, sud će donijeti rješenje o otvaranju i zaključenju stečajnog postupka. </w:t>
      </w:r>
    </w:p>
    <w:p w:rsidRDefault="009149BF" w:rsidP="00FE1847" w:rsidR="00C63971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</w:t>
      </w:r>
      <w:r w:rsidR="00FE1847">
        <w:t xml:space="preserve">i st. 2. </w:t>
      </w:r>
      <w:r w:rsidRPr="00D019D4">
        <w:t>S</w:t>
      </w:r>
      <w:r w:rsidR="00C63971">
        <w:t>Z</w:t>
      </w:r>
      <w:r w:rsidRPr="00D019D4">
        <w:t xml:space="preserve"> </w:t>
      </w:r>
      <w:r w:rsidR="00FE1847">
        <w:t>odlučeno kao u izreci ovog rješenja</w:t>
      </w:r>
      <w:r w:rsidRPr="00D019D4">
        <w:t>.</w:t>
      </w:r>
    </w:p>
    <w:p w:rsidRDefault="009149BF" w:rsidP="00C63971" w:rsidR="009149BF">
      <w:pPr>
        <w:ind w:firstLine="708"/>
        <w:jc w:val="both"/>
      </w:pPr>
      <w:r w:rsidRPr="00D019D4">
        <w:t xml:space="preserve"> </w:t>
      </w:r>
    </w:p>
    <w:p w:rsidRDefault="008F3AD6" w:rsidP="006A3F54" w:rsidR="008F03DE" w:rsidRPr="00EF7C9A">
      <w:pPr>
        <w:jc w:val="center"/>
      </w:pPr>
      <w:r w:rsidRPr="00EF7C9A">
        <w:t>U Zadru</w:t>
      </w:r>
      <w:r w:rsidR="006A3F54">
        <w:t xml:space="preserve"> 31. svibnja </w:t>
      </w:r>
      <w:r w:rsidR="00B105A9">
        <w:t xml:space="preserve"> </w:t>
      </w:r>
      <w:r w:rsidR="004E7E9B">
        <w:t xml:space="preserve">2016. </w:t>
      </w:r>
    </w:p>
    <w:p w:rsidRDefault="0055636D" w:rsidP="0055636D" w:rsidR="0055636D">
      <w:pPr>
        <w:jc w:val="both"/>
      </w:pPr>
    </w:p>
    <w:p w:rsidRDefault="00FE1847" w:rsidP="0055636D" w:rsidR="00FE1847">
      <w:pPr>
        <w:jc w:val="both"/>
      </w:pPr>
    </w:p>
    <w:p w:rsidRDefault="00FE1847" w:rsidP="0055636D" w:rsidR="00FE1847">
      <w:pPr>
        <w:jc w:val="both"/>
      </w:pPr>
    </w:p>
    <w:p w:rsidRDefault="004E7E9B" w:rsidP="00DF7E82" w:rsidR="004E7E9B">
      <w:pPr>
        <w:jc w:val="right"/>
      </w:pPr>
      <w:r>
        <w:t>Sutkinja</w:t>
      </w:r>
    </w:p>
    <w:p w:rsidRDefault="007239D9" w:rsidP="00DF7E82" w:rsidR="009068CC">
      <w:pPr>
        <w:jc w:val="right"/>
      </w:pPr>
      <w:r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 w:rsidR="0055636D">
        <w:tab/>
      </w:r>
      <w:r>
        <w:t xml:space="preserve">     </w:t>
      </w:r>
      <w:r w:rsidR="004E7E9B">
        <w:t>Ana Markač</w:t>
      </w:r>
    </w:p>
    <w:p w:rsidRDefault="00C63971" w:rsidP="00C63971" w:rsidR="00C63971" w:rsidRPr="00D019D4"/>
    <w:p w:rsidRDefault="006439D9" w:rsidP="00C63971" w:rsidR="006439D9"/>
    <w:p w:rsidRDefault="00DF7E82" w:rsidP="00C63971" w:rsidR="00DF7E82"/>
    <w:p w:rsidRDefault="00DF7E82" w:rsidP="00C63971" w:rsidR="00DF7E82"/>
    <w:p w:rsidRDefault="006439D9" w:rsidP="00C63971" w:rsidR="00C63971" w:rsidRPr="00B32CC5">
      <w:r w:rsidRPr="00B32CC5">
        <w:t xml:space="preserve">POUKA O PRAVNOM LIJEKU: </w:t>
      </w:r>
    </w:p>
    <w:p w:rsidRDefault="00C63971" w:rsidP="003C0BEC" w:rsidR="00C63971" w:rsidRPr="00D019D4">
      <w:pPr>
        <w:jc w:val="both"/>
      </w:pPr>
      <w:r w:rsidRPr="00D019D4">
        <w:t>Protiv ovog rješenja dopuštena je žalba</w:t>
      </w:r>
      <w:r>
        <w:t>.</w:t>
      </w:r>
      <w:r w:rsidRPr="00D019D4">
        <w:t xml:space="preserve"> Ista se podnosi Visokom trgovačkom sudu </w:t>
      </w:r>
      <w:r>
        <w:t xml:space="preserve">Republike Hrvatske </w:t>
      </w:r>
      <w:r w:rsidRPr="00D019D4">
        <w:t>putem ovog suda</w:t>
      </w:r>
      <w:r>
        <w:t>,</w:t>
      </w:r>
      <w:r w:rsidRPr="00D019D4">
        <w:t xml:space="preserve"> u roku od 8 </w:t>
      </w:r>
      <w:r>
        <w:t xml:space="preserve">(osam) </w:t>
      </w:r>
      <w:r w:rsidRPr="00D019D4">
        <w:t xml:space="preserve">dana od isteka osmog dana od objave ovog rješenja </w:t>
      </w:r>
      <w:r>
        <w:t xml:space="preserve">na e-oglasnoj ploči suda u 2 (dva) istovjetna primjeraka. </w:t>
      </w:r>
    </w:p>
    <w:p w:rsidRDefault="00C63971" w:rsidP="00C63971" w:rsidR="00C63971"/>
    <w:p w:rsidRDefault="003C0BEC" w:rsidP="00C63971" w:rsidR="003C0BEC"/>
    <w:p w:rsidRDefault="00FE1847" w:rsidP="00C63971" w:rsidR="00FE1847" w:rsidRPr="00D019D4"/>
    <w:p w:rsidRDefault="00C63971" w:rsidP="00C63971" w:rsidR="00C63971" w:rsidRPr="00D019D4">
      <w:r w:rsidRPr="00D019D4">
        <w:t xml:space="preserve">Dostaviti: </w:t>
      </w:r>
    </w:p>
    <w:p w:rsidRDefault="00C63971" w:rsidP="006A3F54" w:rsidR="00C63971" w:rsidRPr="00D019D4">
      <w:r w:rsidRPr="00D019D4">
        <w:t>-</w:t>
      </w:r>
      <w:r>
        <w:t xml:space="preserve"> privremenom </w:t>
      </w:r>
      <w:r w:rsidRPr="00D019D4">
        <w:t>stečajnom upravitelju</w:t>
      </w:r>
      <w:r>
        <w:t xml:space="preserve"> </w:t>
      </w:r>
      <w:r w:rsidR="006A3F54">
        <w:t>Anti Poljaku, Zadar</w:t>
      </w:r>
    </w:p>
    <w:p w:rsidRDefault="00C63971" w:rsidP="00C63971" w:rsidR="00C63971" w:rsidRPr="00D019D4">
      <w:r w:rsidRPr="00D019D4">
        <w:t>-</w:t>
      </w:r>
      <w:r>
        <w:t xml:space="preserve"> e-</w:t>
      </w:r>
      <w:r w:rsidRPr="00D019D4">
        <w:t>oglasna ploča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računovodstvo suda</w:t>
      </w:r>
    </w:p>
    <w:p w:rsidRDefault="00C63971" w:rsidP="00C63971" w:rsidR="00C63971" w:rsidRPr="00D019D4">
      <w:r w:rsidRPr="00D019D4">
        <w:t>-</w:t>
      </w:r>
      <w:r>
        <w:t xml:space="preserve"> </w:t>
      </w:r>
      <w:r w:rsidRPr="00D019D4">
        <w:t>u spis</w:t>
      </w:r>
    </w:p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D019D4"/>
    <w:p w:rsidRDefault="00C63971" w:rsidP="00C63971" w:rsidR="00C63971" w:rsidRPr="00FA3260">
      <w:pPr>
        <w:jc w:val="both"/>
      </w:pPr>
    </w:p>
    <w:p w:rsidRDefault="00842CEB" w:rsidP="00B105A9" w:rsidR="00842CEB" w:rsidRPr="00EF7C9A"/>
    <w:sectPr w:rsidSect="00FE1847" w:rsidR="00842CEB" w:rsidRPr="00EF7C9A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A3F54" w:rsidR="006A3F54">
        <w:pPr>
          <w:pStyle w:val="Zaglavlje"/>
          <w:jc w:val="right"/>
        </w:pPr>
        <w:r>
          <w:tab/>
        </w:r>
        <w:r>
          <w:tab/>
        </w:r>
        <w:r w:rsidR="00FE1847">
          <w:t xml:space="preserve">Poslovni broj: </w:t>
        </w:r>
        <w:r w:rsidR="006A3F54">
          <w:t>2 St-1/16-29</w:t>
        </w:r>
      </w:p>
      <w:p w:rsidRDefault="009C0FF2" w:rsidP="006A3F54" w:rsidR="009C0FF2" w:rsidRPr="00EF7C9A">
        <w:pPr>
          <w:pStyle w:val="Zaglavlje"/>
          <w:jc w:val="right"/>
        </w:pPr>
      </w:p>
      <w:p w:rsidRDefault="00C462C0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D7950" w:rsidR="00E022E9">
    <w:pPr>
      <w:pStyle w:val="Zaglavlje"/>
      <w:jc w:val="right"/>
    </w:pPr>
    <w:r>
      <w:t>Poslovni broj: 2 St-</w:t>
    </w:r>
    <w:r w:rsidR="006A3F54">
      <w:t>1/16-29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7054B"/>
    <w:rsid w:val="001840A0"/>
    <w:rsid w:val="001A363B"/>
    <w:rsid w:val="001C347E"/>
    <w:rsid w:val="00201F40"/>
    <w:rsid w:val="0020672D"/>
    <w:rsid w:val="00243782"/>
    <w:rsid w:val="00276300"/>
    <w:rsid w:val="00281BC7"/>
    <w:rsid w:val="003024D4"/>
    <w:rsid w:val="00323F63"/>
    <w:rsid w:val="00342BE6"/>
    <w:rsid w:val="003C0BEC"/>
    <w:rsid w:val="003C6DA5"/>
    <w:rsid w:val="003E7B3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439D9"/>
    <w:rsid w:val="00665069"/>
    <w:rsid w:val="00667560"/>
    <w:rsid w:val="006A3F54"/>
    <w:rsid w:val="006A6847"/>
    <w:rsid w:val="007002A2"/>
    <w:rsid w:val="007239D9"/>
    <w:rsid w:val="0074396A"/>
    <w:rsid w:val="00766A92"/>
    <w:rsid w:val="00777515"/>
    <w:rsid w:val="007B6657"/>
    <w:rsid w:val="007C75BF"/>
    <w:rsid w:val="007F26FC"/>
    <w:rsid w:val="00842CEB"/>
    <w:rsid w:val="008F03DE"/>
    <w:rsid w:val="008F3AD6"/>
    <w:rsid w:val="009068CC"/>
    <w:rsid w:val="009149BF"/>
    <w:rsid w:val="009B4456"/>
    <w:rsid w:val="009C0FF2"/>
    <w:rsid w:val="009D7950"/>
    <w:rsid w:val="009F62F2"/>
    <w:rsid w:val="00A5292A"/>
    <w:rsid w:val="00B105A9"/>
    <w:rsid w:val="00B310F0"/>
    <w:rsid w:val="00B91EEA"/>
    <w:rsid w:val="00BB4F73"/>
    <w:rsid w:val="00BE6E59"/>
    <w:rsid w:val="00C30170"/>
    <w:rsid w:val="00C462C0"/>
    <w:rsid w:val="00C63971"/>
    <w:rsid w:val="00C85781"/>
    <w:rsid w:val="00C9120F"/>
    <w:rsid w:val="00DF7E82"/>
    <w:rsid w:val="00E022E9"/>
    <w:rsid w:val="00EA6F5F"/>
    <w:rsid w:val="00EB3FAB"/>
    <w:rsid w:val="00EF7C9A"/>
    <w:rsid w:val="00FC77F7"/>
    <w:rsid w:val="00FD6409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6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2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2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2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2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46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2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2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2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2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St-1/2016</izvorni_sadrzaj>
    <derivirana_varijabla naziv="DomainObject.Predmet.OznakaBroj_1">St-1/2016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ANĐEO d.o.o. za proizvodnju i usluge</izvorni_sadrzaj>
    <derivirana_varijabla naziv="DomainObject.Predmet.ProtustrankaFormated_1">  ANĐEO d.o.o. za proizvodnju i usluge</derivirana_varijabla>
  </DomainObject.Predmet.ProtustrankaFormated>
  <DomainObject.Predmet.ProtustrankaFormatedOIB>
    <izvorni_sadrzaj>  ANĐEO d.o.o. za proizvodnju i usluge, OIB 04944858174</izvorni_sadrzaj>
    <derivirana_varijabla naziv="DomainObject.Predmet.ProtustrankaFormatedOIB_1">  ANĐEO d.o.o. za proizvodnju i usluge, OIB 04944858174</derivirana_varijabla>
  </DomainObject.Predmet.ProtustrankaFormatedOIB>
  <DomainObject.Predmet.ProtustrankaFormatedWithAdress>
    <izvorni_sadrzaj> ANĐEO d.o.o. za proizvodnju i usluge, Virski put 123/D, 23234 Vir</izvorni_sadrzaj>
    <derivirana_varijabla naziv="DomainObject.Predmet.ProtustrankaFormatedWithAdress_1"> ANĐEO d.o.o. za proizvodnju i usluge, Virski put 123/D, 23234 Vir</derivirana_varijabla>
  </DomainObject.Predmet.ProtustrankaFormatedWithAdress>
  <DomainObject.Predmet.ProtustrankaFormatedWithAdressOIB>
    <izvorni_sadrzaj> ANĐEO d.o.o. za proizvodnju i usluge, OIB 04944858174, Virski put 123/D, 23234 Vir</izvorni_sadrzaj>
    <derivirana_varijabla naziv="DomainObject.Predmet.ProtustrankaFormatedWithAdressOIB_1"> ANĐEO d.o.o. za proizvodnju i usluge, OIB 04944858174, Virski put 123/D, 23234 Vir</derivirana_varijabla>
  </DomainObject.Predmet.ProtustrankaFormatedWithAdressOIB>
  <DomainObject.Predmet.ProtustrankaWithAdress>
    <izvorni_sadrzaj>ANĐEO d.o.o. za proizvodnju i usluge Virski put 123/D, 23234 Vir</izvorni_sadrzaj>
    <derivirana_varijabla naziv="DomainObject.Predmet.ProtustrankaWithAdress_1">ANĐEO d.o.o. za proizvodnju i usluge Virski put 123/D, 23234 Vir</derivirana_varijabla>
  </DomainObject.Predmet.ProtustrankaWithAdress>
  <DomainObject.Predmet.ProtustrankaWithAdressOIB>
    <izvorni_sadrzaj>ANĐEO d.o.o. za proizvodnju i usluge, OIB 04944858174, Virski put 123/D, 23234 Vir</izvorni_sadrzaj>
    <derivirana_varijabla naziv="DomainObject.Predmet.ProtustrankaWithAdressOIB_1">ANĐEO d.o.o. za proizvodnju i usluge, OIB 04944858174, Virski put 123/D, 23234 Vir</derivirana_varijabla>
  </DomainObject.Predmet.ProtustrankaWithAdressOIB>
  <DomainObject.Predmet.ProtustrankaNazivFormated>
    <izvorni_sadrzaj>ANĐEO d.o.o. za proizvodnju i usluge</izvorni_sadrzaj>
    <derivirana_varijabla naziv="DomainObject.Predmet.ProtustrankaNazivFormated_1">ANĐEO d.o.o. za proizvodnju i usluge</derivirana_varijabla>
  </DomainObject.Predmet.ProtustrankaNazivFormated>
  <DomainObject.Predmet.ProtustrankaNazivFormatedOIB>
    <izvorni_sadrzaj>ANĐEO d.o.o. za proizvodnju i usluge, OIB 04944858174</izvorni_sadrzaj>
    <derivirana_varijabla naziv="DomainObject.Predmet.ProtustrankaNazivFormatedOIB_1">ANĐEO d.o.o. za proizvodnju i usluge, OIB 04944858174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376932.16</izvorni_sadrzaj>
    <derivirana_varijabla naziv="DomainObject.Predmet.TrenutnaVrijednost_1">376932.16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ANĐEO d.o.o. za proizvodnju i usluge</item>
    </izvorni_sadrzaj>
    <derivirana_varijabla naziv="DomainObject.Predmet.ProtuStrankaListFormated_1">
      <item>ANĐEO d.o.o. za proizvodnju i usluge</item>
    </derivirana_varijabla>
  </DomainObject.Predmet.ProtuStrankaListFormated>
  <DomainObject.Predmet.ProtuStrankaListFormatedOIB>
    <izvorni_sadrzaj>
      <item>ANĐEO d.o.o. za proizvodnju i usluge, OIB 04944858174</item>
    </izvorni_sadrzaj>
    <derivirana_varijabla naziv="DomainObject.Predmet.ProtuStrankaListFormatedOIB_1">
      <item>ANĐEO d.o.o. za proizvodnju i usluge, OIB 04944858174</item>
    </derivirana_varijabla>
  </DomainObject.Predmet.ProtuStrankaListFormatedOIB>
  <DomainObject.Predmet.ProtuStrankaListFormatedWithAdress>
    <izvorni_sadrzaj>
      <item>ANĐEO d.o.o. za proizvodnju i usluge, Virski put 123/D, 23234 Vir</item>
    </izvorni_sadrzaj>
    <derivirana_varijabla naziv="DomainObject.Predmet.ProtuStrankaListFormatedWithAdress_1">
      <item>ANĐEO d.o.o. za proizvodnju i usluge, Virski put 123/D, 23234 Vir</item>
    </derivirana_varijabla>
  </DomainObject.Predmet.ProtuStrankaListFormatedWithAdress>
  <DomainObject.Predmet.ProtuStrankaListFormatedWithAdressOIB>
    <izvorni_sadrzaj>
      <item>ANĐEO d.o.o. za proizvodnju i usluge, OIB 04944858174, Virski put 123/D, 23234 Vir</item>
    </izvorni_sadrzaj>
    <derivirana_varijabla naziv="DomainObject.Predmet.ProtuStrankaListFormatedWithAdressOIB_1">
      <item>ANĐEO d.o.o. za proizvodnju i usluge, OIB 04944858174, Virski put 123/D, 23234 Vir</item>
    </derivirana_varijabla>
  </DomainObject.Predmet.ProtuStrankaListFormatedWithAdressOIB>
  <DomainObject.Predmet.ProtuStrankaListNazivFormated>
    <izvorni_sadrzaj>
      <item>ANĐEO d.o.o. za proizvodnju i usluge</item>
    </izvorni_sadrzaj>
    <derivirana_varijabla naziv="DomainObject.Predmet.ProtuStrankaListNazivFormated_1">
      <item>ANĐEO d.o.o. za proizvodnju i usluge</item>
    </derivirana_varijabla>
  </DomainObject.Predmet.ProtuStrankaListNazivFormated>
  <DomainObject.Predmet.ProtuStrankaListNazivFormatedOIB>
    <izvorni_sadrzaj>
      <item>ANĐEO d.o.o. za proizvodnju i usluge, OIB 04944858174</item>
    </izvorni_sadrzaj>
    <derivirana_varijabla naziv="DomainObject.Predmet.ProtuStrankaListNazivFormatedOIB_1">
      <item>ANĐEO d.o.o. za proizvodnju i usluge, OIB 04944858174</item>
    </derivirana_varijabla>
  </DomainObject.Predmet.ProtuStrankaListNazivFormatedOIB>
  <DomainObject.Predmet.OstaliListFormated>
    <izvorni_sadrzaj>
      <item>Lizabeta Prekpalaj</item>
    </izvorni_sadrzaj>
    <derivirana_varijabla naziv="DomainObject.Predmet.OstaliListFormated_1">
      <item>Lizabeta Prekpalaj</item>
    </derivirana_varijabla>
  </DomainObject.Predmet.OstaliListFormated>
  <DomainObject.Predmet.OstaliListFormatedOIB>
    <izvorni_sadrzaj>
      <item>Lizabeta Prekpalaj, OIB 95110194476</item>
    </izvorni_sadrzaj>
    <derivirana_varijabla naziv="DomainObject.Predmet.OstaliListFormatedOIB_1">
      <item>Lizabeta Prekpalaj, OIB 95110194476</item>
    </derivirana_varijabla>
  </DomainObject.Predmet.OstaliListFormatedOIB>
  <DomainObject.Predmet.OstaliListFormatedWithAdress>
    <izvorni_sadrzaj>
      <item>Lizabeta Prekpalaj, Virski Put 123 D, 23234 Vir</item>
    </izvorni_sadrzaj>
    <derivirana_varijabla naziv="DomainObject.Predmet.OstaliListFormatedWithAdress_1">
      <item>Lizabeta Prekpalaj, Virski Put 123 D, 23234 Vir</item>
    </derivirana_varijabla>
  </DomainObject.Predmet.OstaliListFormatedWithAdress>
  <DomainObject.Predmet.OstaliListFormatedWithAdressOIB>
    <izvorni_sadrzaj>
      <item>Lizabeta Prekpalaj, OIB 95110194476, Virski Put 123 D, 23234 Vir</item>
    </izvorni_sadrzaj>
    <derivirana_varijabla naziv="DomainObject.Predmet.OstaliListFormatedWithAdressOIB_1">
      <item>Lizabeta Prekpalaj, OIB 95110194476, Virski Put 123 D, 23234 Vir</item>
    </derivirana_varijabla>
  </DomainObject.Predmet.OstaliListFormatedWithAdressOIB>
  <DomainObject.Predmet.OstaliListNazivFormated>
    <izvorni_sadrzaj>
      <item>Lizabeta Prekpalaj</item>
    </izvorni_sadrzaj>
    <derivirana_varijabla naziv="DomainObject.Predmet.OstaliListNazivFormated_1">
      <item>Lizabeta Prekpalaj</item>
    </derivirana_varijabla>
  </DomainObject.Predmet.OstaliListNazivFormated>
  <DomainObject.Predmet.OstaliListNazivFormatedOIB>
    <izvorni_sadrzaj>
      <item>Lizabeta Prekpalaj, OIB 95110194476</item>
    </izvorni_sadrzaj>
    <derivirana_varijabla naziv="DomainObject.Predmet.OstaliListNazivFormatedOIB_1">
      <item>Lizabeta Prekpalaj, OIB 95110194476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ANĐEO d.o.o. za proizvodnju i usluge</izvorni_sadrzaj>
    <derivirana_varijabla naziv="DomainObject.Predmet.ProtustrankaIDrugi_1">ANĐEO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ANĐEO d.o.o. za proizvodnju i usluge, OIB 04944858174, Virski put 123/D, 23234 Vir</izvorni_sadrzaj>
    <derivirana_varijabla naziv="DomainObject.Predmet.ProtustrankaIDrugiAdressOIB_1">ANĐEO d.o.o. za proizvodnju i usluge, OIB 04944858174, Virski put 123/D,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ANĐEO d.o.o. za proizvodnju i usluge</item>
      <item>Lizabeta Prekpalaj</item>
    </izvorni_sadrzaj>
    <derivirana_varijabla naziv="DomainObject.Predmet.SudioniciListNaziv_1">
      <item>FINA</item>
      <item>ANĐEO d.o.o. za proizvodnju i usluge</item>
      <item>Lizabeta Prekpalaj</item>
    </derivirana_varijabla>
  </DomainObject.Predmet.SudioniciListNaziv>
  <DomainObject.Predmet.SudioniciListAdressOIB>
    <izvorni_sadrzaj>
      <item>FINA, OIB 85821130368</item>
      <item>ANĐEO d.o.o. za proizvodnju i usluge, OIB 04944858174, Virski put 123/D,23234 Vir</item>
      <item>Lizabeta Prekpalaj, OIB 95110194476, Virski Put 123 D,23234 Vir</item>
    </izvorni_sadrzaj>
    <derivirana_varijabla naziv="DomainObject.Predmet.SudioniciListAdressOIB_1">
      <item>FINA, OIB 85821130368</item>
      <item>ANĐEO d.o.o. za proizvodnju i usluge, OIB 04944858174, Virski put 123/D,23234 Vir</item>
      <item>Lizabeta Prekpalaj, OIB 95110194476, Virski Put 123 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04944858174</item>
      <item>, OIB 95110194476</item>
    </izvorni_sadrzaj>
    <derivirana_varijabla naziv="DomainObject.Predmet.SudioniciListNazivOIB_1">
      <item>, OIB 85821130368</item>
      <item>, OIB 04944858174</item>
      <item>, OIB 95110194476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1BB1D-A896-4157-B65A-0021C6201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2812</properties:Characters>
  <properties:Lines>85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2016-04-27T11:25:00Z</dcterms:created>
  <dc:creator>Ardena Bajlo</dc:creator>
  <cp:lastModifiedBy>Merlina Klišmanić</cp:lastModifiedBy>
  <cp:lastPrinted>2016-06-01T13:21:00Z</cp:lastPrinted>
  <dcterms:modified xmlns:xsi="http://www.w3.org/2001/XMLSchema-instance" xsi:type="dcterms:W3CDTF">2016-06-02T05:48:00Z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