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98f7" w14:paraId="29798f7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F00A8B">
        <w:rPr>
          <w:rFonts w:eastAsia="Times New Roman" w:hAnsi="Times New Roman" w:ascii="Times New Roman"/>
          <w:sz w:val="24"/>
          <w:szCs w:val="24"/>
          <w:lang w:eastAsia="hr-HR"/>
        </w:rPr>
        <w:t>PERAJA UGOSTITELJSTVO j.d.o.o., Zagreb, Baštijanova 17, OIB: 38470852909</w:t>
      </w:r>
      <w:r w:rsidR="002772E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0A8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1839D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F00A8B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F00A8B">
        <w:rPr>
          <w:rFonts w:eastAsia="Times New Roman" w:hAnsi="Times New Roman" w:ascii="Times New Roman"/>
          <w:sz w:val="24"/>
          <w:szCs w:val="24"/>
          <w:lang w:eastAsia="hr-HR"/>
        </w:rPr>
        <w:t>ERAJA UGOSTITELJSTVO j.d.o.o., Zagreb, Baštijanova 17, OIB: 38470852909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F00A8B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F00A8B">
        <w:rPr>
          <w:rFonts w:eastAsia="Times New Roman" w:hAnsi="Times New Roman" w:ascii="Times New Roman"/>
          <w:sz w:val="24"/>
          <w:szCs w:val="24"/>
          <w:lang w:eastAsia="hr-HR"/>
        </w:rPr>
        <w:t>ERAJA UGOSTITELJSTVO j.d.o.o., Zagreb, Baštijanova 17, OIB: 38470852909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97767">
        <w:rPr>
          <w:rFonts w:hAnsi="Times New Roman" w:ascii="Times New Roman"/>
          <w:sz w:val="24"/>
          <w:szCs w:val="24"/>
        </w:rPr>
        <w:t xml:space="preserve"> </w:t>
      </w:r>
      <w:r w:rsidR="00F00A8B">
        <w:rPr>
          <w:rFonts w:hAnsi="Times New Roman" w:ascii="Times New Roman"/>
          <w:sz w:val="24"/>
          <w:szCs w:val="24"/>
        </w:rPr>
        <w:t>MARIU BEBERU, Zagreb, Selska cesta 90, OIB: 23623885729</w:t>
      </w:r>
      <w:r w:rsidR="00DA6E26">
        <w:rPr>
          <w:rFonts w:hAnsi="Times New Roman" w:ascii="Times New Roman"/>
          <w:sz w:val="24"/>
          <w:szCs w:val="24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F96BDD">
        <w:rPr>
          <w:rFonts w:cs="Times New Roman" w:eastAsia="Times New Roman" w:hAnsi="Times New Roman" w:ascii="Times New Roman"/>
          <w:sz w:val="24"/>
          <w:szCs w:val="24"/>
          <w:lang w:eastAsia="hr-HR"/>
        </w:rPr>
        <w:t>osam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F00A8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="006A78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lipnja</w:t>
      </w:r>
      <w:r w:rsidR="00FA79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2017. u </w:t>
      </w:r>
      <w:r w:rsidR="00F00A8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2772E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,4</w:t>
      </w:r>
      <w:r w:rsidR="000C5AF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997767" w:rsidR="00997767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F00A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00A8B" w:rsidP="00F00A8B" w:rsidR="00F00A8B" w:rsidRPr="00F00A8B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0C5AF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F00A8B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F00A8B">
        <w:rPr>
          <w:rFonts w:eastAsia="Times New Roman" w:hAnsi="Times New Roman" w:ascii="Times New Roman"/>
          <w:sz w:val="24"/>
          <w:szCs w:val="24"/>
          <w:lang w:eastAsia="hr-HR"/>
        </w:rPr>
        <w:t>ERAJA UGOSTITELJSTVO j.d.o.o., Zagreb, Baštijanova 17, OIB: 38470852909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DB0EAC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00A8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3F3DFD" w:rsidR="00AD75EF" w:rsidRPr="00AD75E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BC3" w:rsidP="00AD75EF" w:rsidR="00257BC3">
      <w:pPr>
        <w:spacing w:lineRule="auto" w:line="240" w:after="0"/>
      </w:pPr>
      <w:r>
        <w:separator/>
      </w:r>
    </w:p>
  </w:endnote>
  <w:endnote w:id="0" w:type="continuationSeparator">
    <w:p w:rsidRDefault="00257BC3" w:rsidP="00AD75EF" w:rsidR="00257B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BC3" w:rsidP="00AD75EF" w:rsidR="00257BC3">
      <w:pPr>
        <w:spacing w:lineRule="auto" w:line="240" w:after="0"/>
      </w:pPr>
      <w:r>
        <w:separator/>
      </w:r>
    </w:p>
  </w:footnote>
  <w:footnote w:id="0" w:type="continuationSeparator">
    <w:p w:rsidRDefault="00257BC3" w:rsidP="00AD75EF" w:rsidR="00257B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965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F00A8B">
      <w:t>4503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34D52"/>
    <w:rsid w:val="00055EF0"/>
    <w:rsid w:val="000C5AF9"/>
    <w:rsid w:val="000C655E"/>
    <w:rsid w:val="00122885"/>
    <w:rsid w:val="0015225A"/>
    <w:rsid w:val="001839DA"/>
    <w:rsid w:val="00257BC3"/>
    <w:rsid w:val="002772E6"/>
    <w:rsid w:val="002B0C8B"/>
    <w:rsid w:val="002F3142"/>
    <w:rsid w:val="00333C35"/>
    <w:rsid w:val="003A6FBE"/>
    <w:rsid w:val="003F3DFD"/>
    <w:rsid w:val="0040288E"/>
    <w:rsid w:val="00411893"/>
    <w:rsid w:val="004555A8"/>
    <w:rsid w:val="005375DC"/>
    <w:rsid w:val="00545C70"/>
    <w:rsid w:val="00620615"/>
    <w:rsid w:val="006971AA"/>
    <w:rsid w:val="006A3D87"/>
    <w:rsid w:val="006A7837"/>
    <w:rsid w:val="006B2935"/>
    <w:rsid w:val="00722F96"/>
    <w:rsid w:val="007252FD"/>
    <w:rsid w:val="00744965"/>
    <w:rsid w:val="00770AC9"/>
    <w:rsid w:val="007F08AA"/>
    <w:rsid w:val="008146F8"/>
    <w:rsid w:val="008754A9"/>
    <w:rsid w:val="008B78FE"/>
    <w:rsid w:val="008F0E72"/>
    <w:rsid w:val="009117B8"/>
    <w:rsid w:val="009628A3"/>
    <w:rsid w:val="00997767"/>
    <w:rsid w:val="009C2434"/>
    <w:rsid w:val="009E2519"/>
    <w:rsid w:val="00A46F19"/>
    <w:rsid w:val="00AD75EF"/>
    <w:rsid w:val="00B03498"/>
    <w:rsid w:val="00B23B16"/>
    <w:rsid w:val="00B32E2E"/>
    <w:rsid w:val="00B344CB"/>
    <w:rsid w:val="00CE1C7A"/>
    <w:rsid w:val="00D06BAA"/>
    <w:rsid w:val="00DA6E26"/>
    <w:rsid w:val="00DB0EAC"/>
    <w:rsid w:val="00DB72FD"/>
    <w:rsid w:val="00E5731F"/>
    <w:rsid w:val="00E9510E"/>
    <w:rsid w:val="00EE1AE3"/>
    <w:rsid w:val="00F00A8B"/>
    <w:rsid w:val="00F0285B"/>
    <w:rsid w:val="00F96BDD"/>
    <w:rsid w:val="00F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96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96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96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96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96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96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96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96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4503</izvorni_sadrzaj>
    <derivirana_varijabla naziv="DomainObject.Predmet.Broj_1">4503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St-4503/2016</izvorni_sadrzaj>
    <derivirana_varijabla naziv="DomainObject.Predmet.OznakaBroj_1">St-4503/2016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PERAJA UGOSTITELJSTVO j.d.o.o. za ugostiteljstvo zastupanog po punomoćniku Mario Beber</izvorni_sadrzaj>
    <derivirana_varijabla naziv="DomainObject.Predmet.ProtustrankaFormated_1">  PERAJA UGOSTITELJSTVO j.d.o.o. za ugostiteljstvo zastupanog po punomoćniku Mario Beber</derivirana_varijabla>
  </DomainObject.Predmet.ProtustrankaFormated>
  <DomainObject.Predmet.ProtustrankaFormatedOIB>
    <izvorni_sadrzaj>  PERAJA UGOSTITELJSTVO j.d.o.o. za ugostiteljstvo, OIB 38470852909 zastupanog po punomoćniku Mario Beber</izvorni_sadrzaj>
    <derivirana_varijabla naziv="DomainObject.Predmet.ProtustrankaFormatedOIB_1">  PERAJA UGOSTITELJSTVO j.d.o.o. za ugostiteljstvo, OIB 38470852909 zastupanog po punomoćniku Mario Beber</derivirana_varijabla>
  </DomainObject.Predmet.ProtustrankaFormatedOIB>
  <DomainObject.Predmet.ProtustrankaFormatedWithAdress>
    <izvorni_sadrzaj> PERAJA UGOSTITELJSTVO j.d.o.o. za ugostiteljstvo, Baštijanova 17, 10000 Zagreb zastupanog po punomoćniku Mario Beber</izvorni_sadrzaj>
    <derivirana_varijabla naziv="DomainObject.Predmet.ProtustrankaFormatedWithAdress_1"> PERAJA UGOSTITELJSTVO j.d.o.o. za ugostiteljstvo, Baštijanova 17, 10000 Zagreb zastupanog po punomoćniku Mario Beber</derivirana_varijabla>
  </DomainObject.Predmet.ProtustrankaFormatedWithAdress>
  <DomainObject.Predmet.ProtustrankaFormatedWithAdressOIB>
    <izvorni_sadrzaj> PERAJA UGOSTITELJSTVO j.d.o.o. za ugostiteljstvo, OIB 38470852909, Baštijanova 17, 10000 Zagreb zastupanog po punomoćniku Mario Beber</izvorni_sadrzaj>
    <derivirana_varijabla naziv="DomainObject.Predmet.ProtustrankaFormatedWithAdressOIB_1"> PERAJA UGOSTITELJSTVO j.d.o.o. za ugostiteljstvo, OIB 38470852909, Baštijanova 17, 10000 Zagreb zastupanog po punomoćniku Mario Beber</derivirana_varijabla>
  </DomainObject.Predmet.ProtustrankaFormatedWithAdressOIB>
  <DomainObject.Predmet.ProtustrankaWithAdress>
    <izvorni_sadrzaj>PERAJA UGOSTITELJSTVO j.d.o.o. za ugostiteljstvo Baštijanova 17, 10000 Zagreb</izvorni_sadrzaj>
    <derivirana_varijabla naziv="DomainObject.Predmet.ProtustrankaWithAdress_1">PERAJA UGOSTITELJSTVO j.d.o.o. za ugostiteljstvo Baštijanova 17, 10000 Zagreb</derivirana_varijabla>
  </DomainObject.Predmet.ProtustrankaWithAdress>
  <DomainObject.Predmet.ProtustrankaWithAdressOIB>
    <izvorni_sadrzaj>PERAJA UGOSTITELJSTVO j.d.o.o. za ugostiteljstvo, OIB 38470852909, Baštijanova 17, 10000 Zagreb</izvorni_sadrzaj>
    <derivirana_varijabla naziv="DomainObject.Predmet.ProtustrankaWithAdressOIB_1">PERAJA UGOSTITELJSTVO j.d.o.o. za ugostiteljstvo, OIB 38470852909, Baštijanova 17, 10000 Zagreb</derivirana_varijabla>
  </DomainObject.Predmet.ProtustrankaWithAdressOIB>
  <DomainObject.Predmet.ProtustrankaNazivFormated>
    <izvorni_sadrzaj>PERAJA UGOSTITELJSTVO j.d.o.o. za ugostiteljstvo</izvorni_sadrzaj>
    <derivirana_varijabla naziv="DomainObject.Predmet.ProtustrankaNazivFormated_1">PERAJA UGOSTITELJSTVO j.d.o.o. za ugostiteljstvo</derivirana_varijabla>
  </DomainObject.Predmet.ProtustrankaNazivFormated>
  <DomainObject.Predmet.ProtustrankaNazivFormatedOIB>
    <izvorni_sadrzaj>PERAJA UGOSTITELJSTVO j.d.o.o. za ugostiteljstvo, OIB 38470852909</izvorni_sadrzaj>
    <derivirana_varijabla naziv="DomainObject.Predmet.ProtustrankaNazivFormatedOIB_1">PERAJA UGOSTITELJSTVO j.d.o.o. za ugostiteljstvo, OIB 38470852909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PERAJA UGOSTITELJSTVO j.d.o.o. za ugostiteljstvo zastupanog po punomoćniku Mario Beber</item>
    </izvorni_sadrzaj>
    <derivirana_varijabla naziv="DomainObject.Predmet.ProtuStrankaListFormated_1">
      <item>PERAJA UGOSTITELJSTVO j.d.o.o. za ugostiteljstvo zastupanog po punomoćniku Mario Beber</item>
    </derivirana_varijabla>
  </DomainObject.Predmet.ProtuStrankaListFormated>
  <DomainObject.Predmet.ProtuStrankaListFormatedOIB>
    <izvorni_sadrzaj>
      <item>PERAJA UGOSTITELJSTVO j.d.o.o. za ugostiteljstvo, OIB 38470852909 zastupanog po punomoćniku Mario Beber</item>
    </izvorni_sadrzaj>
    <derivirana_varijabla naziv="DomainObject.Predmet.ProtuStrankaListFormatedOIB_1">
      <item>PERAJA UGOSTITELJSTVO j.d.o.o. za ugostiteljstvo, OIB 38470852909 zastupanog po punomoćniku Mario Beber</item>
    </derivirana_varijabla>
  </DomainObject.Predmet.ProtuStrankaListFormatedOIB>
  <DomainObject.Predmet.ProtuStrankaListFormatedWithAdress>
    <izvorni_sadrzaj>
      <item>PERAJA UGOSTITELJSTVO j.d.o.o. za ugostiteljstvo, Baštijanova 17, 10000 Zagreb zastupanog po punomoćniku Mario Beber</item>
    </izvorni_sadrzaj>
    <derivirana_varijabla naziv="DomainObject.Predmet.ProtuStrankaListFormatedWithAdress_1">
      <item>PERAJA UGOSTITELJSTVO j.d.o.o. za ugostiteljstvo, Baštijanova 17, 10000 Zagreb zastupanog po punomoćniku Mario Beber</item>
    </derivirana_varijabla>
  </DomainObject.Predmet.ProtuStrankaListFormatedWithAdress>
  <DomainObject.Predmet.ProtuStrankaListFormatedWithAdressOIB>
    <izvorni_sadrzaj>
      <item>PERAJA UGOSTITELJSTVO j.d.o.o. za ugostiteljstvo, OIB 38470852909, Baštijanova 17, 10000 Zagreb zastupanog po punomoćniku Mario Beber</item>
    </izvorni_sadrzaj>
    <derivirana_varijabla naziv="DomainObject.Predmet.ProtuStrankaListFormatedWithAdressOIB_1">
      <item>PERAJA UGOSTITELJSTVO j.d.o.o. za ugostiteljstvo, OIB 38470852909, Baštijanova 17, 10000 Zagreb zastupanog po punomoćniku Mario Beber</item>
    </derivirana_varijabla>
  </DomainObject.Predmet.ProtuStrankaListFormatedWithAdressOIB>
  <DomainObject.Predmet.ProtuStrankaListNazivFormated>
    <izvorni_sadrzaj>
      <item>PERAJA UGOSTITELJSTVO j.d.o.o. za ugostiteljstvo</item>
    </izvorni_sadrzaj>
    <derivirana_varijabla naziv="DomainObject.Predmet.ProtuStrankaListNazivFormated_1">
      <item>PERAJA UGOSTITELJSTVO j.d.o.o. za ugostiteljstvo</item>
    </derivirana_varijabla>
  </DomainObject.Predmet.ProtuStrankaListNazivFormated>
  <DomainObject.Predmet.ProtuStrankaListNazivFormatedOIB>
    <izvorni_sadrzaj>
      <item>PERAJA UGOSTITELJSTVO j.d.o.o. za ugostiteljstvo, OIB 38470852909</item>
    </izvorni_sadrzaj>
    <derivirana_varijabla naziv="DomainObject.Predmet.ProtuStrankaListNazivFormatedOIB_1">
      <item>PERAJA UGOSTITELJSTVO j.d.o.o. za ugostiteljstvo, OIB 38470852909</item>
    </derivirana_varijabla>
  </DomainObject.Predmet.ProtuStrankaListNazivFormatedOIB>
  <DomainObject.Predmet.OstaliListFormated>
    <izvorni_sadrzaj>
      <item>Mario Beber punomoćnik sudionika u postupku PERAJA UGOSTITELJSTVO j.d.o.o. za ugostiteljstvo</item>
    </izvorni_sadrzaj>
    <derivirana_varijabla naziv="DomainObject.Predmet.OstaliListFormated_1">
      <item>Mario Beber punomoćnik sudionika u postupku PERAJA UGOSTITELJSTVO j.d.o.o. za ugostiteljstvo</item>
    </derivirana_varijabla>
  </DomainObject.Predmet.OstaliListFormated>
  <DomainObject.Predmet.OstaliListFormatedOIB>
    <izvorni_sadrzaj>
      <item>Mario Beber, OIB 23623885729 punomoćnik sudionika u postupku PERAJA UGOSTITELJSTVO j.d.o.o. za ugostiteljstvo</item>
    </izvorni_sadrzaj>
    <derivirana_varijabla naziv="DomainObject.Predmet.OstaliListFormatedOIB_1">
      <item>Mario Beber, OIB 23623885729 punomoćnik sudionika u postupku PERAJA UGOSTITELJSTVO j.d.o.o. za ugostiteljstvo</item>
    </derivirana_varijabla>
  </DomainObject.Predmet.OstaliListFormatedOIB>
  <DomainObject.Predmet.OstaliListFormatedWithAdress>
    <izvorni_sadrzaj>
      <item>Mario Beber, Selska Cesta 90, 10000 Zagreb punomoćnik sudionika u postupku PERAJA UGOSTITELJSTVO j.d.o.o. za ugostiteljstvo</item>
    </izvorni_sadrzaj>
    <derivirana_varijabla naziv="DomainObject.Predmet.OstaliListFormatedWithAdress_1">
      <item>Mario Beber, Selska Cesta 90, 10000 Zagreb punomoćnik sudionika u postupku PERAJA UGOSTITELJSTVO j.d.o.o. za ugostiteljstvo</item>
    </derivirana_varijabla>
  </DomainObject.Predmet.OstaliListFormatedWithAdress>
  <DomainObject.Predmet.OstaliListFormatedWithAdressOIB>
    <izvorni_sadrzaj>
      <item>Mario Beber, OIB 23623885729, Selska Cesta 90, 10000 Zagreb punomoćnik sudionika u postupku PERAJA UGOSTITELJSTVO j.d.o.o. za ugostiteljstvo</item>
    </izvorni_sadrzaj>
    <derivirana_varijabla naziv="DomainObject.Predmet.OstaliListFormatedWithAdressOIB_1">
      <item>Mario Beber, OIB 23623885729, Selska Cesta 90, 10000 Zagreb punomoćnik sudionika u postupku PERAJA UGOSTITELJSTVO j.d.o.o. za ugostiteljstvo</item>
    </derivirana_varijabla>
  </DomainObject.Predmet.OstaliListFormatedWithAdressOIB>
  <DomainObject.Predmet.OstaliListNazivFormated>
    <izvorni_sadrzaj>
      <item>Mario Beber</item>
    </izvorni_sadrzaj>
    <derivirana_varijabla naziv="DomainObject.Predmet.OstaliListNazivFormated_1">
      <item>Mario Beber</item>
    </derivirana_varijabla>
  </DomainObject.Predmet.OstaliListNazivFormated>
  <DomainObject.Predmet.OstaliListNazivFormatedOIB>
    <izvorni_sadrzaj>
      <item>Mario Beber, OIB 23623885729</item>
    </izvorni_sadrzaj>
    <derivirana_varijabla naziv="DomainObject.Predmet.OstaliListNazivFormatedOIB_1">
      <item>Mario Beber, OIB 23623885729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PERAJA UGOSTITELJSTVO j.d.o.o. za ugostiteljstvo</izvorni_sadrzaj>
    <derivirana_varijabla naziv="DomainObject.Predmet.ProtustrankaIDrugi_1">PERAJA UGOSTITELJSTVO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PERAJA UGOSTITELJSTVO j.d.o.o. za ugostiteljstvo, OIB 38470852909, Baštijanova 17, 10000 Zagreb</izvorni_sadrzaj>
    <derivirana_varijabla naziv="DomainObject.Predmet.ProtustrankaIDrugiAdressOIB_1">PERAJA UGOSTITELJSTVO j.d.o.o. za ugostiteljstvo, OIB 38470852909, Baštijanova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PERAJA UGOSTITELJSTVO j.d.o.o. za ugostiteljstvo</item>
      <item>Mario Beber</item>
    </izvorni_sadrzaj>
    <derivirana_varijabla naziv="DomainObject.Predmet.SudioniciListNaziv_1">
      <item>FINA Regionalni centar Zagreb</item>
      <item>PERAJA UGOSTITELJSTVO j.d.o.o. za ugostiteljstvo</item>
      <item>Mario Beber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izvorni_sadrzaj>
    <derivirana_varijabla naziv="DomainObject.Predmet.SudioniciListAdressOIB_1"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38470852909</item>
      <item>, OIB 23623885729</item>
    </izvorni_sadrzaj>
    <derivirana_varijabla naziv="DomainObject.Predmet.SudioniciListNazivOIB_1">
      <item>, OIB 85821130368</item>
      <item>, OIB 38470852909</item>
      <item>, OIB 23623885729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55165-5DEF-410B-98D2-AE94D26D2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4605</properties:Characters>
  <properties:Lines>143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2017-05-05T11:10:00Z</dcterms:created>
  <dc:creator>Draženka Prpić</dc:creator>
  <cp:lastModifiedBy>Draženka Prpić</cp:lastModifiedBy>
  <cp:lastPrinted>2017-05-03T06:51:00Z</cp:lastPrinted>
  <dcterms:modified xmlns:xsi="http://www.w3.org/2001/XMLSchema-instance" xsi:type="dcterms:W3CDTF">2017-05-05T11:13:00Z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