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5073" w14:paraId="4445073" w:rsidRDefault="00B068DF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B068DF">
        <w:t>1692/13</w:t>
      </w:r>
    </w:p>
    <w:p w:rsidRDefault="00BD641E" w:rsidP="00BD641E" w:rsidR="00BD641E" w:rsidRPr="00992A94">
      <w:r w:rsidRPr="00992A94">
        <w:t xml:space="preserve"> Zagreb, Amruševa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Kolakušiću, kao stečajnom sucu u stečajnom postupku nad dužnikom </w:t>
      </w:r>
      <w:r w:rsidR="00844CCA" w:rsidRPr="00F965D2">
        <w:t>GRIČ NEKRETNINE d.o.o. u stečaju za savjetovanje u vezi s poslovanjem i upravljanjem, Samobor, Mirka Kleščića 7, MBS: 080594509, OIB:23899823375</w:t>
      </w:r>
      <w:r w:rsidR="00844CCA" w:rsidRPr="00070AB3">
        <w:t xml:space="preserve">, </w:t>
      </w:r>
      <w:r w:rsidR="00844CCA">
        <w:t>22</w:t>
      </w:r>
      <w:r w:rsidR="00844CCA" w:rsidRPr="00070AB3">
        <w:t>. rujna 2017.</w:t>
      </w:r>
      <w:r w:rsidR="00BD7A25" w:rsidRPr="006756CC">
        <w:t>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844CCA">
        <w:t>22. rujna 2017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844CCA">
        <w:t>22. rujna 2017.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B8788F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B8788F" w:rsidP="00BD641E" w:rsidR="00B8788F">
      <w:r>
        <w:t>Za točnost otpravka - ovlašteni službenik</w:t>
      </w:r>
    </w:p>
    <w:p w:rsidRDefault="00B8788F" w:rsidP="00BD641E" w:rsidR="00B8788F" w:rsidRPr="00992A94">
      <w:r>
        <w:tab/>
        <w:t xml:space="preserve">      Ivana Stampf</w:t>
      </w:r>
    </w:p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44CCA"/>
    <w:rsid w:val="00887D75"/>
    <w:rsid w:val="00897B1B"/>
    <w:rsid w:val="008B05F8"/>
    <w:rsid w:val="00992A94"/>
    <w:rsid w:val="00A2605A"/>
    <w:rsid w:val="00A945DE"/>
    <w:rsid w:val="00B068DF"/>
    <w:rsid w:val="00B639DE"/>
    <w:rsid w:val="00B8788F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St-1692/2013</izvorni_sadrzaj>
    <derivirana_varijabla naziv="DomainObject.Predmet.OznakaBroj_1">St-1692/2013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NEKRETNINE d.o.o. za savjetovanje u vezi s poslovanjem i upravljanjem</izvorni_sadrzaj>
    <derivirana_varijabla naziv="DomainObject.Predmet.ProtustrankaFormated_1">  GRIČ NEKRETNINE d.o.o. za savjetovanje u vezi s poslovanjem i upravljanjem</derivirana_varijabla>
  </DomainObject.Predmet.ProtustrankaFormated>
  <DomainObject.Predmet.ProtustrankaFormatedOIB>
    <izvorni_sadrzaj>  GRIČ NEKRETNINE d.o.o. za savjetovanje u vezi s poslovanjem i upravljanjem, OIB 23899823375</izvorni_sadrzaj>
    <derivirana_varijabla naziv="DomainObject.Predmet.ProtustrankaFormatedOIB_1">  GRIČ NEKRETNINE d.o.o. za savjetovanje u vezi s poslovanjem i upravljanjem, OIB 23899823375</derivirana_varijabla>
  </DomainObject.Predmet.ProtustrankaFormatedOIB>
  <DomainObject.Predmet.ProtustrankaFormatedWithAdress>
    <izvorni_sadrzaj> GRIČ NEKRETNINE d.o.o. za savjetovanje u vezi s poslovanjem i upravljanjem, MIRKA KLEŠČIĆA 7, 10430 Samobor</izvorni_sadrzaj>
    <derivirana_varijabla naziv="DomainObject.Predmet.ProtustrankaFormatedWithAdress_1"> GRIČ NEKRETNINE d.o.o. za savjetovanje u vezi s poslovanjem i upravljanjem, MIRKA KLEŠČIĆA 7, 10430 Samobor</derivirana_varijabla>
  </DomainObject.Predmet.ProtustrankaFormatedWithAdress>
  <DomainObject.Predmet.ProtustrankaFormatedWithAdressOIB>
    <izvorni_sadrzaj> GRIČ NEKRETNINE d.o.o. za savjetovanje u vezi s poslovanjem i upravljanjem, OIB 23899823375, MIRKA KLEŠČIĆA 7, 10430 Samobor</izvorni_sadrzaj>
    <derivirana_varijabla naziv="DomainObject.Predmet.ProtustrankaFormatedWithAdressOIB_1"> GRIČ NEKRETNINE d.o.o. za savjetovanje u vezi s poslovanjem i upravljanjem, OIB 23899823375, MIRKA KLEŠČIĆA 7, 10430 Samobor</derivirana_varijabla>
  </DomainObject.Predmet.ProtustrankaFormatedWithAdressOIB>
  <DomainObject.Predmet.ProtustrankaWithAdress>
    <izvorni_sadrzaj>GRIČ NEKRETNINE d.o.o. za savjetovanje u vezi s poslovanjem i upravljanjem MIRKA KLEŠČIĆA 7, 10430 Samobor</izvorni_sadrzaj>
    <derivirana_varijabla naziv="DomainObject.Predmet.ProtustrankaWithAdress_1">GRIČ NEKRETNINE d.o.o. za savjetovanje u vezi s poslovanjem i upravljanjem MIRKA KLEŠČIĆA 7, 10430 Samobor</derivirana_varijabla>
  </DomainObject.Predmet.ProtustrankaWithAdress>
  <DomainObject.Predmet.ProtustrankaWithAdressOIB>
    <izvorni_sadrzaj>GRIČ NEKRETNINE d.o.o. za savjetovanje u vezi s poslovanjem i upravljanjem, OIB 23899823375, MIRKA KLEŠČIĆA 7, 10430 Samobor</izvorni_sadrzaj>
    <derivirana_varijabla naziv="DomainObject.Predmet.ProtustrankaWithAdressOIB_1">GRIČ NEKRETNINE d.o.o. za savjetovanje u vezi s poslovanjem i upravljanjem, OIB 23899823375, MIRKA KLEŠČIĆA 7, 10430 Samobor</derivirana_varijabla>
  </DomainObject.Predmet.ProtustrankaWithAdressOIB>
  <DomainObject.Predmet.ProtustrankaNazivFormated>
    <izvorni_sadrzaj>GRIČ NEKRETNINE d.o.o. za savjetovanje u vezi s poslovanjem i upravljanjem</izvorni_sadrzaj>
    <derivirana_varijabla naziv="DomainObject.Predmet.ProtustrankaNazivFormated_1">GRIČ NEKRETNINE d.o.o. za savjetovanje u vezi s poslovanjem i upravljanjem</derivirana_varijabla>
  </DomainObject.Predmet.ProtustrankaNazivFormated>
  <DomainObject.Predmet.ProtustrankaNazivFormatedOIB>
    <izvorni_sadrzaj>GRIČ NEKRETNINE d.o.o. za savjetovanje u vezi s poslovanjem i upravljanjem, OIB 23899823375</izvorni_sadrzaj>
    <derivirana_varijabla naziv="DomainObject.Predmet.ProtustrankaNazivFormatedOIB_1">GRIČ NEKRETNINE d.o.o. za savjetovanje u vezi s poslovanjem i upravljanjem, OIB 23899823375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</izvorni_sadrzaj>
    <derivirana_varijabla naziv="DomainObject.Predmet.StrankaFormated_1">  FINA ZAGREB; HRVATSKA RADIOTELEVIZIJA javna ustanova</derivirana_varijabla>
  </DomainObject.Predmet.StrankaFormated>
  <DomainObject.Predmet.StrankaFormatedOIB>
    <izvorni_sadrzaj>  FINA ZAGREB, OIB 85821130368; HRVATSKA RADIOTELEVIZIJA javna ustanova, OIB 68419124305</izvorni_sadrzaj>
    <derivirana_varijabla naziv="DomainObject.Predmet.StrankaFormatedOIB_1">  FINA ZAGREB, OIB 85821130368; HRVATSKA RADIOTELEVIZIJA javna ustanova, OIB 68419124305</derivirana_varijabla>
  </DomainObject.Predmet.StrankaFormatedOIB>
  <DomainObject.Predmet.StrankaFormatedWithAdress>
    <izvorni_sadrzaj> FINA ZAGREB, ULICA GRADA VUKOVARA 70, 10000 Zagreb; HRVATSKA RADIOTELEVIZIJA javna ustanova, Prisavlje 3, 10000 Zagreb</izvorni_sadrzaj>
    <derivirana_varijabla naziv="DomainObject.Predmet.StrankaFormatedWithAdress_1"> FINA ZAGREB, ULICA GRADA VUKOVARA 70, 10000 Zagreb; HRVATSKA RADIOTELEVIZIJA javna ustanova, Prisavlje 3, 10000 Zagreb</derivirana_varijabla>
  </DomainObject.Predmet.StrankaFormatedWithAdress>
  <DomainObject.Predmet.StrankaFormatedWithAdressOIB>
    <izvorni_sadrzaj> FINA ZAGREB, OIB 85821130368, ULICA GRADA VUKOVARA 70, 10000 Zagreb; HRVATSKA RADIOTELEVIZIJA javna ustanova, OIB 68419124305, Prisavlje 3, 10000 Zagreb</izvorni_sadrzaj>
    <derivirana_varijabla naziv="DomainObject.Predmet.StrankaFormatedWithAdressOIB_1"> FINA ZAGREB, OIB 85821130368, ULICA GRADA VUKOVARA 70, 10000 Zagreb; HRVATSKA RADIOTELEVIZIJA javna ustanova, OIB 68419124305, Prisavlje 3, 10000 Zagreb</derivirana_varijabla>
  </DomainObject.Predmet.StrankaFormatedWithAdressOIB>
  <DomainObject.Predmet.StrankaWithAdress>
    <izvorni_sadrzaj>FINA ZAGREB ULICA GRADA VUKOVARA 70,10000 Zagreb,HRVATSKA RADIOTELEVIZIJA javna ustanova Prisavlje 3,10000 Zagreb</izvorni_sadrzaj>
    <derivirana_varijabla naziv="DomainObject.Predmet.StrankaWithAdress_1">FINA ZAGREB ULICA GRADA VUKOVARA 70,10000 Zagreb,HRVATSKA RADIOTELEVIZIJA javna ustanova Prisavlje 3,10000 Zagreb</derivirana_varijabla>
  </DomainObject.Predmet.StrankaWithAdress>
  <DomainObject.Predmet.StrankaWithAdressOIB>
    <izvorni_sadrzaj>FINA ZAGREB, OIB 85821130368, ULICA GRADA VUKOVARA 70,10000 Zagreb,HRVATSKA RADIOTELEVIZIJA javna ustanova, OIB 68419124305, Prisavlje 3,10000 Zagreb</izvorni_sadrzaj>
    <derivirana_varijabla naziv="DomainObject.Predmet.StrankaWithAdressOIB_1">FINA ZAGREB, OIB 85821130368, ULICA GRADA VUKOVARA 70,10000 Zagreb,HRVATSKA RADIOTELEVIZIJA javna ustanova, OIB 68419124305, Prisavlje 3,10000 Zagreb</derivirana_varijabla>
  </DomainObject.Predmet.StrankaWithAdressOIB>
  <DomainObject.Predmet.StrankaNazivFormated>
    <izvorni_sadrzaj>FINA ZAGREB,HRVATSKA RADIOTELEVIZIJA javna ustanova</izvorni_sadrzaj>
    <derivirana_varijabla naziv="DomainObject.Predmet.StrankaNazivFormated_1">FINA ZAGREB,HRVATSKA RADIOTELEVIZIJA javna ustanova</derivirana_varijabla>
  </DomainObject.Predmet.StrankaNazivFormated>
  <DomainObject.Predmet.StrankaNazivFormatedOIB>
    <izvorni_sadrzaj>FINA ZAGREB, OIB 85821130368,HRVATSKA RADIOTELEVIZIJA javna ustanova, OIB 68419124305</izvorni_sadrzaj>
    <derivirana_varijabla naziv="DomainObject.Predmet.StrankaNazivFormatedOIB_1">FINA ZAGREB, OIB 85821130368,HRVATSKA RADIOTELEVIZIJA javna ustanova,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HRVATSKA RADIOTELEVIZIJA javna ustanova</item>
    </izvorni_sadrzaj>
    <derivirana_varijabla naziv="DomainObject.Predmet.StrankaListFormated_1">
      <item>FINA ZAGREB</item>
      <item>HRVATSKA RADIOTELEVIZIJA javna ustanova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</izvorni_sadrzaj>
    <derivirana_varijabla naziv="DomainObject.Predmet.StrankaListFormatedOIB_1">
      <item>FINA ZAGREB, OIB 85821130368</item>
      <item>HRVATSKA RADIOTELEVIZIJA javna ustanova, OIB 68419124305</item>
    </derivirana_varijabla>
  </DomainObject.Predmet.StrankaListFormatedOIB>
  <DomainObject.Predmet.StrankaListFormatedWithAdress>
    <izvorni_sadrzaj>
      <item>FINA ZAGREB, ULICA GRADA VUKOVARA 70, 10000 Zagreb</item>
      <item>HRVATSKA RADIOTELEVIZIJA javna ustanova, Prisavlje 3, 10000 Zagreb</item>
    </izvorni_sadrzaj>
    <derivirana_varijabla naziv="DomainObject.Predmet.StrankaListFormatedWithAdress_1">
      <item>FINA ZAGREB, ULICA GRADA VUKOVARA 70, 10000 Zagreb</item>
      <item>HRVATSKA RADIOTELEVIZIJA javna ustanova, Prisavlje 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HRVATSKA RADIOTELEVIZIJA javna ustanova, OIB 68419124305, Prisavlje 3, 10000 Zagreb</item>
    </izvorni_sadrzaj>
    <derivirana_varijabla naziv="DomainObject.Predmet.StrankaListFormatedWithAdressOIB_1">
      <item>FINA ZAGREB, OIB 85821130368, ULICA GRADA VUKOVARA 70, 10000 Zagreb</item>
      <item>HRVATSKA RADIOTELEVIZIJA javna ustanova, OIB 68419124305, Prisavlje 3, 10000 Zagreb</item>
    </derivirana_varijabla>
  </DomainObject.Predmet.StrankaListFormatedWithAdressOIB>
  <DomainObject.Predmet.StrankaListNazivFormated>
    <izvorni_sadrzaj>
      <item>FINA ZAGREB</item>
      <item>HRVATSKA RADIOTELEVIZIJA javna ustanova</item>
    </izvorni_sadrzaj>
    <derivirana_varijabla naziv="DomainObject.Predmet.StrankaListNazivFormated_1">
      <item>FINA ZAGREB</item>
      <item>HRVATSKA RADIOTELEVIZIJA javna ustanova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</izvorni_sadrzaj>
    <derivirana_varijabla naziv="DomainObject.Predmet.StrankaListNazivFormatedOIB_1">
      <item>FINA ZAGREB, OIB 85821130368</item>
      <item>HRVATSKA RADIOTELEVIZIJA javna ustanova, OIB 68419124305</item>
    </derivirana_varijabla>
  </DomainObject.Predmet.StrankaListNazivFormatedOIB>
  <DomainObject.Predmet.ProtuStrankaListFormated>
    <izvorni_sadrzaj>
      <item>GRIČ NEKRETNINE d.o.o. za savjetovanje u vezi s poslovanjem i upravljanjem</item>
    </izvorni_sadrzaj>
    <derivirana_varijabla naziv="DomainObject.Predmet.ProtuStrankaListFormated_1">
      <item>GRIČ NEKRETNINE d.o.o. za savjetovanje u vezi s poslovanjem i upravljanjem</item>
    </derivirana_varijabla>
  </DomainObject.Predmet.ProtuStrankaListFormated>
  <DomainObject.Predmet.ProtuStrankaListFormatedOIB>
    <izvorni_sadrzaj>
      <item>GRIČ NEKRETNINE d.o.o. za savjetovanje u vezi s poslovanjem i upravljanjem, OIB 23899823375</item>
    </izvorni_sadrzaj>
    <derivirana_varijabla naziv="DomainObject.Predmet.ProtuStrankaListFormatedOIB_1">
      <item>GRIČ NEKRETNINE d.o.o. za savjetovanje u vezi s poslovanjem i upravljanjem, OIB 23899823375</item>
    </derivirana_varijabla>
  </DomainObject.Predmet.ProtuStrankaListFormatedOIB>
  <DomainObject.Predmet.ProtuStrankaListFormatedWithAdress>
    <izvorni_sadrzaj>
      <item>GRIČ NEKRETNINE d.o.o. za savjetovanje u vezi s poslovanjem i upravljanjem, MIRKA KLEŠČIĆA 7, 10430 Samobor</item>
    </izvorni_sadrzaj>
    <derivirana_varijabla naziv="DomainObject.Predmet.ProtuStrankaListFormatedWithAdress_1">
      <item>GRIČ NEKRETNINE d.o.o. za savjetovanje u vezi s poslovanjem i upravljanjem, MIRKA KLEŠČIĆA 7, 10430 Samobor</item>
    </derivirana_varijabla>
  </DomainObject.Predmet.ProtuStrankaListFormatedWithAdress>
  <DomainObject.Predmet.ProtuStrankaListFormatedWithAdressOIB>
    <izvorni_sadrzaj>
      <item>GRIČ NEKRETNINE d.o.o. za savjetovanje u vezi s poslovanjem i upravljanjem, OIB 23899823375, MIRKA KLEŠČIĆA 7, 10430 Samobor</item>
    </izvorni_sadrzaj>
    <derivirana_varijabla naziv="DomainObject.Predmet.ProtuStrankaListFormatedWithAdressOIB_1">
      <item>GRIČ NEKRETNINE d.o.o. za savjetovanje u vezi s poslovanjem i upravljanjem, OIB 23899823375, MIRKA KLEŠČIĆA 7, 10430 Samobor</item>
    </derivirana_varijabla>
  </DomainObject.Predmet.ProtuStrankaListFormatedWithAdressOIB>
  <DomainObject.Predmet.ProtuStrankaListNazivFormated>
    <izvorni_sadrzaj>
      <item>GRIČ NEKRETNINE d.o.o. za savjetovanje u vezi s poslovanjem i upravljanjem</item>
    </izvorni_sadrzaj>
    <derivirana_varijabla naziv="DomainObject.Predmet.ProtuStrankaListNazivFormated_1">
      <item>GRIČ NEKRETNINE d.o.o. za savjetovanje u vezi s poslovanjem i upravljanjem</item>
    </derivirana_varijabla>
  </DomainObject.Predmet.ProtuStrankaListNazivFormated>
  <DomainObject.Predmet.ProtuStrankaListNazivFormatedOIB>
    <izvorni_sadrzaj>
      <item>GRIČ NEKRETNINE d.o.o. za savjetovanje u vezi s poslovanjem i upravljanjem, OIB 23899823375</item>
    </izvorni_sadrzaj>
    <derivirana_varijabla naziv="DomainObject.Predmet.ProtuStrankaListNazivFormatedOIB_1">
      <item>GRIČ NEKRETNINE d.o.o. za savjetovanje u vezi s poslovanjem i upravljanjem, OIB 23899823375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GRIČ NEKRETNINE d.o.o. za savjetovanje u vezi s poslovanjem i upravljanjem</izvorni_sadrzaj>
    <derivirana_varijabla naziv="DomainObject.Predmet.ProtustrankaIDrugi_1">GRIČ NEKRETNINE d.o.o. za savjetovanje u vezi s poslovanjem i upravljanjem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GRIČ NEKRETNINE d.o.o. za savjetovanje u vezi s poslovanjem i upravljanjem, OIB 23899823375, MIRKA KLEŠČIĆA 7, 10430 Samobor</izvorni_sadrzaj>
    <derivirana_varijabla naziv="DomainObject.Predmet.ProtustrankaIDrugiAdressOIB_1">GRIČ NEKRETNINE d.o.o. za savjetovanje u vezi s poslovanjem i upravljanjem, OIB 23899823375,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NEKRETNINE d.o.o. za savjetovanje u vezi s poslovanjem i upravljanjem</item>
      <item>FINA ZAGREB</item>
      <item>RAJKA JAGMAREVIĆ</item>
      <item>HRVATSKA RADIOTELEVIZIJA javna ustanova</item>
    </izvorni_sadrzaj>
    <derivirana_varijabla naziv="DomainObject.Predmet.SudioniciListNaziv_1">
      <item>GRIČ NEKRETNINE d.o.o. za savjetovanje u vezi s poslovanjem i upravljanjem</item>
      <item>FINA ZAGREB</item>
      <item>RAJKA JAGMAREVIĆ</item>
      <item>HRVATSKA RADIOTELEVIZIJA javna ustanova</item>
    </derivirana_varijabla>
  </DomainObject.Predmet.SudioniciListNaziv>
  <DomainObject.Predmet.SudioniciListAdressOIB>
    <izvorni_sadrzaj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</izvorni_sadrzaj>
    <derivirana_varijabla naziv="DomainObject.Predmet.SudioniciListAdressOIB_1"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23899823375</item>
      <item>, OIB 85821130368</item>
      <item>, OIB 54873974132</item>
      <item>, OIB 68419124305</item>
    </izvorni_sadrzaj>
    <derivirana_varijabla naziv="DomainObject.Predmet.SudioniciListNazivOIB_1">
      <item>, OIB 23899823375</item>
      <item>, OIB 85821130368</item>
      <item>, OIB 54873974132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111</properties:Words>
  <properties:Characters>580</properties:Characters>
  <properties:Lines>36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2017-09-22T10:52:00Z</dcterms:created>
  <dc:creator>nmarkovic</dc:creator>
  <cp:lastModifiedBy>Ivana Stampf</cp:lastModifiedBy>
  <cp:lastPrinted>2014-03-31T09:11:00Z</cp:lastPrinted>
  <dcterms:modified xmlns:xsi="http://www.w3.org/2001/XMLSchema-instance" xsi:type="dcterms:W3CDTF">2017-09-22T11:04:00Z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