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b121" w14:paraId="9e0b121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</w:t>
      </w:r>
      <w:r w:rsidR="002D5E22">
        <w:rPr>
          <w:noProof/>
        </w:rPr>
        <w:t xml:space="preserve"> </w:t>
      </w:r>
      <w:r>
        <w:rPr>
          <w:noProof/>
        </w:rPr>
        <w:t xml:space="preserve">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18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gramStart"/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provedbu skraćenoga stečajnog postupka nad dužnikom</w:t>
      </w:r>
      <w:r w:rsidR="00BF603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660F" w:rsidRPr="0090596D">
        <w:rPr>
          <w:rFonts w:cs="Times New Roman" w:hAnsi="Times New Roman" w:ascii="Times New Roman"/>
          <w:sz w:val="24"/>
          <w:szCs w:val="24"/>
        </w:rPr>
        <w:t>MORE BIANCO d.o.o., Vodice, Prve primorske čete 44A, OIB: 29436136686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prosinca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i j e š i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51639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Otvara se skraćeni stečajni postupak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12660F" w:rsidRPr="0090596D">
        <w:rPr>
          <w:rFonts w:cs="Times New Roman" w:hAnsi="Times New Roman" w:ascii="Times New Roman"/>
          <w:sz w:val="24"/>
          <w:szCs w:val="24"/>
        </w:rPr>
        <w:t>MORE BIANCO d.o.o., Vodice, Prve primorske čete 44A, OIB: 29436136686</w:t>
      </w:r>
      <w:r w:rsidR="009C63D7" w:rsidRPr="00516398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</w:t>
      </w:r>
      <w:r w:rsidR="00CB3332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gramStart"/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prosinca</w:t>
      </w:r>
      <w:proofErr w:type="gramEnd"/>
      <w:r w:rsidR="00CB3332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10</w:t>
      </w:r>
      <w:r w:rsidR="00A547C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2D5E2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30</w:t>
      </w:r>
      <w:r w:rsidR="00C70B09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5163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997A2D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C70B09" w:rsidRP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997A2D" w:rsidRP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P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997A2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997A2D" w:rsidRPr="00997A2D">
        <w:rPr>
          <w:rFonts w:cs="Times New Roman" w:hAnsi="Times New Roman" w:ascii="Times New Roman"/>
          <w:color w:themeColor="text1" w:val="000000"/>
          <w:sz w:val="24"/>
          <w:szCs w:val="24"/>
        </w:rPr>
        <w:t>Josip Jadran Sekso iz Šibenika, Ulica Bože Peričića 26, OIB: 56627311158</w:t>
      </w:r>
      <w:r w:rsidR="00BF6038" w:rsidRPr="00997A2D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Zaključuje se skraćeni stečajni postupak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12660F" w:rsidRPr="0090596D">
        <w:rPr>
          <w:rFonts w:cs="Times New Roman" w:hAnsi="Times New Roman" w:ascii="Times New Roman"/>
          <w:sz w:val="24"/>
          <w:szCs w:val="24"/>
        </w:rPr>
        <w:t>MORE BIANCO d.o.o., Vodice, Prve primorske čete 44A, OIB: 29436136686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</w:t>
      </w:r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18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rujna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71/15 i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gramStart"/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listopada</w:t>
      </w:r>
      <w:proofErr w:type="gram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e-oglasnoj ploči suda kojim su pozvane osobe ovlaštene za zastupanje dužnika po zakonu u roku od 15 dana dostaviti javnobilježnički ovjerovljen popis imovine i obveza dužnika na propisanom obrazcu. Istim oglasom pozvani su dužnikovi vjerovnici najkasnije u roku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Temeljem gore navedenog, smatra se da je dužnik nesposoban za plaćanje, pa je stoga temeljem odredbe čl. 431. st. 1.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odlučeno kao u točkama I i III izreke ovog rješenja.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 stečajnog upravitelja odabran je primjenom odredbe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12660F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prosinca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9076CF" w:rsidP="009C63D7" w:rsidR="00F65C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F3820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4F3820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Basa     </w:t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</w:t>
      </w:r>
      <w:r w:rsidR="009076CF">
        <w:rPr>
          <w:rFonts w:cs="Times New Roman" w:hAnsi="Times New Roman" w:ascii="Times New Roman"/>
          <w:sz w:val="24"/>
          <w:szCs w:val="24"/>
        </w:rPr>
        <w:t xml:space="preserve">     </w:t>
      </w:r>
      <w:r w:rsidR="00F65CEF">
        <w:rPr>
          <w:rFonts w:cs="Times New Roman" w:hAnsi="Times New Roman" w:ascii="Times New Roman"/>
          <w:sz w:val="24"/>
          <w:szCs w:val="24"/>
        </w:rPr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="00F65CE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Protiv ovoga rješenja može se izjaviti žalba u roku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dostave pisanog otpravka istog, putem ovog suda u tri istovjetna primjerka (čl. 12.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čl. 19. SZ-a). O žalbi odlučuje sudac pojedinac ovog suda.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 ne odgađa provedbu rješenja.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Protiv ovog rješenja žalbu može izjaviti i osoba ovlaštena za zastupanje dužnika po zakonu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nastupanja pravnih posljedica otvaranja stečajnoga postupka (čl. 128. st.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F65CEF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="005B54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7A2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12660F">
      <w:t>325</w:t>
    </w:r>
    <w:r>
      <w:t>/2018-</w:t>
    </w:r>
    <w:r w:rsidR="0012660F">
      <w:t>8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12660F">
      <w:t>325</w:t>
    </w:r>
    <w:r>
      <w:t>/2018-</w:t>
    </w:r>
    <w:r w:rsidR="0012660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evenAndOddHeaders/>
  <w:characterSpacingControl w:val="doNotCompress"/>
  <w:savePreviewPicture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12660F"/>
    <w:rsid w:val="002162B2"/>
    <w:rsid w:val="002A77A2"/>
    <w:rsid w:val="002D5D09"/>
    <w:rsid w:val="002D5E22"/>
    <w:rsid w:val="00326A19"/>
    <w:rsid w:val="003D5288"/>
    <w:rsid w:val="004D2C0D"/>
    <w:rsid w:val="004E1345"/>
    <w:rsid w:val="004E6CC1"/>
    <w:rsid w:val="004F3820"/>
    <w:rsid w:val="0050470F"/>
    <w:rsid w:val="00516398"/>
    <w:rsid w:val="005432A0"/>
    <w:rsid w:val="005A5200"/>
    <w:rsid w:val="005B54D4"/>
    <w:rsid w:val="005E66F1"/>
    <w:rsid w:val="00612DC3"/>
    <w:rsid w:val="006469D7"/>
    <w:rsid w:val="00690C20"/>
    <w:rsid w:val="00751DFA"/>
    <w:rsid w:val="00836F0D"/>
    <w:rsid w:val="009076CF"/>
    <w:rsid w:val="00915CB2"/>
    <w:rsid w:val="0099797B"/>
    <w:rsid w:val="00997A2D"/>
    <w:rsid w:val="009C63D7"/>
    <w:rsid w:val="009F3EED"/>
    <w:rsid w:val="00A547C4"/>
    <w:rsid w:val="00A62F08"/>
    <w:rsid w:val="00B131F4"/>
    <w:rsid w:val="00B630C9"/>
    <w:rsid w:val="00BE31E9"/>
    <w:rsid w:val="00BF6038"/>
    <w:rsid w:val="00C02C49"/>
    <w:rsid w:val="00C70B09"/>
    <w:rsid w:val="00C71075"/>
    <w:rsid w:val="00CB3332"/>
    <w:rsid w:val="00D3535D"/>
    <w:rsid w:val="00D6474C"/>
    <w:rsid w:val="00DC1CC5"/>
    <w:rsid w:val="00F618EB"/>
    <w:rsid w:val="00F65CEF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8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382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38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38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3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3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3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38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 BIANCO d.o.o. za iznajmljivanje plovila</izvorni_sadrzaj>
    <derivirana_varijabla naziv="DomainObject.Predmet.ProtustrankaFormated_1">  MORE BIANCO d.o.o. za iznajmljivanje plovila</derivirana_varijabla>
  </DomainObject.Predmet.ProtustrankaFormated>
  <DomainObject.Predmet.ProtustrankaFormatedOIB>
    <izvorni_sadrzaj>  MORE BIANCO d.o.o. za iznajmljivanje plovila, OIB 29436136686</izvorni_sadrzaj>
    <derivirana_varijabla naziv="DomainObject.Predmet.ProtustrankaFormatedOIB_1">  MORE BIANCO d.o.o. za iznajmljivanje plovila, OIB 29436136686</derivirana_varijabla>
  </DomainObject.Predmet.ProtustrankaFormatedOIB>
  <DomainObject.Predmet.ProtustrankaFormatedWithAdress>
    <izvorni_sadrzaj> MORE BIANCO d.o.o. za iznajmljivanje plovila, Prve primorske čete 44A , 22211 Vodice</izvorni_sadrzaj>
    <derivirana_varijabla naziv="DomainObject.Predmet.ProtustrankaFormatedWithAdress_1"> MORE BIANCO d.o.o. za iznajmljivanje plovila, Prve primorske čete 44A , 22211 Vodice</derivirana_varijabla>
  </DomainObject.Predmet.ProtustrankaFormatedWithAdress>
  <DomainObject.Predmet.ProtustrankaFormatedWithAdressOIB>
    <izvorni_sadrzaj> MORE BIANCO d.o.o. za iznajmljivanje plovila, OIB 29436136686, Prve primorske čete 44A , 22211 Vodice</izvorni_sadrzaj>
    <derivirana_varijabla naziv="DomainObject.Predmet.ProtustrankaFormatedWithAdressOIB_1"> MORE BIANCO d.o.o. za iznajmljivanje plovila, OIB 29436136686, Prve primorske čete 44A , 22211 Vodice</derivirana_varijabla>
  </DomainObject.Predmet.ProtustrankaFormatedWithAdressOIB>
  <DomainObject.Predmet.ProtustrankaWithAdress>
    <izvorni_sadrzaj>MORE BIANCO d.o.o. za iznajmljivanje plovila Prve primorske čete 44A , 22211 Vodice</izvorni_sadrzaj>
    <derivirana_varijabla naziv="DomainObject.Predmet.ProtustrankaWithAdress_1">MORE BIANCO d.o.o. za iznajmljivanje plovila Prve primorske čete 44A , 22211 Vodice</derivirana_varijabla>
  </DomainObject.Predmet.ProtustrankaWithAdress>
  <DomainObject.Predmet.ProtustrankaWithAdressOIB>
    <izvorni_sadrzaj>MORE BIANCO d.o.o. za iznajmljivanje plovila, OIB 29436136686, Prve primorske čete 44A , 22211 Vodice</izvorni_sadrzaj>
    <derivirana_varijabla naziv="DomainObject.Predmet.ProtustrankaWithAdressOIB_1">MORE BIANCO d.o.o. za iznajmljivanje plovila, OIB 29436136686, Prve primorske čete 44A , 22211 Vodice</derivirana_varijabla>
  </DomainObject.Predmet.ProtustrankaWithAdressOIB>
  <DomainObject.Predmet.ProtustrankaNazivFormated>
    <izvorni_sadrzaj>MORE BIANCO d.o.o. za iznajmljivanje plovila</izvorni_sadrzaj>
    <derivirana_varijabla naziv="DomainObject.Predmet.ProtustrankaNazivFormated_1">MORE BIANCO d.o.o. za iznajmljivanje plovila</derivirana_varijabla>
  </DomainObject.Predmet.ProtustrankaNazivFormated>
  <DomainObject.Predmet.ProtustrankaNazivFormatedOIB>
    <izvorni_sadrzaj>MORE BIANCO d.o.o. za iznajmljivanje plovila, OIB 29436136686</izvorni_sadrzaj>
    <derivirana_varijabla naziv="DomainObject.Predmet.ProtustrankaNazivFormatedOIB_1">MORE BIANCO d.o.o. za iznajmljivanje plovila, OIB 29436136686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MORE BIANCO d.o.o. za iznajmljivanje plovila</item>
    </izvorni_sadrzaj>
    <derivirana_varijabla naziv="DomainObject.Predmet.ProtuStrankaListFormated_1">
      <item>MORE BIANCO d.o.o. za iznajmljivanje plovila</item>
    </derivirana_varijabla>
  </DomainObject.Predmet.ProtuStrankaListFormated>
  <DomainObject.Predmet.ProtuStrankaListFormatedOIB>
    <izvorni_sadrzaj>
      <item>MORE BIANCO d.o.o. za iznajmljivanje plovila, OIB 29436136686</item>
    </izvorni_sadrzaj>
    <derivirana_varijabla naziv="DomainObject.Predmet.ProtuStrankaListFormatedOIB_1">
      <item>MORE BIANCO d.o.o. za iznajmljivanje plovila, OIB 29436136686</item>
    </derivirana_varijabla>
  </DomainObject.Predmet.ProtuStrankaListFormatedOIB>
  <DomainObject.Predmet.ProtuStrankaListFormatedWithAdress>
    <izvorni_sadrzaj>
      <item>MORE BIANCO d.o.o. za iznajmljivanje plovila, Prve primorske čete 44A , 22211 Vodice</item>
    </izvorni_sadrzaj>
    <derivirana_varijabla naziv="DomainObject.Predmet.ProtuStrankaListFormatedWithAdress_1">
      <item>MORE BIANCO d.o.o. za iznajmljivanje plovila, Prve primorske čete 44A , 22211 Vodice</item>
    </derivirana_varijabla>
  </DomainObject.Predmet.ProtuStrankaListFormatedWithAdress>
  <DomainObject.Predmet.ProtuStrankaListFormatedWithAdressOIB>
    <izvorni_sadrzaj>
      <item>MORE BIANCO d.o.o. za iznajmljivanje plovila, OIB 29436136686, Prve primorske čete 44A , 22211 Vodice</item>
    </izvorni_sadrzaj>
    <derivirana_varijabla naziv="DomainObject.Predmet.ProtuStrankaListFormatedWithAdressOIB_1">
      <item>MORE BIANCO d.o.o. za iznajmljivanje plovila, OIB 29436136686, Prve primorske čete 44A , 22211 Vodice</item>
    </derivirana_varijabla>
  </DomainObject.Predmet.ProtuStrankaListFormatedWithAdressOIB>
  <DomainObject.Predmet.ProtuStrankaListNazivFormated>
    <izvorni_sadrzaj>
      <item>MORE BIANCO d.o.o. za iznajmljivanje plovila</item>
    </izvorni_sadrzaj>
    <derivirana_varijabla naziv="DomainObject.Predmet.ProtuStrankaListNazivFormated_1">
      <item>MORE BIANCO d.o.o. za iznajmljivanje plovila</item>
    </derivirana_varijabla>
  </DomainObject.Predmet.ProtuStrankaListNazivFormated>
  <DomainObject.Predmet.ProtuStrankaListNazivFormatedOIB>
    <izvorni_sadrzaj>
      <item>MORE BIANCO d.o.o. za iznajmljivanje plovila, OIB 29436136686</item>
    </izvorni_sadrzaj>
    <derivirana_varijabla naziv="DomainObject.Predmet.ProtuStrankaListNazivFormatedOIB_1">
      <item>MORE BIANCO d.o.o. za iznajmljivanje plovila, OIB 29436136686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MORE BIANCO d.o.o. za iznajmljivanje plovila</izvorni_sadrzaj>
    <derivirana_varijabla naziv="DomainObject.Predmet.ProtustrankaIDrugi_1">MORE BIANCO d.o.o. za iznajmljivanje plovila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MORE BIANCO d.o.o. za iznajmljivanje plovila, OIB 29436136686, Prve primorske čete 44A , 22211 Vodice</izvorni_sadrzaj>
    <derivirana_varijabla naziv="DomainObject.Predmet.ProtustrankaIDrugiAdressOIB_1">MORE BIANCO d.o.o. za iznajmljivanje plovila, OIB 29436136686, Prve primorske čete 44A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MORE BIANCO d.o.o. za iznajmljivanje plovila</item>
    </izvorni_sadrzaj>
    <derivirana_varijabla naziv="DomainObject.Predmet.SudioniciListNaziv_1">
      <item>FINA - Podružnica Šibenik</item>
      <item>MORE BIANCO d.o.o. za iznajmljivanje plovila</item>
    </derivirana_varijabla>
  </DomainObject.Predmet.SudioniciListNaziv>
  <DomainObject.Predmet.SudioniciListAdressOIB>
    <izvorni_sadrzaj>
      <item>FINA - Podružnica Šibenik, OIB 85821130368, Perivoj L. Marune 1,22000 Šibenik</item>
      <item>MORE BIANCO d.o.o. za iznajmljivanje plovila, OIB 29436136686, Prve primorske čete 44A ,22211 Vodice</item>
    </izvorni_sadrzaj>
    <derivirana_varijabla naziv="DomainObject.Predmet.SudioniciListAdressOIB_1">
      <item>FINA - Podružnica Šibenik, OIB 85821130368, Perivoj L. Marune 1,22000 Šibenik</item>
      <item>MORE BIANCO d.o.o. za iznajmljivanje plovila, OIB 29436136686, Prve primorske čete 44A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29436136686</item>
    </izvorni_sadrzaj>
    <derivirana_varijabla naziv="DomainObject.Predmet.SudioniciListNazivOIB_1">
      <item>, OIB 85821130368</item>
      <item>, OIB 29436136686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St-325/2018-4</izvorni_sadrzaj>
    <derivirana_varijabla naziv="DomainObject.PredzadnjaOdlukaIzPredmeta.Oznaka_1">St-325/2018-4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2964</properties:Characters>
  <properties:Lines>79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2018-12-03T07:54:00Z</dcterms:created>
  <dc:creator>Anamarija Kovačić Milković</dc:creator>
  <cp:lastModifiedBy>Anamarija Kovačić Milković</cp:lastModifiedBy>
  <cp:lastPrinted>2018-12-03T09:28:00Z</cp:lastPrinted>
  <dcterms:modified xmlns:xsi="http://www.w3.org/2001/XMLSchema-instance" xsi:type="dcterms:W3CDTF">2018-12-03T09:28:00Z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(6-St-325-18-otvaranje i zaključenje-ŠIBENIK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