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1c2b" w14:paraId="0a61c2b" w:rsidRDefault="00FE68B6" w:rsidP="00FE68B6" w:rsidR="00FE68B6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68B6" w:rsidP="00FE68B6" w:rsidR="00FE68B6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E68B6" w:rsidP="00FE68B6" w:rsidR="00FE68B6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E68B6" w:rsidP="00FE68B6" w:rsidR="00FE68B6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E68B6" w:rsidP="00FE68B6" w:rsidR="00FE68B6" w:rsidRPr="009843DB"/>
    <w:p w:rsidRDefault="00FE68B6" w:rsidP="00FE68B6" w:rsidR="00FE68B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E68B6" w:rsidP="00FE68B6" w:rsidR="00FE68B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E68B6" w:rsidP="00FE68B6" w:rsidR="00FE68B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FE68B6" w:rsidP="00FE68B6" w:rsidR="00FE68B6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E68B6" w:rsidP="00FE68B6" w:rsidR="00FE68B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9528</w:t>
      </w:r>
      <w:r w:rsidRPr="009843DB">
        <w:rPr>
          <w:rFonts w:cs="Times New Roman" w:eastAsia="Times New Roman"/>
          <w:szCs w:val="24"/>
          <w:lang w:eastAsia="hr-HR"/>
        </w:rPr>
        <w:t xml:space="preserve"> od 29.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UDRUGA ZA ISTRAŽIVANJE, DOKUMENTIRANJE I PREZENTIRANJE „EXPLOR“, Pula, Ćirilometodske družbe 1, OIB 86898761203, reg. br. 18001444, 4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FE68B6" w:rsidP="00FE68B6" w:rsidR="00FE68B6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E68B6" w:rsidP="00FE68B6" w:rsidR="00FE68B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FE68B6" w:rsidP="00FE68B6" w:rsidR="00FE68B6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E68B6" w:rsidP="00FE68B6" w:rsidR="00FE68B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UDRUGA ZA ISTRAŽIVANJE, DOKUMENTIRANJE I PREZENTIRANJE „EXPLOR“, Pula, Ćirilometodske družbe 1, OIB 86898761203, reg. br. 18001444.</w:t>
      </w:r>
    </w:p>
    <w:p w:rsidRDefault="00FE68B6" w:rsidP="00FE68B6" w:rsidR="00FE68B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E68B6" w:rsidP="00FE68B6" w:rsidR="00FE68B6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FE68B6" w:rsidP="00FE68B6" w:rsidR="00FE68B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E68B6" w:rsidP="00FE68B6" w:rsidR="00FE68B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UDRUGA ZA ISTRAŽIVANJE, DOKUMENTIRANJE I PREZENTIRANJE „EXPLOR“, Pula.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1002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2.281.228,54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FE68B6" w:rsidP="00FE68B6" w:rsidR="00FE68B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FE68B6" w:rsidP="00FE68B6" w:rsidR="00FE68B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FE68B6" w:rsidP="00FE68B6" w:rsidR="00FE68B6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E68B6" w:rsidP="00FE68B6" w:rsidR="00FE68B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4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FE68B6" w:rsidP="00FE68B6" w:rsidR="00FE68B6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FE68B6" w:rsidP="00FE68B6" w:rsidR="00FE68B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F27C78">
        <w:rPr>
          <w:rFonts w:cs="Times New Roman" w:eastAsia="Times New Roman"/>
          <w:szCs w:val="24"/>
          <w:lang w:eastAsia="hr-HR"/>
        </w:rPr>
        <w:t>, v. r.</w:t>
      </w:r>
    </w:p>
    <w:p w:rsidRDefault="00FE68B6" w:rsidP="00FE68B6" w:rsidR="00FE68B6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FE68B6" w:rsidP="00FE68B6" w:rsidR="00FE68B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E68B6" w:rsidP="00FE68B6" w:rsidR="00FE68B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E68B6" w:rsidP="00FE68B6" w:rsidR="00FE68B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E68B6" w:rsidP="00FE68B6" w:rsidR="00FE68B6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DNA:</w:t>
      </w:r>
    </w:p>
    <w:p w:rsidRDefault="00FE68B6" w:rsidP="00FE68B6" w:rsidR="00FE68B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FE68B6" w:rsidP="00FE68B6" w:rsidR="00FE68B6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</w:t>
      </w:r>
    </w:p>
    <w:p w:rsidRDefault="00831505" w:rsidR="006706A5"/>
    <w:sectPr w:rsidSect="007B623F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8B6" w:rsidP="00FE68B6" w:rsidR="00FE68B6">
      <w:r>
        <w:separator/>
      </w:r>
    </w:p>
  </w:endnote>
  <w:endnote w:id="0" w:type="continuationSeparator">
    <w:p w:rsidRDefault="00FE68B6" w:rsidP="00FE68B6" w:rsidR="00FE6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8B6" w:rsidP="00FE68B6" w:rsidR="00FE68B6">
      <w:r>
        <w:separator/>
      </w:r>
    </w:p>
  </w:footnote>
  <w:footnote w:id="0" w:type="continuationSeparator">
    <w:p w:rsidRDefault="00FE68B6" w:rsidP="00FE68B6" w:rsidR="00FE68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8B6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31505">
          <w:rPr>
            <w:noProof/>
          </w:rPr>
          <w:t>2</w:t>
        </w:r>
        <w:r>
          <w:fldChar w:fldCharType="end"/>
        </w:r>
      </w:sdtContent>
    </w:sdt>
    <w:r>
      <w:tab/>
      <w:t>11 St-531/2015-3</w:t>
    </w:r>
  </w:p>
  <w:p w:rsidRDefault="00831505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8B6" w:rsidP="007B623F" w:rsidR="007B623F">
    <w:pPr>
      <w:pStyle w:val="Zaglavlje"/>
      <w:jc w:val="right"/>
    </w:pPr>
    <w:r>
      <w:t>11 St-531/2015-3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6675"/>
    <w:rsid w:val="006F6675"/>
    <w:rsid w:val="007A5C5B"/>
    <w:rsid w:val="00831505"/>
    <w:rsid w:val="00C9611B"/>
    <w:rsid w:val="00F27C78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68B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68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68B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8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8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E68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68B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31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50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50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5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5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68B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68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68B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8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8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E68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68B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31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50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50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5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5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St-531/2015</izvorni_sadrzaj>
    <derivirana_varijabla naziv="DomainObject.Predmet.OznakaBroj_1">St-531/2015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ISTRAŽIVANJE, DOKUMENTIRANJE I PREZENTIRANJE "EXPLOR", PULA</izvorni_sadrzaj>
    <derivirana_varijabla naziv="DomainObject.Predmet.ProtustrankaFormated_1">  UDRUGA ZA ISTRAŽIVANJE, DOKUMENTIRANJE I PREZENTIRANJE "EXPLOR", PULA</derivirana_varijabla>
  </DomainObject.Predmet.ProtustrankaFormated>
  <DomainObject.Predmet.ProtustrankaFormatedOIB>
    <izvorni_sadrzaj>  UDRUGA ZA ISTRAŽIVANJE, DOKUMENTIRANJE I PREZENTIRANJE "EXPLOR", PULA, OIB 86898761203</izvorni_sadrzaj>
    <derivirana_varijabla naziv="DomainObject.Predmet.ProtustrankaFormatedOIB_1">  UDRUGA ZA ISTRAŽIVANJE, DOKUMENTIRANJE I PREZENTIRANJE "EXPLOR", PULA, OIB 86898761203</derivirana_varijabla>
  </DomainObject.Predmet.ProtustrankaFormatedOIB>
  <DomainObject.Predmet.ProtustrankaFormatedWithAdress>
    <izvorni_sadrzaj> UDRUGA ZA ISTRAŽIVANJE, DOKUMENTIRANJE I PREZENTIRANJE "EXPLOR", PULA, Ćirilometodske družbe 1, 52100 Pula</izvorni_sadrzaj>
    <derivirana_varijabla naziv="DomainObject.Predmet.ProtustrankaFormatedWithAdress_1"> UDRUGA ZA ISTRAŽIVANJE, DOKUMENTIRANJE I PREZENTIRANJE "EXPLOR", PULA, Ćirilometodske družbe 1, 52100 Pula</derivirana_varijabla>
  </DomainObject.Predmet.ProtustrankaFormatedWithAdress>
  <DomainObject.Predmet.ProtustrankaFormatedWithAdressOIB>
    <izvorni_sadrzaj> UDRUGA ZA ISTRAŽIVANJE, DOKUMENTIRANJE I PREZENTIRANJE "EXPLOR", PULA, OIB 86898761203, Ćirilometodske družbe 1, 52100 Pula</izvorni_sadrzaj>
    <derivirana_varijabla naziv="DomainObject.Predmet.ProtustrankaFormatedWithAdressOIB_1"> UDRUGA ZA ISTRAŽIVANJE, DOKUMENTIRANJE I PREZENTIRANJE "EXPLOR", PULA, OIB 86898761203, Ćirilometodske družbe 1, 52100 Pula</derivirana_varijabla>
  </DomainObject.Predmet.ProtustrankaFormatedWithAdressOIB>
  <DomainObject.Predmet.ProtustrankaWithAdress>
    <izvorni_sadrzaj>UDRUGA ZA ISTRAŽIVANJE, DOKUMENTIRANJE I PREZENTIRANJE "EXPLOR", PULA Ćirilometodske družbe 1, 52100 Pula</izvorni_sadrzaj>
    <derivirana_varijabla naziv="DomainObject.Predmet.ProtustrankaWithAdress_1">UDRUGA ZA ISTRAŽIVANJE, DOKUMENTIRANJE I PREZENTIRANJE "EXPLOR", PULA Ćirilometodske družbe 1, 52100 Pula</derivirana_varijabla>
  </DomainObject.Predmet.ProtustrankaWithAdress>
  <DomainObject.Predmet.ProtustrankaWithAdressOIB>
    <izvorni_sadrzaj>UDRUGA ZA ISTRAŽIVANJE, DOKUMENTIRANJE I PREZENTIRANJE "EXPLOR", PULA, OIB 86898761203, Ćirilometodske družbe 1, 52100 Pula</izvorni_sadrzaj>
    <derivirana_varijabla naziv="DomainObject.Predmet.ProtustrankaWithAdressOIB_1">UDRUGA ZA ISTRAŽIVANJE, DOKUMENTIRANJE I PREZENTIRANJE "EXPLOR", PULA, OIB 86898761203, Ćirilometodske družbe 1, 52100 Pula</derivirana_varijabla>
  </DomainObject.Predmet.ProtustrankaWithAdressOIB>
  <DomainObject.Predmet.ProtustrankaNazivFormated>
    <izvorni_sadrzaj>UDRUGA ZA ISTRAŽIVANJE, DOKUMENTIRANJE I PREZENTIRANJE "EXPLOR", PULA</izvorni_sadrzaj>
    <derivirana_varijabla naziv="DomainObject.Predmet.ProtustrankaNazivFormated_1">UDRUGA ZA ISTRAŽIVANJE, DOKUMENTIRANJE I PREZENTIRANJE "EXPLOR", PULA</derivirana_varijabla>
  </DomainObject.Predmet.ProtustrankaNazivFormated>
  <DomainObject.Predmet.ProtustrankaNazivFormatedOIB>
    <izvorni_sadrzaj>UDRUGA ZA ISTRAŽIVANJE, DOKUMENTIRANJE I PREZENTIRANJE "EXPLOR", PULA, OIB 86898761203</izvorni_sadrzaj>
    <derivirana_varijabla naziv="DomainObject.Predmet.ProtustrankaNazivFormatedOIB_1">UDRUGA ZA ISTRAŽIVANJE, DOKUMENTIRANJE I PREZENTIRANJE "EXPLOR", PULA, OIB 86898761203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2281228.54</izvorni_sadrzaj>
    <derivirana_varijabla naziv="DomainObject.Predmet.TrenutnaVrijednost_1">2281228.54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ISTRAŽIVANJE, DOKUMENTIRANJE I PREZENTIRANJE "EXPLOR", PULA</item>
    </izvorni_sadrzaj>
    <derivirana_varijabla naziv="DomainObject.Predmet.ProtuStrankaListFormated_1">
      <item>UDRUGA ZA ISTRAŽIVANJE, DOKUMENTIRANJE I PREZENTIRANJE "EXPLOR", PULA</item>
    </derivirana_varijabla>
  </DomainObject.Predmet.ProtuStrankaListFormated>
  <DomainObject.Predmet.ProtuStrankaListFormatedOIB>
    <izvorni_sadrzaj>
      <item>UDRUGA ZA ISTRAŽIVANJE, DOKUMENTIRANJE I PREZENTIRANJE "EXPLOR", PULA, OIB 86898761203</item>
    </izvorni_sadrzaj>
    <derivirana_varijabla naziv="DomainObject.Predmet.ProtuStrankaListFormatedOIB_1">
      <item>UDRUGA ZA ISTRAŽIVANJE, DOKUMENTIRANJE I PREZENTIRANJE "EXPLOR", PULA, OIB 86898761203</item>
    </derivirana_varijabla>
  </DomainObject.Predmet.ProtuStrankaListFormatedOIB>
  <DomainObject.Predmet.ProtuStrankaListFormatedWithAdress>
    <izvorni_sadrzaj>
      <item>UDRUGA ZA ISTRAŽIVANJE, DOKUMENTIRANJE I PREZENTIRANJE "EXPLOR", PULA, Ćirilometodske družbe 1, 52100 Pula</item>
    </izvorni_sadrzaj>
    <derivirana_varijabla naziv="DomainObject.Predmet.ProtuStrankaListFormatedWithAdress_1">
      <item>UDRUGA ZA ISTRAŽIVANJE, DOKUMENTIRANJE I PREZENTIRANJE "EXPLOR", PULA, Ćirilometodske družbe 1, 52100 Pula</item>
    </derivirana_varijabla>
  </DomainObject.Predmet.ProtuStrankaListFormatedWithAdress>
  <DomainObject.Predmet.ProtuStrankaListFormatedWithAdressOIB>
    <izvorni_sadrzaj>
      <item>UDRUGA ZA ISTRAŽIVANJE, DOKUMENTIRANJE I PREZENTIRANJE "EXPLOR", PULA, OIB 86898761203, Ćirilometodske družbe 1, 52100 Pula</item>
    </izvorni_sadrzaj>
    <derivirana_varijabla naziv="DomainObject.Predmet.ProtuStrankaListFormatedWithAdressOIB_1">
      <item>UDRUGA ZA ISTRAŽIVANJE, DOKUMENTIRANJE I PREZENTIRANJE "EXPLOR", PULA, OIB 86898761203, Ćirilometodske družbe 1, 52100 Pula</item>
    </derivirana_varijabla>
  </DomainObject.Predmet.ProtuStrankaListFormatedWithAdressOIB>
  <DomainObject.Predmet.ProtuStrankaListNazivFormated>
    <izvorni_sadrzaj>
      <item>UDRUGA ZA ISTRAŽIVANJE, DOKUMENTIRANJE I PREZENTIRANJE "EXPLOR", PULA</item>
    </izvorni_sadrzaj>
    <derivirana_varijabla naziv="DomainObject.Predmet.ProtuStrankaListNazivFormated_1">
      <item>UDRUGA ZA ISTRAŽIVANJE, DOKUMENTIRANJE I PREZENTIRANJE "EXPLOR", PULA</item>
    </derivirana_varijabla>
  </DomainObject.Predmet.ProtuStrankaListNazivFormated>
  <DomainObject.Predmet.ProtuStrankaListNazivFormatedOIB>
    <izvorni_sadrzaj>
      <item>UDRUGA ZA ISTRAŽIVANJE, DOKUMENTIRANJE I PREZENTIRANJE "EXPLOR", PULA, OIB 86898761203</item>
    </izvorni_sadrzaj>
    <derivirana_varijabla naziv="DomainObject.Predmet.ProtuStrankaListNazivFormatedOIB_1">
      <item>UDRUGA ZA ISTRAŽIVANJE, DOKUMENTIRANJE I PREZENTIRANJE "EXPLOR", PULA, OIB 86898761203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ISTRAŽIVANJE, DOKUMENTIRANJE I PREZENTIRANJE "EXPLOR", PULA</izvorni_sadrzaj>
    <derivirana_varijabla naziv="DomainObject.Predmet.ProtustrankaIDrugi_1">UDRUGA ZA ISTRAŽIVANJE, DOKUMENTIRANJE I PREZENTIRANJE "EXPLOR",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ISTRAŽIVANJE, DOKUMENTIRANJE I PREZENTIRANJE "EXPLOR", PULA, OIB 86898761203, Ćirilometodske družbe 1, 52100 Pula</izvorni_sadrzaj>
    <derivirana_varijabla naziv="DomainObject.Predmet.ProtustrankaIDrugiAdressOIB_1">UDRUGA ZA ISTRAŽIVANJE, DOKUMENTIRANJE I PREZENTIRANJE "EXPLOR", PULA, OIB 86898761203, Ćirilometodske družbe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ISTRAŽIVANJE, DOKUMENTIRANJE I PREZENTIRANJE "EXPLOR", PULA</item>
    </izvorni_sadrzaj>
    <derivirana_varijabla naziv="DomainObject.Predmet.SudioniciListNaziv_1">
      <item>FINANCIJSKA AGENCIJA, RC RIJEKA, PODRUŽNICA PULA, PULA</item>
      <item>UDRUGA ZA ISTRAŽIVANJE, DOKUMENTIRANJE I PREZENTIRANJE "EXPLOR",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ISTRAŽIVANJE, DOKUMENTIRANJE I PREZENTIRANJE "EXPLOR", PULA, OIB 86898761203, Ćirilometodske družbe 1,52100 Pula</item>
    </izvorni_sadrzaj>
    <derivirana_varijabla naziv="DomainObject.Predmet.SudioniciListAdressOIB_1">
      <item>FINANCIJSKA AGENCIJA, RC RIJEKA, PODRUŽNICA PULA, PULA, OIB 85821130368, Giardini 5,52100 Pula</item>
      <item>UDRUGA ZA ISTRAŽIVANJE, DOKUMENTIRANJE I PREZENTIRANJE "EXPLOR", PULA, OIB 86898761203, Ćirilometodske družbe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86898761203</item>
    </izvorni_sadrzaj>
    <derivirana_varijabla naziv="DomainObject.Predmet.SudioniciListNazivOIB_1">
      <item>, OIB 85821130368</item>
      <item>, OIB 86898761203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2019</properties:Characters>
  <properties:Lines>52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2015-12-04T06:59:00Z</dcterms:created>
  <dc:creator>Mihaela Kaligari</dc:creator>
  <dc:description/>
  <cp:keywords/>
  <cp:lastModifiedBy>Sanja Prodan</cp:lastModifiedBy>
  <cp:lastPrinted>2015-12-15T11:53:00Z</cp:lastPrinted>
  <dcterms:modified xmlns:xsi="http://www.w3.org/2001/XMLSchema-instance" xsi:type="dcterms:W3CDTF">2015-12-15T11:53:00Z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