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c7da" w14:paraId="a4cc7d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976A6A" w:rsidRPr="00976A6A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2D509B" w:rsidRPr="002D509B">
        <w:t>JELIĆ D d.o.o. Pula, Portarata 7, OIB 21005780780</w:t>
      </w:r>
      <w:r w:rsidR="00186966">
        <w:t>, 02</w:t>
      </w:r>
      <w:r w:rsidR="00976A6A" w:rsidRPr="00976A6A">
        <w:t xml:space="preserve">. </w:t>
      </w:r>
      <w:r w:rsidR="00186966">
        <w:t>studenog</w:t>
      </w:r>
      <w:r w:rsidR="00976A6A" w:rsidRPr="00976A6A">
        <w:t xml:space="preserve"> 2016.</w:t>
      </w: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2D509B" w:rsidRPr="002D509B">
        <w:t>JELIĆ D d.o.o. Pula, Portarata 7, OIB 21005780780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186966">
        <w:t>23</w:t>
      </w:r>
      <w:r w:rsidR="00841575" w:rsidRPr="00841575">
        <w:t xml:space="preserve">. </w:t>
      </w:r>
      <w:r w:rsidR="00186966">
        <w:t xml:space="preserve">studenog 2016. u </w:t>
      </w:r>
      <w:r w:rsidR="00976A6A">
        <w:t>0</w:t>
      </w:r>
      <w:r w:rsidR="00186966">
        <w:t>9</w:t>
      </w:r>
      <w:r w:rsidR="00976A6A">
        <w:t>:</w:t>
      </w:r>
      <w:r w:rsidR="00186966">
        <w:t>0</w:t>
      </w:r>
      <w:r w:rsidR="00841575" w:rsidRPr="00841575">
        <w:t>0 sati</w:t>
      </w:r>
      <w:r>
        <w:t>.</w:t>
      </w:r>
    </w:p>
    <w:p w:rsidRDefault="00976A6A" w:rsidP="005E3EB7" w:rsidR="00976A6A">
      <w:pPr>
        <w:jc w:val="both"/>
      </w:pPr>
    </w:p>
    <w:p w:rsidRDefault="00976A6A" w:rsidP="005E3EB7" w:rsidR="00086750">
      <w:pPr>
        <w:jc w:val="both"/>
      </w:pPr>
      <w:r>
        <w:tab/>
        <w:t>I</w:t>
      </w:r>
      <w:r w:rsidRPr="00976A6A">
        <w:t>II</w:t>
      </w:r>
      <w:r w:rsidRPr="00976A6A">
        <w:tab/>
        <w:t xml:space="preserve">Nalaže se dužniku da u roku od osam dana predlagatelju naknadi troškove  podnošenja prijedloga za otvaranje stečajnog postupka u iznosu od 175,00 kuna.  </w:t>
      </w:r>
    </w:p>
    <w:p w:rsidRDefault="00976A6A" w:rsidP="005E3EB7" w:rsidR="00976A6A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76A6A">
        <w:t xml:space="preserve">prijedloga </w:t>
      </w:r>
      <w:r>
        <w:t xml:space="preserve">za </w:t>
      </w:r>
      <w:r w:rsidR="00976A6A">
        <w:t xml:space="preserve">otvaranje </w:t>
      </w:r>
      <w:r>
        <w:t xml:space="preserve">stečajnog postupka, koji je podnijela FINA po odredbi čl. </w:t>
      </w:r>
      <w:r w:rsidR="00976A6A">
        <w:t>110</w:t>
      </w:r>
      <w:r w:rsidR="007C4926">
        <w:t xml:space="preserve">. st. </w:t>
      </w:r>
      <w:r w:rsidR="00976A6A">
        <w:t>1</w:t>
      </w:r>
      <w:r>
        <w:t xml:space="preserve">. Stečajnog zakona (Narodne novine 71/15, dalje: SZ), proizlazi da dužnik </w:t>
      </w:r>
      <w:r w:rsidR="00186966">
        <w:t>19</w:t>
      </w:r>
      <w:r w:rsidR="009D107F">
        <w:t xml:space="preserve">. </w:t>
      </w:r>
      <w:r w:rsidR="00186966">
        <w:t>rujna</w:t>
      </w:r>
      <w:r w:rsidR="009D107F">
        <w:t xml:space="preserve"> 201</w:t>
      </w:r>
      <w:r w:rsidR="00186966">
        <w:t>6</w:t>
      </w:r>
      <w:r w:rsidR="009D107F">
        <w:t xml:space="preserve">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3E5EE3">
      <w:pPr>
        <w:jc w:val="both"/>
      </w:pPr>
      <w:r>
        <w:tab/>
      </w:r>
    </w:p>
    <w:p w:rsidRDefault="003E5EE3" w:rsidP="00086750" w:rsidR="00086750">
      <w:pPr>
        <w:jc w:val="both"/>
      </w:pPr>
      <w:r>
        <w:tab/>
      </w:r>
      <w:r w:rsidR="00086750">
        <w:t>Rješenjem p</w:t>
      </w:r>
      <w:r w:rsidR="00086750" w:rsidRPr="00086750">
        <w:t>osl.br.</w:t>
      </w:r>
      <w:r w:rsidR="00086750">
        <w:t xml:space="preserve"> </w:t>
      </w:r>
      <w:r w:rsidR="00086750" w:rsidRPr="00086750">
        <w:t>St-</w:t>
      </w:r>
      <w:r w:rsidR="00186966">
        <w:t>1024</w:t>
      </w:r>
      <w:r w:rsidR="00086750" w:rsidRPr="00086750">
        <w:t>/16-</w:t>
      </w:r>
      <w:r w:rsidR="007C4926">
        <w:t>4</w:t>
      </w:r>
      <w:r w:rsidR="00086750">
        <w:t xml:space="preserve"> od </w:t>
      </w:r>
      <w:r w:rsidR="00976A6A" w:rsidRPr="00976A6A">
        <w:t>30. kolovoza 2016.</w:t>
      </w:r>
      <w:r w:rsidR="009D107F">
        <w:t xml:space="preserve"> </w:t>
      </w:r>
      <w:r w:rsidR="00086750"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 w:rsidR="00086750">
        <w:t xml:space="preserve"> </w:t>
      </w:r>
    </w:p>
    <w:p w:rsidRDefault="00086750" w:rsidP="00086750" w:rsidR="003E5EE3">
      <w:pPr>
        <w:jc w:val="both"/>
      </w:pPr>
      <w:r>
        <w:tab/>
      </w:r>
    </w:p>
    <w:p w:rsidRDefault="003E5EE3" w:rsidP="00086750" w:rsidR="00086750">
      <w:pPr>
        <w:jc w:val="both"/>
      </w:pPr>
      <w:r>
        <w:tab/>
      </w:r>
      <w:r w:rsidR="00186966">
        <w:t>31</w:t>
      </w:r>
      <w:r w:rsidR="00086750">
        <w:t xml:space="preserve">. </w:t>
      </w:r>
      <w:r w:rsidR="00186966">
        <w:t>listopada</w:t>
      </w:r>
      <w:r w:rsidR="00086750">
        <w:t xml:space="preserve"> 2016. dostav</w:t>
      </w:r>
      <w:r w:rsidR="007C4926">
        <w:t>ljena je</w:t>
      </w:r>
      <w:r w:rsidR="00086750">
        <w:t xml:space="preserve"> potvrd</w:t>
      </w:r>
      <w:r w:rsidR="007C4926">
        <w:t>a</w:t>
      </w:r>
      <w:r w:rsidR="00086750">
        <w:t xml:space="preserve"> FINA-e o blokadi </w:t>
      </w:r>
      <w:r w:rsidR="009D107F">
        <w:t xml:space="preserve">računa i novčanih sredstava od </w:t>
      </w:r>
      <w:r w:rsidR="00186966">
        <w:t>26</w:t>
      </w:r>
      <w:r w:rsidR="009D107F">
        <w:t xml:space="preserve">. </w:t>
      </w:r>
      <w:r w:rsidR="00186966">
        <w:t>listopada</w:t>
      </w:r>
      <w:r w:rsidR="009D107F">
        <w:t xml:space="preserve"> 2016.</w:t>
      </w:r>
      <w:r w:rsidR="005C6316">
        <w:t xml:space="preserve"> </w:t>
      </w:r>
      <w:r w:rsidR="007C4926">
        <w:t xml:space="preserve">iz koje proizlazi da </w:t>
      </w:r>
      <w:r w:rsidR="00086750">
        <w:t xml:space="preserve">na računima i novčanim sredstvima </w:t>
      </w:r>
      <w:r w:rsidR="009D107F">
        <w:t>dužnika</w:t>
      </w:r>
      <w:r w:rsidR="00086750">
        <w:t xml:space="preserve"> na dan izdavanja potvrde </w:t>
      </w:r>
      <w:r w:rsidR="007C4926">
        <w:t>nema neizvršenih osnova za plaćanje</w:t>
      </w:r>
      <w:r w:rsidR="00086750">
        <w:t xml:space="preserve">. Stoga je sud, uvidom u tu potvrdu, utvrdio da je dužnik do završetka prethodnoga postupka postao sposoban za plaćanje (čl. 6. SZ-a) te je, temeljem čl. 128. st. 9. SZ-a, odlučio kao u </w:t>
      </w:r>
      <w:r w:rsidR="00976A6A">
        <w:t xml:space="preserve">točki I i II </w:t>
      </w:r>
      <w:r w:rsidR="00086750">
        <w:t>izre</w:t>
      </w:r>
      <w:r w:rsidR="00976A6A">
        <w:t>ke</w:t>
      </w:r>
      <w:r w:rsidR="00086750">
        <w:t>.</w:t>
      </w:r>
    </w:p>
    <w:p w:rsidRDefault="00086750" w:rsidP="00A80DF0" w:rsidR="003E5EE3">
      <w:pPr>
        <w:jc w:val="both"/>
      </w:pPr>
      <w:r>
        <w:tab/>
      </w:r>
    </w:p>
    <w:p w:rsidRDefault="003E5EE3" w:rsidP="00A80DF0" w:rsidR="00976A6A">
      <w:pPr>
        <w:jc w:val="both"/>
      </w:pPr>
      <w:r>
        <w:tab/>
      </w:r>
      <w:r w:rsidR="00976A6A" w:rsidRPr="00976A6A">
        <w:t xml:space="preserve">Temeljem čl. 128. st. 9. SZ-a i čl. 3. Pravilnika o vrsti i visini naknade troškova Financijske agencije u predstečajnom postupku i o visini naknade troška Financijske agencije za podnošenje prijedloga za otvaranje stečajnog postupka, naloženo je dužniku da </w:t>
      </w:r>
      <w:r w:rsidR="00976A6A" w:rsidRPr="00976A6A">
        <w:lastRenderedPageBreak/>
        <w:t xml:space="preserve">predlagatelju naknadi troškove podnošenja prijedloga za otvaranje stečajnog postupka u iznosu od 175,00 kuna (točka </w:t>
      </w:r>
      <w:r w:rsidR="00976A6A">
        <w:t>I</w:t>
      </w:r>
      <w:r w:rsidR="00976A6A" w:rsidRPr="00976A6A">
        <w:t>II izreke).</w:t>
      </w:r>
    </w:p>
    <w:p w:rsidRDefault="00976A6A" w:rsidP="00A80DF0" w:rsidR="00841575">
      <w:pPr>
        <w:jc w:val="both"/>
      </w:pPr>
      <w:r w:rsidRPr="00976A6A">
        <w:t xml:space="preserve">  </w:t>
      </w:r>
    </w:p>
    <w:p w:rsidRDefault="009D107F" w:rsidP="00841575" w:rsidR="00086750">
      <w:pPr>
        <w:jc w:val="center"/>
      </w:pPr>
      <w:r>
        <w:t xml:space="preserve">U Pazinu, </w:t>
      </w:r>
      <w:r w:rsidR="00186966">
        <w:t>02</w:t>
      </w:r>
      <w:r w:rsidR="005C6316">
        <w:t>.</w:t>
      </w:r>
      <w:r w:rsidR="00086750">
        <w:t xml:space="preserve"> </w:t>
      </w:r>
      <w:r w:rsidR="00186966">
        <w:t>studenog</w:t>
      </w:r>
      <w:r w:rsidR="00086750">
        <w:t xml:space="preserve"> 2016.</w:t>
      </w: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E5EE3">
        <w:t xml:space="preserve">  </w:t>
      </w:r>
      <w:r>
        <w:t>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3E5EE3">
        <w:t xml:space="preserve">  </w:t>
      </w:r>
      <w:r>
        <w:t>Ivan Dujić</w:t>
      </w:r>
      <w:r w:rsidR="007E6C59">
        <w:t>, v.r.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3E5EE3" w:rsidP="00086750" w:rsidR="003E5EE3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 xml:space="preserve">Protiv ove odluke može se podnijeti žalba u roku od 8 dana od dana </w:t>
      </w:r>
      <w:r w:rsidR="008737EA" w:rsidRPr="008737EA">
        <w:t xml:space="preserve">dostave, a dostava se smatra obavljenom istekom osmoga dana od dana objave pismena na mrežnoj stranici e-Oglasna ploča sudova (čl. 12. SZ-a). </w:t>
      </w:r>
      <w:r>
        <w:t>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976A6A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5C6316">
        <w:rPr>
          <w:lang w:val="sv-SE"/>
        </w:rPr>
        <w:t>,</w:t>
      </w:r>
    </w:p>
    <w:p w:rsidRDefault="009D107F" w:rsidP="00A80DF0" w:rsidR="009D107F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 w:rsidR="005C6316">
        <w:rPr>
          <w:lang w:val="sv-SE"/>
        </w:rPr>
        <w:t>dužnik</w:t>
      </w:r>
      <w:r w:rsidR="00976A6A">
        <w:rPr>
          <w:lang w:val="sv-SE"/>
        </w:rPr>
        <w:t>,</w:t>
      </w:r>
    </w:p>
    <w:p w:rsidRDefault="00976A6A" w:rsidP="00A80DF0" w:rsidR="00976A6A" w:rsidRPr="009D107F">
      <w:pPr>
        <w:jc w:val="both"/>
        <w:rPr>
          <w:lang w:val="sv-SE"/>
        </w:rPr>
      </w:pPr>
      <w:r>
        <w:t xml:space="preserve">- </w:t>
      </w:r>
      <w:r w:rsidRPr="009A11FE">
        <w:t xml:space="preserve">zakonski zastupnik dužnika </w:t>
      </w:r>
      <w:r w:rsidR="00186966" w:rsidRPr="008F7F27">
        <w:t>Dean Jelić iz Pule, Maksimijanova 6</w:t>
      </w:r>
      <w:r w:rsidR="00186966">
        <w:t>.</w:t>
      </w:r>
    </w:p>
    <w:sectPr w:rsidSect="00086750" w:rsidR="00976A6A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92" w:rsidP="005E3EB7" w:rsidR="000E3A92">
      <w:r>
        <w:separator/>
      </w:r>
    </w:p>
  </w:endnote>
  <w:endnote w:id="0" w:type="continuationSeparator">
    <w:p w:rsidRDefault="000E3A92" w:rsidP="005E3EB7" w:rsidR="000E3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92" w:rsidP="005E3EB7" w:rsidR="000E3A92">
      <w:r>
        <w:separator/>
      </w:r>
    </w:p>
  </w:footnote>
  <w:footnote w:id="0" w:type="continuationSeparator">
    <w:p w:rsidRDefault="000E3A92" w:rsidP="005E3EB7" w:rsidR="000E3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186966" w:rsidR="0018696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6C59">
          <w:rPr>
            <w:noProof/>
          </w:rPr>
          <w:t>2</w:t>
        </w:r>
        <w:r>
          <w:fldChar w:fldCharType="end"/>
        </w:r>
        <w:r>
          <w:tab/>
        </w:r>
        <w:r w:rsidR="003E5EE3">
          <w:t xml:space="preserve"> </w:t>
        </w:r>
        <w:r w:rsidR="00186966">
          <w:t>Posl.br. 10 St-1024/16-8</w:t>
        </w:r>
      </w:p>
      <w:p w:rsidRDefault="007E6C59" w:rsidP="00CA6A1B" w:rsidR="00DA15C9">
        <w:pPr>
          <w:pStyle w:val="Zaglavlje"/>
        </w:pPr>
      </w:p>
    </w:sdtContent>
  </w:sdt>
  <w:p w:rsidRDefault="007E6C5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2D509B">
      <w:t>1024</w:t>
    </w:r>
    <w:r w:rsidR="0080629B">
      <w:t>/16</w:t>
    </w:r>
    <w:r w:rsidR="00DF28E8">
      <w:t>-</w:t>
    </w:r>
    <w:r w:rsidR="002D509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0E3A92"/>
    <w:rsid w:val="00107DA9"/>
    <w:rsid w:val="00122D5D"/>
    <w:rsid w:val="00146239"/>
    <w:rsid w:val="001650D3"/>
    <w:rsid w:val="0017030C"/>
    <w:rsid w:val="001771C1"/>
    <w:rsid w:val="00186966"/>
    <w:rsid w:val="001969D8"/>
    <w:rsid w:val="001B627B"/>
    <w:rsid w:val="00222272"/>
    <w:rsid w:val="00243371"/>
    <w:rsid w:val="00262377"/>
    <w:rsid w:val="00264035"/>
    <w:rsid w:val="0029389A"/>
    <w:rsid w:val="002C73DE"/>
    <w:rsid w:val="002D509B"/>
    <w:rsid w:val="002D55AD"/>
    <w:rsid w:val="002E751B"/>
    <w:rsid w:val="003B239C"/>
    <w:rsid w:val="003B74B1"/>
    <w:rsid w:val="003D7E73"/>
    <w:rsid w:val="003E5EE3"/>
    <w:rsid w:val="004311CC"/>
    <w:rsid w:val="004403B7"/>
    <w:rsid w:val="0051365F"/>
    <w:rsid w:val="00554328"/>
    <w:rsid w:val="005A4786"/>
    <w:rsid w:val="005C6316"/>
    <w:rsid w:val="005E3EB7"/>
    <w:rsid w:val="006E1647"/>
    <w:rsid w:val="006F2BCD"/>
    <w:rsid w:val="007067AD"/>
    <w:rsid w:val="00771E12"/>
    <w:rsid w:val="007C4926"/>
    <w:rsid w:val="007C5FC9"/>
    <w:rsid w:val="007E6C59"/>
    <w:rsid w:val="0080629B"/>
    <w:rsid w:val="00814FDD"/>
    <w:rsid w:val="00841575"/>
    <w:rsid w:val="008737EA"/>
    <w:rsid w:val="00877A7B"/>
    <w:rsid w:val="00880D71"/>
    <w:rsid w:val="008833E8"/>
    <w:rsid w:val="00942D57"/>
    <w:rsid w:val="00962734"/>
    <w:rsid w:val="00976A6A"/>
    <w:rsid w:val="00985388"/>
    <w:rsid w:val="00997040"/>
    <w:rsid w:val="009A015A"/>
    <w:rsid w:val="009C5D67"/>
    <w:rsid w:val="009D107F"/>
    <w:rsid w:val="00A02A37"/>
    <w:rsid w:val="00A43D8D"/>
    <w:rsid w:val="00A560B4"/>
    <w:rsid w:val="00A80DF0"/>
    <w:rsid w:val="00B849FE"/>
    <w:rsid w:val="00C326F1"/>
    <w:rsid w:val="00CA6A1B"/>
    <w:rsid w:val="00D14604"/>
    <w:rsid w:val="00D87731"/>
    <w:rsid w:val="00DF28E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C5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C5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C5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C5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C5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C5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C5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C5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JELIĆ D. d.o.o. Pula</izvorni_sadrzaj>
    <derivirana_varijabla naziv="DomainObject.Predmet.ProtustrankaFormated_1">  JELIĆ D. d.o.o. Pula</derivirana_varijabla>
  </DomainObject.Predmet.ProtustrankaFormated>
  <DomainObject.Predmet.ProtustrankaFormatedOIB>
    <izvorni_sadrzaj>  JELIĆ D. d.o.o. Pula, OIB 21005780780</izvorni_sadrzaj>
    <derivirana_varijabla naziv="DomainObject.Predmet.ProtustrankaFormatedOIB_1">  JELIĆ D. d.o.o. Pula, OIB 21005780780</derivirana_varijabla>
  </DomainObject.Predmet.ProtustrankaFormatedOIB>
  <DomainObject.Predmet.ProtustrankaFormatedWithAdress>
    <izvorni_sadrzaj> JELIĆ D. d.o.o. Pula, Portarata 7, 52100 Pula</izvorni_sadrzaj>
    <derivirana_varijabla naziv="DomainObject.Predmet.ProtustrankaFormatedWithAdress_1"> JELIĆ D. d.o.o. Pula, Portarata 7, 52100 Pula</derivirana_varijabla>
  </DomainObject.Predmet.ProtustrankaFormatedWithAdress>
  <DomainObject.Predmet.ProtustrankaFormatedWithAdressOIB>
    <izvorni_sadrzaj> JELIĆ D. d.o.o. Pula, OIB 21005780780, Portarata 7, 52100 Pula</izvorni_sadrzaj>
    <derivirana_varijabla naziv="DomainObject.Predmet.ProtustrankaFormatedWithAdressOIB_1"> JELIĆ D. d.o.o. Pula, OIB 21005780780, Portarata 7, 52100 Pula</derivirana_varijabla>
  </DomainObject.Predmet.ProtustrankaFormatedWithAdressOIB>
  <DomainObject.Predmet.ProtustrankaWithAdress>
    <izvorni_sadrzaj>JELIĆ D. d.o.o. Pula Portarata 7, 52100 Pula</izvorni_sadrzaj>
    <derivirana_varijabla naziv="DomainObject.Predmet.ProtustrankaWithAdress_1">JELIĆ D. d.o.o. Pula Portarata 7, 52100 Pula</derivirana_varijabla>
  </DomainObject.Predmet.ProtustrankaWithAdress>
  <DomainObject.Predmet.ProtustrankaWithAdressOIB>
    <izvorni_sadrzaj>JELIĆ D. d.o.o. Pula, OIB 21005780780, Portarata 7, 52100 Pula</izvorni_sadrzaj>
    <derivirana_varijabla naziv="DomainObject.Predmet.ProtustrankaWithAdressOIB_1">JELIĆ D. d.o.o. Pula, OIB 21005780780, Portarata 7, 52100 Pula</derivirana_varijabla>
  </DomainObject.Predmet.ProtustrankaWithAdressOIB>
  <DomainObject.Predmet.ProtustrankaNazivFormated>
    <izvorni_sadrzaj>JELIĆ D. d.o.o. Pula</izvorni_sadrzaj>
    <derivirana_varijabla naziv="DomainObject.Predmet.ProtustrankaNazivFormated_1">JELIĆ D. d.o.o. Pula</derivirana_varijabla>
  </DomainObject.Predmet.ProtustrankaNazivFormated>
  <DomainObject.Predmet.ProtustrankaNazivFormatedOIB>
    <izvorni_sadrzaj>JELIĆ D. d.o.o. Pula, OIB 21005780780</izvorni_sadrzaj>
    <derivirana_varijabla naziv="DomainObject.Predmet.ProtustrankaNazivFormatedOIB_1">JELIĆ D. d.o.o. Pula, OIB 21005780780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13073.25</izvorni_sadrzaj>
    <derivirana_varijabla naziv="DomainObject.Predmet.TrenutnaVrijednost_1">13073.25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JELIĆ D. d.o.o. Pula</item>
    </izvorni_sadrzaj>
    <derivirana_varijabla naziv="DomainObject.Predmet.ProtuStrankaListFormated_1">
      <item>JELIĆ D. d.o.o. Pula</item>
    </derivirana_varijabla>
  </DomainObject.Predmet.ProtuStrankaListFormated>
  <DomainObject.Predmet.ProtuStrankaListFormatedOIB>
    <izvorni_sadrzaj>
      <item>JELIĆ D. d.o.o. Pula, OIB 21005780780</item>
    </izvorni_sadrzaj>
    <derivirana_varijabla naziv="DomainObject.Predmet.ProtuStrankaListFormatedOIB_1">
      <item>JELIĆ D. d.o.o. Pula, OIB 21005780780</item>
    </derivirana_varijabla>
  </DomainObject.Predmet.ProtuStrankaListFormatedOIB>
  <DomainObject.Predmet.ProtuStrankaListFormatedWithAdress>
    <izvorni_sadrzaj>
      <item>JELIĆ D. d.o.o. Pula, Portarata 7, 52100 Pula</item>
    </izvorni_sadrzaj>
    <derivirana_varijabla naziv="DomainObject.Predmet.ProtuStrankaListFormatedWithAdress_1">
      <item>JELIĆ D. d.o.o. Pula, Portarata 7, 52100 Pula</item>
    </derivirana_varijabla>
  </DomainObject.Predmet.ProtuStrankaListFormatedWithAdress>
  <DomainObject.Predmet.ProtuStrankaListFormatedWithAdressOIB>
    <izvorni_sadrzaj>
      <item>JELIĆ D. d.o.o. Pula, OIB 21005780780, Portarata 7, 52100 Pula</item>
    </izvorni_sadrzaj>
    <derivirana_varijabla naziv="DomainObject.Predmet.ProtuStrankaListFormatedWithAdressOIB_1">
      <item>JELIĆ D. d.o.o. Pula, OIB 21005780780, Portarata 7, 52100 Pula</item>
    </derivirana_varijabla>
  </DomainObject.Predmet.ProtuStrankaListFormatedWithAdressOIB>
  <DomainObject.Predmet.ProtuStrankaListNazivFormated>
    <izvorni_sadrzaj>
      <item>JELIĆ D. d.o.o. Pula</item>
    </izvorni_sadrzaj>
    <derivirana_varijabla naziv="DomainObject.Predmet.ProtuStrankaListNazivFormated_1">
      <item>JELIĆ D. d.o.o. Pula</item>
    </derivirana_varijabla>
  </DomainObject.Predmet.ProtuStrankaListNazivFormated>
  <DomainObject.Predmet.ProtuStrankaListNazivFormatedOIB>
    <izvorni_sadrzaj>
      <item>JELIĆ D. d.o.o. Pula, OIB 21005780780</item>
    </izvorni_sadrzaj>
    <derivirana_varijabla naziv="DomainObject.Predmet.ProtuStrankaListNazivFormatedOIB_1">
      <item>JELIĆ D. d.o.o. Pula, OIB 21005780780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JELIĆ D. d.o.o. Pula</izvorni_sadrzaj>
    <derivirana_varijabla naziv="DomainObject.Predmet.ProtustrankaIDrugi_1">JELIĆ 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JELIĆ D. d.o.o. Pula, OIB 21005780780, Portarata 7, 52100 Pula</izvorni_sadrzaj>
    <derivirana_varijabla naziv="DomainObject.Predmet.ProtustrankaIDrugiAdressOIB_1">JELIĆ D. d.o.o. Pula, OIB 21005780780, Portarata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JELIĆ D. d.o.o. Pula</item>
    </izvorni_sadrzaj>
    <derivirana_varijabla naziv="DomainObject.Predmet.SudioniciListNaziv_1">
      <item>FINANCIJSKA AGENCIJA, RC RIJEKA, PODRUŽNICA PULA, PULA</item>
      <item>JELIĆ 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JELIĆ D. d.o.o. Pula, OIB 21005780780, Portarata 7,52100 Pula</item>
    </izvorni_sadrzaj>
    <derivirana_varijabla naziv="DomainObject.Predmet.SudioniciListAdressOIB_1">
      <item>FINANCIJSKA AGENCIJA, RC RIJEKA, PODRUŽNICA PULA, PULA, OIB 85821130368, Giardini 5,52100 Pula</item>
      <item>JELIĆ D. d.o.o. Pula, OIB 21005780780, Portarata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21005780780</item>
    </izvorni_sadrzaj>
    <derivirana_varijabla naziv="DomainObject.Predmet.SudioniciListNazivOIB_1">
      <item>, OIB 85821130368</item>
      <item>, OIB 21005780780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D3CF7-9C5B-419D-A747-5950D4EA7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2544</properties:Characters>
  <properties:Lines>68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2016-11-02T11:20:00Z</dcterms:created>
  <dc:creator>Jasmina Matika</dc:creator>
  <cp:lastModifiedBy>Sanja Lakošeljac</cp:lastModifiedBy>
  <dcterms:modified xmlns:xsi="http://www.w3.org/2001/XMLSchema-instance" xsi:type="dcterms:W3CDTF">2016-11-02T13:47:00Z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