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3e76" w14:paraId="bb53e76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3A275B">
        <w:t xml:space="preserve">                       70. St-2832</w:t>
      </w:r>
      <w:r w:rsidR="0075137A">
        <w:t>/</w:t>
      </w:r>
      <w:r w:rsidR="003E205A">
        <w:t>20</w:t>
      </w:r>
      <w:r w:rsidR="0075137A">
        <w:t>15</w:t>
      </w:r>
    </w:p>
    <w:p w:rsidRDefault="00474683" w:rsidP="0070027B" w:rsidR="0070027B" w:rsidRPr="0010389C">
      <w:pPr>
        <w:jc w:val="both"/>
      </w:pPr>
      <w:r>
        <w:t xml:space="preserve">ZAGREB,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3E205A" w:rsidR="00F53CE9" w:rsidRPr="003E205A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>Stečajna masa iza</w:t>
      </w:r>
      <w:r w:rsidR="003A275B">
        <w:rPr>
          <w:lang w:val="pt-BR"/>
        </w:rPr>
        <w:t xml:space="preserve"> </w:t>
      </w:r>
      <w:r w:rsidR="003A275B" w:rsidRPr="003A275B">
        <w:t xml:space="preserve"> </w:t>
      </w:r>
      <w:r w:rsidR="003A275B" w:rsidRPr="003A275B">
        <w:rPr>
          <w:lang w:val="pt-BR"/>
        </w:rPr>
        <w:t>OVO NOVO - 95. d.o.o.</w:t>
      </w:r>
      <w:r w:rsidR="003E205A" w:rsidRPr="003E205A">
        <w:rPr>
          <w:lang w:val="pt-BR"/>
        </w:rPr>
        <w:t xml:space="preserve"> </w:t>
      </w:r>
      <w:r w:rsidR="00E21582">
        <w:rPr>
          <w:lang w:val="pt-BR"/>
        </w:rPr>
        <w:t xml:space="preserve"> </w:t>
      </w:r>
      <w:r w:rsidR="003A275B">
        <w:rPr>
          <w:lang w:val="pt-BR"/>
        </w:rPr>
        <w:t xml:space="preserve">OIB: </w:t>
      </w:r>
      <w:r w:rsidR="00E63D71" w:rsidRPr="00E63D71">
        <w:rPr>
          <w:lang w:val="pt-BR"/>
        </w:rPr>
        <w:t>52091155128</w:t>
      </w:r>
      <w:r w:rsidR="00E63D71">
        <w:rPr>
          <w:lang w:val="pt-BR"/>
        </w:rPr>
        <w:t xml:space="preserve">, Zagreb, Zelengaj 75, dana </w:t>
      </w:r>
      <w:r w:rsidR="00F72DC7">
        <w:rPr>
          <w:lang w:val="pt-BR"/>
        </w:rPr>
        <w:t>23</w:t>
      </w:r>
      <w:r w:rsidR="0020732E" w:rsidRPr="0020732E">
        <w:rPr>
          <w:lang w:val="pt-BR"/>
        </w:rPr>
        <w:t>. travnja 2018.</w:t>
      </w: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 xml:space="preserve">tečajne mase iza dužnika </w:t>
      </w:r>
      <w:r w:rsidR="00E63D71" w:rsidRPr="00E63D71">
        <w:t xml:space="preserve">OVO NOVO - 95. d.o.o.  OIB: 52091155128, Zagreb, Zelengaj 75,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C95309">
      <w:pPr>
        <w:jc w:val="both"/>
      </w:pPr>
      <w:r>
        <w:t xml:space="preserve">II  </w:t>
      </w:r>
      <w:r w:rsidR="00FF50D8">
        <w:t xml:space="preserve"> </w:t>
      </w:r>
      <w:r w:rsidR="00AA4945" w:rsidRPr="00AA4945">
        <w:t xml:space="preserve">Sjedište Stečajne mase iza dužnika </w:t>
      </w:r>
      <w:r w:rsidR="00E63D71" w:rsidRPr="00E63D71">
        <w:t>OVO NOVO - 95. d.o.o.  OIB: 5</w:t>
      </w:r>
      <w:r w:rsidR="00666C7F">
        <w:t>2091155128, Zagreb, Zelengaj 75</w:t>
      </w:r>
      <w:r w:rsidR="00E63D71" w:rsidRPr="00E63D71">
        <w:t xml:space="preserve"> </w:t>
      </w:r>
      <w:r w:rsidR="00AA4945" w:rsidRPr="00AA4945">
        <w:t xml:space="preserve">je na adresi ureda stečajnog upravitelja upravitelj </w:t>
      </w:r>
      <w:r w:rsidR="00666C7F" w:rsidRPr="00666C7F">
        <w:t>Ivan Prpić OIB: 16795120342 iz Zagreba, Hruševečka ulica 11</w:t>
      </w:r>
    </w:p>
    <w:p w:rsidRDefault="00666C7F" w:rsidP="00A66484" w:rsidR="00666C7F">
      <w:pPr>
        <w:jc w:val="both"/>
      </w:pPr>
    </w:p>
    <w:p w:rsidRDefault="00A66484" w:rsidP="00A66484" w:rsidR="009301DB">
      <w:pPr>
        <w:jc w:val="both"/>
      </w:pPr>
      <w:r>
        <w:t xml:space="preserve">III </w:t>
      </w:r>
      <w:r w:rsidR="0054093B">
        <w:t xml:space="preserve">Stečajni upravitelj </w:t>
      </w:r>
      <w:r w:rsidR="00666C7F" w:rsidRPr="00666C7F">
        <w:t xml:space="preserve">Ivan Prpić OIB: 16795120342 iz Zagreba, Hruševečka ulica 11 </w:t>
      </w:r>
      <w:r>
        <w:t xml:space="preserve">nastavlja zastupati </w:t>
      </w:r>
      <w:r w:rsidR="009301DB">
        <w:t xml:space="preserve"> stečajnu masu.</w:t>
      </w:r>
    </w:p>
    <w:p w:rsidRDefault="009301DB" w:rsidP="00666C7F" w:rsidR="009301DB"/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21582" w:rsidRPr="00E21582">
        <w:rPr>
          <w:lang w:val="pt-BR"/>
        </w:rPr>
        <w:t>poslovni broj</w:t>
      </w:r>
      <w:r w:rsidR="001D0C65">
        <w:rPr>
          <w:lang w:val="pt-BR"/>
        </w:rPr>
        <w:t xml:space="preserve"> St-2832/2015</w:t>
      </w:r>
      <w:r w:rsidR="00606B5C">
        <w:rPr>
          <w:lang w:val="pt-BR"/>
        </w:rPr>
        <w:t xml:space="preserve"> od 25. siječnja 2016.</w:t>
      </w:r>
      <w:r w:rsidR="000A0F8D" w:rsidRPr="000A0F8D">
        <w:rPr>
          <w:lang w:val="pt-BR"/>
        </w:rPr>
        <w:t xml:space="preserve"> otvoren je stečajni postupak nad dužnikom </w:t>
      </w:r>
      <w:r w:rsidR="00606B5C" w:rsidRPr="00606B5C">
        <w:rPr>
          <w:lang w:val="pt-BR"/>
        </w:rPr>
        <w:t xml:space="preserve">OVO NOVO - 95. d.o.o.  OIB: 52091155128, Zagreb, Zelengaj 75 </w:t>
      </w:r>
      <w:r w:rsidR="000A0F8D" w:rsidRPr="000A0F8D">
        <w:rPr>
          <w:lang w:val="pt-BR"/>
        </w:rPr>
        <w:t xml:space="preserve">(točka I. rješenja), za stečajnog upravitelja imenovan je </w:t>
      </w:r>
      <w:r w:rsidR="00B06DBC" w:rsidRPr="00B06DBC">
        <w:rPr>
          <w:lang w:val="pt-BR"/>
        </w:rPr>
        <w:t xml:space="preserve">Ivan Prpić OIB: 16795120342 iz Zagreba, Hruševečka ulica 11 </w:t>
      </w:r>
      <w:r w:rsidR="000A0F8D" w:rsidRPr="000A0F8D">
        <w:rPr>
          <w:lang w:val="pt-BR"/>
        </w:rPr>
        <w:t>(točka II. rješenja), te istodobno dan dužnikom i zaključen stečajni postupak  (toč. III rješenja).</w:t>
      </w:r>
      <w:r w:rsidR="000A0F8D" w:rsidRPr="000A0F8D">
        <w:rPr>
          <w:lang w:val="pt-BR"/>
        </w:rPr>
        <w:tab/>
      </w:r>
    </w:p>
    <w:p w:rsidRDefault="00740D52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 xml:space="preserve">Odredbom članka 133. stavak 1. SZ-a propisano je da nakon zaključenja stečajnoga postupka prema odredbi članka 132. stavka 2. tog Zakona stečajni upravitelj može u ime i za </w:t>
      </w:r>
      <w:r w:rsidR="000A0F8D" w:rsidRPr="000A0F8D">
        <w:rPr>
          <w:lang w:val="pt-BR"/>
        </w:rPr>
        <w:lastRenderedPageBreak/>
        <w:t>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92003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 xml:space="preserve">Stečajni upravitelj je predložio </w:t>
      </w:r>
      <w:r w:rsidR="00484634" w:rsidRPr="00484634">
        <w:rPr>
          <w:lang w:val="pt-BR"/>
        </w:rPr>
        <w:t xml:space="preserve">sudu upisati stečajnu masu iza navedenog dužnika u sudski registar radi </w:t>
      </w:r>
      <w:r w:rsidR="00E86245">
        <w:rPr>
          <w:lang w:val="pt-BR"/>
        </w:rPr>
        <w:t>naknadne diobe budući je pronađena imovina koja ulazi u stečajnu masu.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F72DC7">
        <w:t>2</w:t>
      </w:r>
      <w:r w:rsidR="007E4237">
        <w:t>3</w:t>
      </w:r>
      <w:r w:rsidR="00C104E4" w:rsidRPr="00C104E4">
        <w:t>. travnja 2018.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7E4237" w:rsidR="00E1163A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71278B">
        <w:t xml:space="preserve">, v.r. </w:t>
      </w:r>
    </w:p>
    <w:p w:rsidRDefault="006103FB" w:rsidP="007E4237" w:rsidR="006103FB">
      <w:pPr>
        <w:pStyle w:val="Tijeloteksta"/>
        <w:ind w:firstLine="612" w:left="5760"/>
        <w:jc w:val="right"/>
      </w:pPr>
      <w:r w:rsidRPr="00310646">
        <w:t xml:space="preserve">                      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E32697" w:rsidP="009301DB" w:rsidR="00E32697">
      <w:pPr>
        <w:jc w:val="both"/>
      </w:pPr>
    </w:p>
    <w:p w:rsidRDefault="0071278B" w:rsidP="004F5146" w:rsidR="0071278B">
      <w:pPr>
        <w:jc w:val="right"/>
      </w:pPr>
      <w:r>
        <w:t>za točnost otpravka-ovlašteni službenik</w:t>
      </w:r>
    </w:p>
    <w:p w:rsidRDefault="0071278B" w:rsidP="004F5146" w:rsidR="0071278B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1278B">
          <w:rPr>
            <w:noProof/>
          </w:rPr>
          <w:t>2</w:t>
        </w:r>
        <w:r>
          <w:fldChar w:fldCharType="end"/>
        </w:r>
        <w:r w:rsidR="00B06DBC">
          <w:tab/>
          <w:t>70. St-2832</w:t>
        </w:r>
        <w:r w:rsidR="00B15477">
          <w:t>/</w:t>
        </w:r>
        <w:r w:rsidR="00A87276">
          <w:t>20</w:t>
        </w:r>
        <w:r w:rsidR="00B15477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6379E"/>
    <w:rsid w:val="00074E9A"/>
    <w:rsid w:val="000A0F8D"/>
    <w:rsid w:val="0010389C"/>
    <w:rsid w:val="00144607"/>
    <w:rsid w:val="001C1157"/>
    <w:rsid w:val="001D0B43"/>
    <w:rsid w:val="001D0C65"/>
    <w:rsid w:val="0020732E"/>
    <w:rsid w:val="0023149C"/>
    <w:rsid w:val="00257FAC"/>
    <w:rsid w:val="002619EB"/>
    <w:rsid w:val="00290380"/>
    <w:rsid w:val="002B4737"/>
    <w:rsid w:val="002C0DAC"/>
    <w:rsid w:val="002C25CA"/>
    <w:rsid w:val="002E0229"/>
    <w:rsid w:val="003115BF"/>
    <w:rsid w:val="00347CA4"/>
    <w:rsid w:val="00350F72"/>
    <w:rsid w:val="00363447"/>
    <w:rsid w:val="00372077"/>
    <w:rsid w:val="0038259F"/>
    <w:rsid w:val="00392E4D"/>
    <w:rsid w:val="003A275B"/>
    <w:rsid w:val="003A7D16"/>
    <w:rsid w:val="003E205A"/>
    <w:rsid w:val="00410190"/>
    <w:rsid w:val="00470722"/>
    <w:rsid w:val="00471353"/>
    <w:rsid w:val="00474683"/>
    <w:rsid w:val="00484634"/>
    <w:rsid w:val="004940BF"/>
    <w:rsid w:val="004963DC"/>
    <w:rsid w:val="004971B3"/>
    <w:rsid w:val="004C5B58"/>
    <w:rsid w:val="004D34E6"/>
    <w:rsid w:val="0051697E"/>
    <w:rsid w:val="005224DC"/>
    <w:rsid w:val="0054093B"/>
    <w:rsid w:val="005448EA"/>
    <w:rsid w:val="005A2B10"/>
    <w:rsid w:val="00603A21"/>
    <w:rsid w:val="00606B5C"/>
    <w:rsid w:val="006103FB"/>
    <w:rsid w:val="00645B73"/>
    <w:rsid w:val="00666C7F"/>
    <w:rsid w:val="00693D34"/>
    <w:rsid w:val="006F05DF"/>
    <w:rsid w:val="0070027B"/>
    <w:rsid w:val="0071278B"/>
    <w:rsid w:val="00740D52"/>
    <w:rsid w:val="0075137A"/>
    <w:rsid w:val="007859F3"/>
    <w:rsid w:val="007A570C"/>
    <w:rsid w:val="007E349A"/>
    <w:rsid w:val="007E4237"/>
    <w:rsid w:val="00830ADC"/>
    <w:rsid w:val="008E59F9"/>
    <w:rsid w:val="008F6699"/>
    <w:rsid w:val="008F76E8"/>
    <w:rsid w:val="00920035"/>
    <w:rsid w:val="009301DB"/>
    <w:rsid w:val="0093392E"/>
    <w:rsid w:val="00975210"/>
    <w:rsid w:val="009B52EA"/>
    <w:rsid w:val="009B647C"/>
    <w:rsid w:val="009B7AB6"/>
    <w:rsid w:val="009C6B90"/>
    <w:rsid w:val="009E4E4C"/>
    <w:rsid w:val="00A66484"/>
    <w:rsid w:val="00A87276"/>
    <w:rsid w:val="00A93839"/>
    <w:rsid w:val="00AA4945"/>
    <w:rsid w:val="00AC0887"/>
    <w:rsid w:val="00AD1CFD"/>
    <w:rsid w:val="00AE30AB"/>
    <w:rsid w:val="00B06DBC"/>
    <w:rsid w:val="00B15477"/>
    <w:rsid w:val="00B6336F"/>
    <w:rsid w:val="00B8024A"/>
    <w:rsid w:val="00BD17D3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C6A3E"/>
    <w:rsid w:val="00CE7E27"/>
    <w:rsid w:val="00D555E1"/>
    <w:rsid w:val="00D85CC6"/>
    <w:rsid w:val="00DC268C"/>
    <w:rsid w:val="00DD4CDB"/>
    <w:rsid w:val="00E1163A"/>
    <w:rsid w:val="00E21582"/>
    <w:rsid w:val="00E23F79"/>
    <w:rsid w:val="00E32697"/>
    <w:rsid w:val="00E46026"/>
    <w:rsid w:val="00E63D71"/>
    <w:rsid w:val="00E67E76"/>
    <w:rsid w:val="00E81487"/>
    <w:rsid w:val="00E86245"/>
    <w:rsid w:val="00EA26B7"/>
    <w:rsid w:val="00EB51F8"/>
    <w:rsid w:val="00EF2E38"/>
    <w:rsid w:val="00F207C5"/>
    <w:rsid w:val="00F24636"/>
    <w:rsid w:val="00F51E11"/>
    <w:rsid w:val="00F53CE9"/>
    <w:rsid w:val="00F61CF3"/>
    <w:rsid w:val="00F72DC7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2016.</izvorni_sadrzaj>
    <derivirana_varijabla naziv="DomainObject.Predmet.DatumRjesavanja_1">27.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St-2832/2015</izvorni_sadrzaj>
    <derivirana_varijabla naziv="DomainObject.Predmet.OznakaBroj_1">St-2832/2015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 NOVO - 95. d.o.o.</izvorni_sadrzaj>
    <derivirana_varijabla naziv="DomainObject.Predmet.ProtustrankaFormated_1">  OVO NOVO - 95. d.o.o.</derivirana_varijabla>
  </DomainObject.Predmet.ProtustrankaFormated>
  <DomainObject.Predmet.ProtustrankaFormatedOIB>
    <izvorni_sadrzaj>  OVO NOVO - 95. d.o.o., OIB 52091155128</izvorni_sadrzaj>
    <derivirana_varijabla naziv="DomainObject.Predmet.ProtustrankaFormatedOIB_1">  OVO NOVO - 95. d.o.o., OIB 52091155128</derivirana_varijabla>
  </DomainObject.Predmet.ProtustrankaFormatedOIB>
  <DomainObject.Predmet.ProtustrankaFormatedWithAdress>
    <izvorni_sadrzaj> OVO NOVO - 95. d.o.o., Zelengaj 75, 10000 Zagreb</izvorni_sadrzaj>
    <derivirana_varijabla naziv="DomainObject.Predmet.ProtustrankaFormatedWithAdress_1"> OVO NOVO - 95. d.o.o., Zelengaj 75, 10000 Zagreb</derivirana_varijabla>
  </DomainObject.Predmet.ProtustrankaFormatedWithAdress>
  <DomainObject.Predmet.ProtustrankaFormatedWithAdressOIB>
    <izvorni_sadrzaj> OVO NOVO - 95. d.o.o., OIB 52091155128, Zelengaj 75, 10000 Zagreb</izvorni_sadrzaj>
    <derivirana_varijabla naziv="DomainObject.Predmet.ProtustrankaFormatedWithAdressOIB_1"> OVO NOVO - 95. d.o.o., OIB 52091155128, Zelengaj 75, 10000 Zagreb</derivirana_varijabla>
  </DomainObject.Predmet.ProtustrankaFormatedWithAdressOIB>
  <DomainObject.Predmet.ProtustrankaWithAdress>
    <izvorni_sadrzaj>OVO NOVO - 95. d.o.o. Zelengaj 75, 10000 Zagreb</izvorni_sadrzaj>
    <derivirana_varijabla naziv="DomainObject.Predmet.ProtustrankaWithAdress_1">OVO NOVO - 95. d.o.o. Zelengaj 75, 10000 Zagreb</derivirana_varijabla>
  </DomainObject.Predmet.ProtustrankaWithAdress>
  <DomainObject.Predmet.ProtustrankaWithAdressOIB>
    <izvorni_sadrzaj>OVO NOVO - 95. d.o.o., OIB 52091155128, Zelengaj 75, 10000 Zagreb</izvorni_sadrzaj>
    <derivirana_varijabla naziv="DomainObject.Predmet.ProtustrankaWithAdressOIB_1">OVO NOVO - 95. d.o.o., OIB 52091155128, Zelengaj 75, 10000 Zagreb</derivirana_varijabla>
  </DomainObject.Predmet.ProtustrankaWithAdressOIB>
  <DomainObject.Predmet.ProtustrankaNazivFormated>
    <izvorni_sadrzaj>OVO NOVO - 95. d.o.o.</izvorni_sadrzaj>
    <derivirana_varijabla naziv="DomainObject.Predmet.ProtustrankaNazivFormated_1">OVO NOVO - 95. d.o.o.</derivirana_varijabla>
  </DomainObject.Predmet.ProtustrankaNazivFormated>
  <DomainObject.Predmet.ProtustrankaNazivFormatedOIB>
    <izvorni_sadrzaj>OVO NOVO - 95. d.o.o., OIB 52091155128</izvorni_sadrzaj>
    <derivirana_varijabla naziv="DomainObject.Predmet.ProtustrankaNazivFormatedOIB_1">OVO NOVO - 95. d.o.o., OIB 52091155128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OVO NOVO - 95. d.o.o.</item>
    </izvorni_sadrzaj>
    <derivirana_varijabla naziv="DomainObject.Predmet.ProtuStrankaListFormated_1">
      <item>OVO NOVO - 95. d.o.o.</item>
    </derivirana_varijabla>
  </DomainObject.Predmet.ProtuStrankaListFormated>
  <DomainObject.Predmet.ProtuStrankaListFormatedOIB>
    <izvorni_sadrzaj>
      <item>OVO NOVO - 95. d.o.o., OIB 52091155128</item>
    </izvorni_sadrzaj>
    <derivirana_varijabla naziv="DomainObject.Predmet.ProtuStrankaListFormatedOIB_1">
      <item>OVO NOVO - 95. d.o.o., OIB 52091155128</item>
    </derivirana_varijabla>
  </DomainObject.Predmet.ProtuStrankaListFormatedOIB>
  <DomainObject.Predmet.ProtuStrankaListFormatedWithAdress>
    <izvorni_sadrzaj>
      <item>OVO NOVO - 95. d.o.o., Zelengaj 75, 10000 Zagreb</item>
    </izvorni_sadrzaj>
    <derivirana_varijabla naziv="DomainObject.Predmet.ProtuStrankaListFormatedWithAdress_1">
      <item>OVO NOVO - 95. d.o.o., Zelengaj 75, 10000 Zagreb</item>
    </derivirana_varijabla>
  </DomainObject.Predmet.ProtuStrankaListFormatedWithAdress>
  <DomainObject.Predmet.ProtuStrankaListFormatedWithAdressOIB>
    <izvorni_sadrzaj>
      <item>OVO NOVO - 95. d.o.o., OIB 52091155128, Zelengaj 75, 10000 Zagreb</item>
    </izvorni_sadrzaj>
    <derivirana_varijabla naziv="DomainObject.Predmet.ProtuStrankaListFormatedWithAdressOIB_1">
      <item>OVO NOVO - 95. d.o.o., OIB 52091155128, Zelengaj 75, 10000 Zagreb</item>
    </derivirana_varijabla>
  </DomainObject.Predmet.ProtuStrankaListFormatedWithAdressOIB>
  <DomainObject.Predmet.ProtuStrankaListNazivFormated>
    <izvorni_sadrzaj>
      <item>OVO NOVO - 95. d.o.o.</item>
    </izvorni_sadrzaj>
    <derivirana_varijabla naziv="DomainObject.Predmet.ProtuStrankaListNazivFormated_1">
      <item>OVO NOVO - 95. d.o.o.</item>
    </derivirana_varijabla>
  </DomainObject.Predmet.ProtuStrankaListNazivFormated>
  <DomainObject.Predmet.ProtuStrankaListNazivFormatedOIB>
    <izvorni_sadrzaj>
      <item>OVO NOVO - 95. d.o.o., OIB 52091155128</item>
    </izvorni_sadrzaj>
    <derivirana_varijabla naziv="DomainObject.Predmet.ProtuStrankaListNazivFormatedOIB_1">
      <item>OVO NOVO - 95. d.o.o., OIB 52091155128</item>
    </derivirana_varijabla>
  </DomainObject.Predmet.ProtuStrankaListNazivFormatedOIB>
  <DomainObject.Predmet.OstaliListFormated>
    <izvorni_sadrzaj>
      <item>Dragoja Simić</item>
    </izvorni_sadrzaj>
    <derivirana_varijabla naziv="DomainObject.Predmet.OstaliListFormated_1">
      <item>Dragoja Simić</item>
    </derivirana_varijabla>
  </DomainObject.Predmet.OstaliListFormated>
  <DomainObject.Predmet.OstaliListFormatedOIB>
    <izvorni_sadrzaj>
      <item>Dragoja Simić, OIB 62304163958</item>
    </izvorni_sadrzaj>
    <derivirana_varijabla naziv="DomainObject.Predmet.OstaliListFormatedOIB_1">
      <item>Dragoja Simić, OIB 62304163958</item>
    </derivirana_varijabla>
  </DomainObject.Predmet.OstaliListFormatedOIB>
  <DomainObject.Predmet.OstaliListFormatedWithAdress>
    <izvorni_sadrzaj>
      <item>Dragoja Simić, Zelengaj 75, Zagreb</item>
    </izvorni_sadrzaj>
    <derivirana_varijabla naziv="DomainObject.Predmet.OstaliListFormatedWithAdress_1">
      <item>Dragoja Simić, Zelengaj 75, Zagreb</item>
    </derivirana_varijabla>
  </DomainObject.Predmet.OstaliListFormatedWithAdress>
  <DomainObject.Predmet.OstaliListFormatedWithAdressOIB>
    <izvorni_sadrzaj>
      <item>Dragoja Simić, OIB 62304163958, Zelengaj 75, Zagreb</item>
    </izvorni_sadrzaj>
    <derivirana_varijabla naziv="DomainObject.Predmet.OstaliListFormatedWithAdressOIB_1">
      <item>Dragoja Simić, OIB 62304163958, Zelengaj 75, Zagreb</item>
    </derivirana_varijabla>
  </DomainObject.Predmet.OstaliListFormatedWithAdressOIB>
  <DomainObject.Predmet.OstaliListNazivFormated>
    <izvorni_sadrzaj>
      <item>Dragoja Simić</item>
    </izvorni_sadrzaj>
    <derivirana_varijabla naziv="DomainObject.Predmet.OstaliListNazivFormated_1">
      <item>Dragoja Simić</item>
    </derivirana_varijabla>
  </DomainObject.Predmet.OstaliListNazivFormated>
  <DomainObject.Predmet.OstaliListNazivFormatedOIB>
    <izvorni_sadrzaj>
      <item>Dragoja Simić, OIB 62304163958</item>
    </izvorni_sadrzaj>
    <derivirana_varijabla naziv="DomainObject.Predmet.OstaliListNazivFormatedOIB_1">
      <item>Dragoja Simić, OIB 62304163958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OVO NOVO - 95. d.o.o.</izvorni_sadrzaj>
    <derivirana_varijabla naziv="DomainObject.Predmet.ProtustrankaIDrugi_1">OVO NOVO - 95.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OVO NOVO - 95. d.o.o., OIB 52091155128, Zelengaj 75, 10000 Zagreb</izvorni_sadrzaj>
    <derivirana_varijabla naziv="DomainObject.Predmet.ProtustrankaIDrugiAdressOIB_1">OVO NOVO - 95. d.o.o., OIB 52091155128,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2016.</izvorni_sadrzaj>
    <derivirana_varijabla naziv="DomainObject.Predmet.OdlukaRjesenje.DatumDonosenjaOdluke_1">25. siječnja 2016.</derivirana_varijabla>
  </DomainObject.Predmet.OdlukaRjesenje.DatumDonosenjaOdluke>
  <DomainObject.Predmet.OdlukaRjesenje.DatumPravomocnosti>
    <izvorni_sadrzaj>11. veljače 2016.</izvorni_sadrzaj>
    <derivirana_varijabla naziv="DomainObject.Predmet.OdlukaRjesenje.DatumPravomocnosti_1">11. veljače 2016.</derivirana_varijabla>
  </DomainObject.Predmet.OdlukaRjesenje.DatumPravomocnosti>
  <DomainObject.Predmet.OdlukaRjesenje.Oznaka>
    <izvorni_sadrzaj>St-2832/2015-9</izvorni_sadrzaj>
    <derivirana_varijabla naziv="DomainObject.Predmet.OdlukaRjesenje.Oznaka_1">St-2832/2015-9</derivirana_varijabla>
  </DomainObject.Predmet.OdlukaRjesenje.Oznaka>
  <DomainObject.Predmet.SudioniciListNaziv>
    <izvorni_sadrzaj>
      <item>FINA Regionalni centar Zagreb</item>
      <item>OVO NOVO - 95. d.o.o.</item>
      <item>Dragoja Simić</item>
    </izvorni_sadrzaj>
    <derivirana_varijabla naziv="DomainObject.Predmet.SudioniciListNaziv_1">
      <item>FINA Regionalni centar Zagreb</item>
      <item>OVO NOVO - 95. d.o.o.</item>
      <item>Dragoja Simić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OVO NOVO - 95. d.o.o., OIB 52091155128, Zelengaj 75,10000 Zagreb</item>
      <item>Dragoja Simić, OIB 62304163958, Zelengaj 75,Zagreb</item>
    </izvorni_sadrzaj>
    <derivirana_varijabla naziv="DomainObject.Predmet.SudioniciListAdressOIB_1">
      <item>FINA Regionalni centar Zagreb, OIB 85821130368, Trg svibanjskih žrtava 1995. 1,10000 Zagreb</item>
      <item>OVO NOVO - 95. d.o.o., OIB 52091155128, Zelengaj 75,10000 Zagreb</item>
      <item>Dragoja Simić, OIB 62304163958, Zelengaj 75,Zagreb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52091155128</item>
      <item>, OIB 62304163958</item>
    </izvorni_sadrzaj>
    <derivirana_varijabla naziv="DomainObject.Predmet.SudioniciListNazivOIB_1">
      <item>, OIB 85821130368</item>
      <item>, OIB 52091155128</item>
      <item>, OIB 62304163958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3676</properties:Characters>
  <properties:Lines>83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2018-04-13T09:37:00Z</dcterms:created>
  <dc:creator>gzubak</dc:creator>
  <cp:lastModifiedBy>Mirjana Gašparić</cp:lastModifiedBy>
  <cp:lastPrinted>2018-04-23T07:55:00Z</cp:lastPrinted>
  <dcterms:modified xmlns:xsi="http://www.w3.org/2001/XMLSchema-instance" xsi:type="dcterms:W3CDTF">2018-04-23T07:55:00Z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(St-2832-15 UPIS STEČAJNE MASE 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