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fdaf" w14:paraId="8a2fdaf" w:rsidRDefault="002F357C" w:rsidP="00345FCD" w:rsidR="00345FCD" w:rsidRPr="007F25C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F25C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7F25C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25C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7F25C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F25C0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7F25C0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hAnsi="Times New Roman" w:ascii="Times New Roman"/>
          <w:sz w:val="24"/>
          <w:szCs w:val="24"/>
        </w:rPr>
        <w:t>Zagreb, Amruševa 2/II</w:t>
      </w:r>
      <w:r w:rsidRPr="007F25C0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7E9" w:rsidRPr="007F25C0">
        <w:rPr>
          <w:rFonts w:cs="Times New Roman" w:hAnsi="Times New Roman" w:ascii="Times New Roman"/>
          <w:sz w:val="24"/>
          <w:szCs w:val="24"/>
        </w:rPr>
        <w:t>BILJAR OPREMA d.o.o., Zagreb, Horvatova 13 E, OIB: 73010383671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7F25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7E9" w:rsidRPr="007F25C0">
        <w:rPr>
          <w:rFonts w:cs="Times New Roman" w:hAnsi="Times New Roman" w:ascii="Times New Roman"/>
          <w:sz w:val="24"/>
          <w:szCs w:val="24"/>
        </w:rPr>
        <w:t>BILJAR OPREMA d.o.o., Zagreb, Horvatova 13 E, OIB: 73010383671</w:t>
      </w:r>
      <w:r w:rsidR="00C149FF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7F25C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7F25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7E9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Valentino Košćak</w:t>
      </w:r>
      <w:r w:rsidR="00EB15F6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5C6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="002A2A1A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7E9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Zagreba, Marijana Dragmana 4</w:t>
      </w:r>
      <w:r w:rsidR="00030991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B15F6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C47E9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83789090520</w:t>
      </w:r>
      <w:r w:rsidR="008135C6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7F25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7E9" w:rsidRPr="007F25C0">
        <w:rPr>
          <w:rFonts w:cs="Times New Roman" w:hAnsi="Times New Roman" w:ascii="Times New Roman"/>
          <w:sz w:val="24"/>
          <w:szCs w:val="24"/>
        </w:rPr>
        <w:t>BILJAR OPREMA d.o.o., Zagreb, Horvatova 13 E, OIB: 73010383671</w:t>
      </w:r>
      <w:r w:rsidR="00EB15F6" w:rsidRPr="007F25C0">
        <w:rPr>
          <w:rFonts w:cs="Times New Roman" w:hAnsi="Times New Roman" w:ascii="Times New Roman"/>
          <w:sz w:val="24"/>
          <w:szCs w:val="24"/>
        </w:rPr>
        <w:t xml:space="preserve"> 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7F25C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7F25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7F25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84C3D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53C05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761C1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2016.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E53C05" w:rsidRPr="007F25C0">
        <w:rPr>
          <w:rFonts w:cs="Times New Roman" w:hAnsi="Times New Roman" w:ascii="Times New Roman"/>
          <w:sz w:val="24"/>
          <w:szCs w:val="24"/>
        </w:rPr>
        <w:t>BILJAR OPREMA d.o.o., Zagreb, Horvatova 13 E, OIB: 73010383671</w:t>
      </w:r>
      <w:r w:rsidR="00184C3D" w:rsidRPr="007F25C0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7F25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8C38CD">
        <w:rPr>
          <w:rFonts w:cs="Times New Roman" w:eastAsia="Times New Roman" w:hAnsi="Times New Roman" w:ascii="Times New Roman"/>
          <w:sz w:val="24"/>
          <w:szCs w:val="24"/>
          <w:lang w:eastAsia="hr-HR"/>
        </w:rPr>
        <w:t>7004</w:t>
      </w:r>
      <w:r w:rsidR="006761C1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  <w:r w:rsidR="00026C85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184C3D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761C1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7F25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7F25C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7F25C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7F25C0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7F25C0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7F25C0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7F25C0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7F25C0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7F25C0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7F25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7F25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7F25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7F25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7F25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7F25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7F25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7F25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7F25C0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7F25C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7F25C0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7F25C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58C2" w:rsidP="00345FCD" w:rsidR="00C97E01" w:rsidRPr="007F25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7F25C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5058C2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>Poslovni broj: 58. St-7004/2016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5058C2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7956CF">
          <w:rPr>
            <w:b/>
          </w:rPr>
          <w:t>7004</w:t>
        </w:r>
        <w:r>
          <w:rPr>
            <w:b/>
          </w:rPr>
          <w:t>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84C3D"/>
    <w:rsid w:val="001949A3"/>
    <w:rsid w:val="002A2A1A"/>
    <w:rsid w:val="002A4819"/>
    <w:rsid w:val="002B1598"/>
    <w:rsid w:val="002C1AEF"/>
    <w:rsid w:val="002F357C"/>
    <w:rsid w:val="002F35AE"/>
    <w:rsid w:val="00330535"/>
    <w:rsid w:val="00345FCD"/>
    <w:rsid w:val="003C1974"/>
    <w:rsid w:val="003D0E0E"/>
    <w:rsid w:val="00421DA5"/>
    <w:rsid w:val="00446C4D"/>
    <w:rsid w:val="004815DA"/>
    <w:rsid w:val="0049411B"/>
    <w:rsid w:val="00495F55"/>
    <w:rsid w:val="004C47E9"/>
    <w:rsid w:val="004C7E19"/>
    <w:rsid w:val="005058C2"/>
    <w:rsid w:val="00575278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38CD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17903"/>
    <w:rsid w:val="00D6564F"/>
    <w:rsid w:val="00DB3F0C"/>
    <w:rsid w:val="00DE4E4A"/>
    <w:rsid w:val="00E3064C"/>
    <w:rsid w:val="00E434B2"/>
    <w:rsid w:val="00E53C05"/>
    <w:rsid w:val="00EB15F6"/>
    <w:rsid w:val="00EC49B8"/>
    <w:rsid w:val="00ED487B"/>
    <w:rsid w:val="00ED4D5F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7004</izvorni_sadrzaj>
    <derivirana_varijabla naziv="DomainObject.Predmet.Broj_1">7004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St-7004/2016</izvorni_sadrzaj>
    <derivirana_varijabla naziv="DomainObject.Predmet.OznakaBroj_1">St-7004/2016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OPREMA d.o.o.</izvorni_sadrzaj>
    <derivirana_varijabla naziv="DomainObject.Predmet.ProtustrankaFormated_1">  BILJAR OPREMA d.o.o.</derivirana_varijabla>
  </DomainObject.Predmet.ProtustrankaFormated>
  <DomainObject.Predmet.ProtustrankaFormatedOIB>
    <izvorni_sadrzaj>  BILJAR OPREMA d.o.o., OIB 73010383671</izvorni_sadrzaj>
    <derivirana_varijabla naziv="DomainObject.Predmet.ProtustrankaFormatedOIB_1">  BILJAR OPREMA d.o.o., OIB 73010383671</derivirana_varijabla>
  </DomainObject.Predmet.ProtustrankaFormatedOIB>
  <DomainObject.Predmet.ProtustrankaFormatedWithAdress>
    <izvorni_sadrzaj> BILJAR OPREMA d.o.o., Horvatova 13 E, 10000 Zagreb</izvorni_sadrzaj>
    <derivirana_varijabla naziv="DomainObject.Predmet.ProtustrankaFormatedWithAdress_1"> BILJAR OPREMA d.o.o., Horvatova 13 E, 10000 Zagreb</derivirana_varijabla>
  </DomainObject.Predmet.ProtustrankaFormatedWithAdress>
  <DomainObject.Predmet.ProtustrankaFormatedWithAdressOIB>
    <izvorni_sadrzaj> BILJAR OPREMA d.o.o., OIB 73010383671, Horvatova 13 E, 10000 Zagreb</izvorni_sadrzaj>
    <derivirana_varijabla naziv="DomainObject.Predmet.ProtustrankaFormatedWithAdressOIB_1"> BILJAR OPREMA d.o.o., OIB 73010383671, Horvatova 13 E, 10000 Zagreb</derivirana_varijabla>
  </DomainObject.Predmet.ProtustrankaFormatedWithAdressOIB>
  <DomainObject.Predmet.ProtustrankaWithAdress>
    <izvorni_sadrzaj>BILJAR OPREMA d.o.o. Horvatova 13 E, 10000 Zagreb</izvorni_sadrzaj>
    <derivirana_varijabla naziv="DomainObject.Predmet.ProtustrankaWithAdress_1">BILJAR OPREMA d.o.o. Horvatova 13 E, 10000 Zagreb</derivirana_varijabla>
  </DomainObject.Predmet.ProtustrankaWithAdress>
  <DomainObject.Predmet.ProtustrankaWithAdressOIB>
    <izvorni_sadrzaj>BILJAR OPREMA d.o.o., OIB 73010383671, Horvatova 13 E, 10000 Zagreb</izvorni_sadrzaj>
    <derivirana_varijabla naziv="DomainObject.Predmet.ProtustrankaWithAdressOIB_1">BILJAR OPREMA d.o.o., OIB 73010383671, Horvatova 13 E, 10000 Zagreb</derivirana_varijabla>
  </DomainObject.Predmet.ProtustrankaWithAdressOIB>
  <DomainObject.Predmet.ProtustrankaNazivFormated>
    <izvorni_sadrzaj>BILJAR OPREMA d.o.o.</izvorni_sadrzaj>
    <derivirana_varijabla naziv="DomainObject.Predmet.ProtustrankaNazivFormated_1">BILJAR OPREMA d.o.o.</derivirana_varijabla>
  </DomainObject.Predmet.ProtustrankaNazivFormated>
  <DomainObject.Predmet.ProtustrankaNazivFormatedOIB>
    <izvorni_sadrzaj>BILJAR OPREMA d.o.o., OIB 73010383671</izvorni_sadrzaj>
    <derivirana_varijabla naziv="DomainObject.Predmet.ProtustrankaNazivFormatedOIB_1">BILJAR OPREMA d.o.o., OIB 73010383671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 OPREMA d.o.o.</item>
    </izvorni_sadrzaj>
    <derivirana_varijabla naziv="DomainObject.Predmet.ProtuStrankaListFormated_1">
      <item>BILJAR OPREMA d.o.o.</item>
    </derivirana_varijabla>
  </DomainObject.Predmet.ProtuStrankaListFormated>
  <DomainObject.Predmet.ProtuStrankaListFormatedOIB>
    <izvorni_sadrzaj>
      <item>BILJAR OPREMA d.o.o., OIB 73010383671</item>
    </izvorni_sadrzaj>
    <derivirana_varijabla naziv="DomainObject.Predmet.ProtuStrankaListFormatedOIB_1">
      <item>BILJAR OPREMA d.o.o., OIB 73010383671</item>
    </derivirana_varijabla>
  </DomainObject.Predmet.ProtuStrankaListFormatedOIB>
  <DomainObject.Predmet.ProtuStrankaListFormatedWithAdress>
    <izvorni_sadrzaj>
      <item>BILJAR OPREMA d.o.o., Horvatova 13 E, 10000 Zagreb</item>
    </izvorni_sadrzaj>
    <derivirana_varijabla naziv="DomainObject.Predmet.ProtuStrankaListFormatedWithAdress_1">
      <item>BILJAR OPREMA d.o.o., Horvatova 13 E, 10000 Zagreb</item>
    </derivirana_varijabla>
  </DomainObject.Predmet.ProtuStrankaListFormatedWithAdress>
  <DomainObject.Predmet.ProtuStrankaListFormatedWithAdressOIB>
    <izvorni_sadrzaj>
      <item>BILJAR OPREMA d.o.o., OIB 73010383671, Horvatova 13 E, 10000 Zagreb</item>
    </izvorni_sadrzaj>
    <derivirana_varijabla naziv="DomainObject.Predmet.ProtuStrankaListFormatedWithAdressOIB_1">
      <item>BILJAR OPREMA d.o.o., OIB 73010383671, Horvatova 13 E, 10000 Zagreb</item>
    </derivirana_varijabla>
  </DomainObject.Predmet.ProtuStrankaListFormatedWithAdressOIB>
  <DomainObject.Predmet.ProtuStrankaListNazivFormated>
    <izvorni_sadrzaj>
      <item>BILJAR OPREMA d.o.o.</item>
    </izvorni_sadrzaj>
    <derivirana_varijabla naziv="DomainObject.Predmet.ProtuStrankaListNazivFormated_1">
      <item>BILJAR OPREMA d.o.o.</item>
    </derivirana_varijabla>
  </DomainObject.Predmet.ProtuStrankaListNazivFormated>
  <DomainObject.Predmet.ProtuStrankaListNazivFormatedOIB>
    <izvorni_sadrzaj>
      <item>BILJAR OPREMA d.o.o., OIB 73010383671</item>
    </izvorni_sadrzaj>
    <derivirana_varijabla naziv="DomainObject.Predmet.ProtuStrankaListNazivFormatedOIB_1">
      <item>BILJAR OPREMA d.o.o., OIB 73010383671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 OPREMA d.o.o.</izvorni_sadrzaj>
    <derivirana_varijabla naziv="DomainObject.Predmet.ProtustrankaIDrugi_1">BILJAR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 OPREMA d.o.o., OIB 73010383671, Horvatova 13 E, 10000 Zagreb</izvorni_sadrzaj>
    <derivirana_varijabla naziv="DomainObject.Predmet.ProtustrankaIDrugiAdressOIB_1">BILJAR OPREMA d.o.o., OIB 73010383671, Horvatova 13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BILJAR OPREMA d.o.o.</item>
    </izvorni_sadrzaj>
    <derivirana_varijabla naziv="DomainObject.Predmet.SudioniciListNaziv_1">
      <item>FINA Regionalni centar Zagreb</item>
      <item>BILJAR OPREMA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BILJAR OPREMA d.o.o., OIB 73010383671, Horvatova 13 E,10000 Zagreb</item>
    </izvorni_sadrzaj>
    <derivirana_varijabla naziv="DomainObject.Predmet.SudioniciListAdressOIB_1">
      <item>FINA Regionalni centar Zagreb, OIB 85821130368, Trg svibanjskih žrtava 1995. 1,10000 Zagreb</item>
      <item>BILJAR OPREMA d.o.o., OIB 73010383671, Horvatova 13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73010383671</item>
    </izvorni_sadrzaj>
    <derivirana_varijabla naziv="DomainObject.Predmet.SudioniciListNazivOIB_1">
      <item>, OIB 85821130368</item>
      <item>, OIB 73010383671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2414</properties:Characters>
  <properties:Lines>78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2017-09-07T12:20:00Z</dcterms:created>
  <dc:creator>Joško Livaković</dc:creator>
  <cp:lastModifiedBy>Anđelka Mandarić</cp:lastModifiedBy>
  <cp:lastPrinted>2017-09-07T12:23:00Z</cp:lastPrinted>
  <dcterms:modified xmlns:xsi="http://www.w3.org/2001/XMLSchema-instance" xsi:type="dcterms:W3CDTF">2017-09-08T09:07:00Z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