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5afa" w14:paraId="90c5afa" w:rsidRDefault="003E2EF0" w:rsidP="003E2EF0" w:rsidR="003E2EF0">
      <w:pPr>
        <w:pStyle w:val="Bezproreda"/>
        <w15:collapsed w:val="false"/>
      </w:pPr>
      <w:bookmarkStart w:name="_GoBack" w:id="0"/>
      <w:bookmarkEnd w:id="0"/>
      <w:r>
        <w:t>UNGER STAHLBAU d.o.o. u stečaju                                                St-190/13</w:t>
      </w:r>
    </w:p>
    <w:p w:rsidRDefault="003E2EF0" w:rsidP="003E2EF0" w:rsidR="003E2EF0">
      <w:pPr>
        <w:pStyle w:val="Bezproreda"/>
      </w:pPr>
      <w:r>
        <w:t>Ljudevita Posavskog bb, Sesvete</w:t>
      </w: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  <w:r>
        <w:t xml:space="preserve">                                                         Obrazac 20.</w:t>
      </w:r>
    </w:p>
    <w:p w:rsidRDefault="003E2EF0" w:rsidP="003E2EF0" w:rsidR="003E2EF0">
      <w:pPr>
        <w:pStyle w:val="Bezproreda"/>
      </w:pPr>
      <w:r>
        <w:t xml:space="preserve">                    IZVJEŠĆE STEČAJNOG UPRAVITELJA O TIJEKU STEČAJNOG POSTUPKA I</w:t>
      </w:r>
    </w:p>
    <w:p w:rsidRDefault="003E2EF0" w:rsidP="003E2EF0" w:rsidR="003E2EF0">
      <w:pPr>
        <w:pStyle w:val="Bezproreda"/>
      </w:pPr>
      <w:r>
        <w:t xml:space="preserve">                                               STANJU STEČAJNE MASE</w:t>
      </w: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  <w:r>
        <w:t>TRGOVAČKI SUD U ZAGREBU</w:t>
      </w:r>
    </w:p>
    <w:p w:rsidRDefault="003E2EF0" w:rsidP="003E2EF0" w:rsidR="003E2EF0">
      <w:pPr>
        <w:pStyle w:val="Bezproreda"/>
      </w:pPr>
      <w:r>
        <w:t>Poslovni broj spisa: St-190/13</w:t>
      </w:r>
    </w:p>
    <w:p w:rsidRDefault="003E2EF0" w:rsidP="003E2EF0" w:rsidR="003E2EF0">
      <w:pPr>
        <w:pStyle w:val="Bezproreda"/>
      </w:pPr>
      <w:r>
        <w:t>Dužnik: UNGER STAHLBAU d.o.o. u stečaju</w:t>
      </w:r>
    </w:p>
    <w:p w:rsidRDefault="003E2EF0" w:rsidP="003E2EF0" w:rsidR="003E2EF0">
      <w:pPr>
        <w:pStyle w:val="Bezproreda"/>
      </w:pPr>
      <w:r>
        <w:t xml:space="preserve">              OIB 54357523444, Jl. Posavskog bb, Sesvete</w:t>
      </w: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  <w:r>
        <w:t xml:space="preserve">                                                                                                             </w:t>
      </w:r>
      <w:r w:rsidR="00247146">
        <w:t>Zagreb, 5.6.2018</w:t>
      </w:r>
      <w:r>
        <w:t>.g.</w:t>
      </w: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  <w:r>
        <w:t>I  TIJEK STEČAJNOG POST</w:t>
      </w:r>
      <w:r w:rsidR="00247146">
        <w:t>UPKA  do 5.6.2018.g.</w:t>
      </w: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  <w:r>
        <w:t>Imovinu stečajnog dužnika čine nekretnine upisane u zk.ul. 817, k.o. Sesvete Novo i to lokali  oznake D1-L 132 površine 27,05 m2 (etaža 68), D1-L 131 površine 28,79 m2 ( etaža 67) i D1-L133 površine 23,88 m2 (etaža 69) svi na prvom katu. U naravi su predmetni lokali međusobno povezani, te se isti nalaze u napuštenom tržnom centru u Sesvetama.</w:t>
      </w:r>
      <w:r w:rsidR="00247146">
        <w:t xml:space="preserve"> Kako je već navedeno u prethodnom izvješću, jedan od lokala je prodan u ovršnom postupku Ovrn-1525/11, pri čemu je ovršni sud dopsutio stjecanje nekretnine od razlučnog vjerovnika prijebojem unatoč odredbama članka 164a Stečajnog zakona. Na rješenje o dosudi je izjavljena žalba, te se predmet i nadalje nalazi na drugostupanjskom sudu. </w:t>
      </w: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  <w:r>
        <w:t>Slijedom navedenog, po okončanju postupka povodom žalbe stečajnog dužn</w:t>
      </w:r>
      <w:r w:rsidR="00247146">
        <w:t xml:space="preserve">ika, biti će sukladno pravnoj poziciji poduzete </w:t>
      </w:r>
      <w:r>
        <w:t xml:space="preserve">daljnje </w:t>
      </w:r>
      <w:r w:rsidR="00247146">
        <w:t xml:space="preserve">radnje na </w:t>
      </w:r>
      <w:r>
        <w:t xml:space="preserve">unovčenje predmetnih nekretnina. </w:t>
      </w: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  <w:r>
        <w:t>II STANJE STEČAJNE MASE</w:t>
      </w:r>
    </w:p>
    <w:p w:rsidRDefault="00247146" w:rsidP="003E2EF0" w:rsidR="00247146">
      <w:pPr>
        <w:pStyle w:val="Bezproreda"/>
      </w:pPr>
    </w:p>
    <w:p w:rsidRDefault="00247146" w:rsidP="003E2EF0" w:rsidR="00247146" w:rsidRPr="00247146">
      <w:pPr>
        <w:pStyle w:val="Bezproreda"/>
      </w:pPr>
      <w:r>
        <w:t xml:space="preserve">U odnosu na prethodno izvješća, stečajni dužnik ne ostvaruje bilo kakve daljnje prilive u korist stečajne mase, te ne raspolaže niti minimalnim financijskim sredstvima za pokriće fiksnih operativnih troškova postupka.  </w:t>
      </w:r>
    </w:p>
    <w:p w:rsidRDefault="003E2EF0" w:rsidP="003E2EF0" w:rsidR="003E2EF0">
      <w:pPr>
        <w:pStyle w:val="Bezproreda"/>
        <w:rPr>
          <w:b/>
        </w:rPr>
      </w:pPr>
    </w:p>
    <w:p w:rsidRDefault="00247146" w:rsidP="003E2EF0" w:rsidR="003E2EF0">
      <w:pPr>
        <w:pStyle w:val="Bezproreda"/>
      </w:pPr>
      <w:r>
        <w:t>Slijedom navedenog stečajni dužnik nema sredstava na računu.</w:t>
      </w:r>
    </w:p>
    <w:p w:rsidRDefault="00247146" w:rsidP="003E2EF0" w:rsidR="00247146">
      <w:pPr>
        <w:pStyle w:val="Bezproreda"/>
      </w:pPr>
    </w:p>
    <w:p w:rsidRDefault="003E2EF0" w:rsidP="003E2EF0" w:rsidR="003E2EF0">
      <w:pPr>
        <w:pStyle w:val="Bezproreda"/>
      </w:pPr>
      <w:r>
        <w:t>III RADNJE KOJE ĆE SE PODUZETI U NAREDNOM RAZDOBLJU</w:t>
      </w:r>
    </w:p>
    <w:p w:rsidRDefault="003E2EF0" w:rsidP="003E2EF0" w:rsidR="003E2EF0">
      <w:pPr>
        <w:pStyle w:val="Bezproreda"/>
      </w:pPr>
    </w:p>
    <w:p w:rsidRDefault="00AC3191" w:rsidP="003E2EF0" w:rsidR="003E2EF0">
      <w:pPr>
        <w:pStyle w:val="Bezproreda"/>
      </w:pPr>
      <w:r>
        <w:t>Daljnje radnje će se poduzimati sukladno opisanom u točki I izvješća, a nastavno na pitanje  rješavanja žalbe na rješenje o dosudi .</w:t>
      </w:r>
    </w:p>
    <w:p w:rsidRDefault="003E2EF0" w:rsidP="003E2EF0" w:rsidR="003E2EF0">
      <w:pPr>
        <w:pStyle w:val="Bezproreda"/>
      </w:pPr>
      <w:r>
        <w:t xml:space="preserve">                                                                                          Stečajni upravitelj:</w:t>
      </w:r>
    </w:p>
    <w:p w:rsidRDefault="003E2EF0" w:rsidP="003E2EF0" w:rsidR="003E2EF0">
      <w:pPr>
        <w:pStyle w:val="Bezproreda"/>
      </w:pPr>
    </w:p>
    <w:p w:rsidRDefault="003E2EF0" w:rsidP="003E2EF0" w:rsidR="003E2EF0">
      <w:pPr>
        <w:pStyle w:val="Bezproreda"/>
      </w:pPr>
      <w:r>
        <w:t xml:space="preserve">                                                                                         Zdravko Mitak dipl. oec.</w:t>
      </w:r>
    </w:p>
    <w:p w:rsidRDefault="00A34208" w:rsidR="00A34208"/>
    <w:sectPr w:rsidR="00A3420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C249B9"/>
    <w:multiLevelType w:val="hybridMultilevel"/>
    <w:tmpl w:val="BDD08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EF0"/>
    <w:rsid w:val="00247146"/>
    <w:rsid w:val="003E2EF0"/>
    <w:rsid w:val="00A34208"/>
    <w:rsid w:val="00A662E0"/>
    <w:rsid w:val="00AC3191"/>
    <w:rsid w:val="00CA1F7B"/>
    <w:rsid w:val="00D9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E2EF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93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E2EF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93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1491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2018-06-11T07:15:00Z</dcterms:created>
  <dc:creator>Zdravko</dc:creator>
  <cp:lastModifiedBy>Valentina Delač</cp:lastModifiedBy>
  <cp:lastPrinted>2018-06-05T14:16:00Z</cp:lastPrinted>
  <dcterms:modified xmlns:xsi="http://www.w3.org/2001/XMLSchema-instance" xsi:type="dcterms:W3CDTF">2018-06-11T07:15:00Z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St-190/2013-45 / Podnesak - Izvješće stečajnog upravitelja (UNGER STAHLBAU izv 06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