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a7a0" w14:paraId="af2a7a0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72F27">
        <w:rPr>
          <w:rStyle w:val="Naglaeno"/>
          <w:b w:val="false"/>
        </w:rPr>
        <w:t>281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0D37BD" w:rsidRPr="000D37BD">
        <w:t xml:space="preserve">Seven </w:t>
      </w:r>
      <w:proofErr w:type="spellStart"/>
      <w:r w:rsidR="000D37BD" w:rsidRPr="000D37BD">
        <w:t>Pleiades</w:t>
      </w:r>
      <w:proofErr w:type="spellEnd"/>
      <w:r w:rsidR="000D37BD" w:rsidRPr="000D37BD">
        <w:t xml:space="preserve"> j.d.o.o. za trgovinu i usluge</w:t>
      </w:r>
      <w:r w:rsidR="0049778B">
        <w:t xml:space="preserve"> Zagreb, Remetinečka cesta 113, MBS </w:t>
      </w:r>
      <w:r w:rsidR="0049778B" w:rsidRPr="0049778B">
        <w:t>080950901</w:t>
      </w:r>
      <w:r w:rsidR="0049778B">
        <w:t xml:space="preserve">, OIB </w:t>
      </w:r>
      <w:r w:rsidR="0049778B" w:rsidRPr="0049778B">
        <w:t>56458359297</w:t>
      </w:r>
      <w:r w:rsidR="0049778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9778B">
        <w:t>8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461BC5" w:rsidRPr="000D37BD">
        <w:t xml:space="preserve">Seven </w:t>
      </w:r>
      <w:proofErr w:type="spellStart"/>
      <w:r w:rsidR="00461BC5" w:rsidRPr="000D37BD">
        <w:t>Pleiades</w:t>
      </w:r>
      <w:proofErr w:type="spellEnd"/>
      <w:r w:rsidR="00461BC5" w:rsidRPr="000D37BD">
        <w:t xml:space="preserve"> j.d.o.o. za trgovinu i usluge</w:t>
      </w:r>
      <w:r w:rsidR="00461BC5">
        <w:t xml:space="preserve"> Zagreb, Remetinečka cesta 113, MBS </w:t>
      </w:r>
      <w:r w:rsidR="00461BC5" w:rsidRPr="0049778B">
        <w:t>080950901</w:t>
      </w:r>
      <w:r w:rsidR="00461BC5">
        <w:t xml:space="preserve">, OIB </w:t>
      </w:r>
      <w:r w:rsidR="00461BC5" w:rsidRPr="0049778B">
        <w:t>56458359297</w:t>
      </w:r>
      <w:r w:rsidR="00461BC5">
        <w:t xml:space="preserve">, </w:t>
      </w:r>
      <w:r w:rsidR="00386B0A">
        <w:t xml:space="preserve"> </w:t>
      </w:r>
      <w:r w:rsidR="001A6B83">
        <w:t xml:space="preserve"> </w:t>
      </w:r>
      <w:r w:rsidR="004D3C2C">
        <w:t xml:space="preserve">na temelju neizvršenih osnova za plaćanje </w:t>
      </w:r>
      <w:r>
        <w:t>iznosi</w:t>
      </w:r>
      <w:r w:rsidR="004D3304">
        <w:t xml:space="preserve"> </w:t>
      </w:r>
      <w:r w:rsidR="00461BC5">
        <w:t>69.260,49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461BC5">
        <w:t xml:space="preserve">Juraj </w:t>
      </w:r>
      <w:proofErr w:type="spellStart"/>
      <w:r w:rsidR="00461BC5">
        <w:t>Štibuhar</w:t>
      </w:r>
      <w:proofErr w:type="spellEnd"/>
      <w:r w:rsidR="00461BC5">
        <w:t xml:space="preserve">, Zagreb, Savski Gaj 9, Put 2/A, OIB: </w:t>
      </w:r>
      <w:r w:rsidR="000D5E47">
        <w:t xml:space="preserve">51237981963,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5E47">
        <w:t>281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D5E47">
        <w:t>8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</w:t>
      </w:r>
      <w:r w:rsidR="00A91A40">
        <w:t>9/4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C1B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D37BD"/>
    <w:rsid w:val="000D5E47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A6B83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3AE2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6B0A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1BC5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9778B"/>
    <w:rsid w:val="004A0D7B"/>
    <w:rsid w:val="004A335F"/>
    <w:rsid w:val="004A5A8D"/>
    <w:rsid w:val="004A6F2C"/>
    <w:rsid w:val="004B490A"/>
    <w:rsid w:val="004C3969"/>
    <w:rsid w:val="004C3A48"/>
    <w:rsid w:val="004D3304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1A40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1AB7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7070B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1496C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72F27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E0CE6"/>
    <w:rsid w:val="00F00CBB"/>
    <w:rsid w:val="00F02A50"/>
    <w:rsid w:val="00F040DB"/>
    <w:rsid w:val="00F11F3C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3A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3A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A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A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3A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3A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A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A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Seven Pleiades j.d.o.o. za trgovinu i usluge</izvorni_sadrzaj>
    <derivirana_varijabla naziv="DomainObject.Predmet.ProtustrankaFormated_1">  Seven Pleiades j.d.o.o. za trgovinu i usluge</derivirana_varijabla>
  </DomainObject.Predmet.ProtustrankaFormated>
  <DomainObject.Predmet.ProtustrankaFormatedOIB>
    <izvorni_sadrzaj>  Seven Pleiades j.d.o.o. za trgovinu i usluge, OIB 56458359297</izvorni_sadrzaj>
    <derivirana_varijabla naziv="DomainObject.Predmet.ProtustrankaFormatedOIB_1">  Seven Pleiades j.d.o.o. za trgovinu i usluge, OIB 56458359297</derivirana_varijabla>
  </DomainObject.Predmet.ProtustrankaFormatedOIB>
  <DomainObject.Predmet.ProtustrankaFormatedWithAdress>
    <izvorni_sadrzaj> Seven Pleiades j.d.o.o. za trgovinu i usluge, Remetinečka cesta 113, 10000 Zagreb</izvorni_sadrzaj>
    <derivirana_varijabla naziv="DomainObject.Predmet.ProtustrankaFormatedWithAdress_1"> Seven Pleiades j.d.o.o. za trgovinu i usluge, Remetinečka cesta 113, 10000 Zagreb</derivirana_varijabla>
  </DomainObject.Predmet.ProtustrankaFormatedWithAdress>
  <DomainObject.Predmet.ProtustrankaFormatedWithAdressOIB>
    <izvorni_sadrzaj> Seven Pleiades j.d.o.o. za trgovinu i usluge, OIB 56458359297, Remetinečka cesta 113, 10000 Zagreb</izvorni_sadrzaj>
    <derivirana_varijabla naziv="DomainObject.Predmet.ProtustrankaFormatedWithAdressOIB_1"> Seven Pleiades j.d.o.o. za trgovinu i usluge, OIB 56458359297, Remetinečka cesta 113, 10000 Zagreb</derivirana_varijabla>
  </DomainObject.Predmet.ProtustrankaFormatedWithAdressOIB>
  <DomainObject.Predmet.ProtustrankaWithAdress>
    <izvorni_sadrzaj>Seven Pleiades j.d.o.o. za trgovinu i usluge Remetinečka cesta 113, 10000 Zagreb</izvorni_sadrzaj>
    <derivirana_varijabla naziv="DomainObject.Predmet.ProtustrankaWithAdress_1">Seven Pleiades j.d.o.o. za trgovinu i usluge Remetinečka cesta 113, 10000 Zagreb</derivirana_varijabla>
  </DomainObject.Predmet.ProtustrankaWithAdress>
  <DomainObject.Predmet.ProtustrankaWithAdressOIB>
    <izvorni_sadrzaj>Seven Pleiades j.d.o.o. za trgovinu i usluge, OIB 56458359297, Remetinečka cesta 113, 10000 Zagreb</izvorni_sadrzaj>
    <derivirana_varijabla naziv="DomainObject.Predmet.ProtustrankaWithAdressOIB_1">Seven Pleiades j.d.o.o. za trgovinu i usluge, OIB 56458359297, Remetinečka cesta 113, 10000 Zagreb</derivirana_varijabla>
  </DomainObject.Predmet.ProtustrankaWithAdressOIB>
  <DomainObject.Predmet.ProtustrankaNazivFormated>
    <izvorni_sadrzaj>Seven Pleiades j.d.o.o. za trgovinu i usluge</izvorni_sadrzaj>
    <derivirana_varijabla naziv="DomainObject.Predmet.ProtustrankaNazivFormated_1">Seven Pleiades j.d.o.o. za trgovinu i usluge</derivirana_varijabla>
  </DomainObject.Predmet.ProtustrankaNazivFormated>
  <DomainObject.Predmet.ProtustrankaNazivFormatedOIB>
    <izvorni_sadrzaj>Seven Pleiades j.d.o.o. za trgovinu i usluge, OIB 56458359297</izvorni_sadrzaj>
    <derivirana_varijabla naziv="DomainObject.Predmet.ProtustrankaNazivFormatedOIB_1">Seven Pleiades j.d.o.o. za trgovinu i usluge, OIB 56458359297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Seven Pleiades j.d.o.o. za trgovinu i usluge</item>
    </izvorni_sadrzaj>
    <derivirana_varijabla naziv="DomainObject.Predmet.ProtuStrankaListFormated_1">
      <item>Seven Pleiades j.d.o.o. za trgovinu i usluge</item>
    </derivirana_varijabla>
  </DomainObject.Predmet.ProtuStrankaListFormated>
  <DomainObject.Predmet.ProtuStrankaListFormatedOIB>
    <izvorni_sadrzaj>
      <item>Seven Pleiades j.d.o.o. za trgovinu i usluge, OIB 56458359297</item>
    </izvorni_sadrzaj>
    <derivirana_varijabla naziv="DomainObject.Predmet.ProtuStrankaListFormatedOIB_1">
      <item>Seven Pleiades j.d.o.o. za trgovinu i usluge, OIB 56458359297</item>
    </derivirana_varijabla>
  </DomainObject.Predmet.ProtuStrankaListFormatedOIB>
  <DomainObject.Predmet.ProtuStrankaListFormatedWithAdress>
    <izvorni_sadrzaj>
      <item>Seven Pleiades j.d.o.o. za trgovinu i usluge, Remetinečka cesta 113, 10000 Zagreb</item>
    </izvorni_sadrzaj>
    <derivirana_varijabla naziv="DomainObject.Predmet.ProtuStrankaListFormatedWithAdress_1">
      <item>Seven Pleiades j.d.o.o. za trgovinu i usluge, Remetinečka cesta 113, 10000 Zagreb</item>
    </derivirana_varijabla>
  </DomainObject.Predmet.ProtuStrankaListFormatedWithAdress>
  <DomainObject.Predmet.ProtuStrankaListFormatedWithAdressOIB>
    <izvorni_sadrzaj>
      <item>Seven Pleiades j.d.o.o. za trgovinu i usluge, OIB 56458359297, Remetinečka cesta 113, 10000 Zagreb</item>
    </izvorni_sadrzaj>
    <derivirana_varijabla naziv="DomainObject.Predmet.ProtuStrankaListFormatedWithAdressOIB_1">
      <item>Seven Pleiades j.d.o.o. za trgovinu i usluge, OIB 56458359297, Remetinečka cesta 113, 10000 Zagreb</item>
    </derivirana_varijabla>
  </DomainObject.Predmet.ProtuStrankaListFormatedWithAdressOIB>
  <DomainObject.Predmet.ProtuStrankaListNazivFormated>
    <izvorni_sadrzaj>
      <item>Seven Pleiades j.d.o.o. za trgovinu i usluge</item>
    </izvorni_sadrzaj>
    <derivirana_varijabla naziv="DomainObject.Predmet.ProtuStrankaListNazivFormated_1">
      <item>Seven Pleiades j.d.o.o. za trgovinu i usluge</item>
    </derivirana_varijabla>
  </DomainObject.Predmet.ProtuStrankaListNazivFormated>
  <DomainObject.Predmet.ProtuStrankaListNazivFormatedOIB>
    <izvorni_sadrzaj>
      <item>Seven Pleiades j.d.o.o. za trgovinu i usluge, OIB 56458359297</item>
    </izvorni_sadrzaj>
    <derivirana_varijabla naziv="DomainObject.Predmet.ProtuStrankaListNazivFormatedOIB_1">
      <item>Seven Pleiades j.d.o.o. za trgovinu i usluge, OIB 56458359297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Seven Pleiades j.d.o.o. za trgovinu i usluge</izvorni_sadrzaj>
    <derivirana_varijabla naziv="DomainObject.Predmet.ProtustrankaIDrugi_1">Seven Pleiades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Seven Pleiades j.d.o.o. za trgovinu i usluge, OIB 56458359297, Remetinečka cesta 113, 10000 Zagreb</izvorni_sadrzaj>
    <derivirana_varijabla naziv="DomainObject.Predmet.ProtustrankaIDrugiAdressOIB_1">Seven Pleiades j.d.o.o. za trgovinu i usluge, OIB 56458359297, Remetinečka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Seven Pleiades j.d.o.o. za trgovinu i usluge</item>
      <item>FINA Regionalni centar Zagreb</item>
    </izvorni_sadrzaj>
    <derivirana_varijabla naziv="DomainObject.Predmet.SudioniciListNaziv_1">
      <item>Seven Pleiades j.d.o.o. za trgovinu i usluge</item>
      <item>FINA Regionalni centar Zagreb</item>
    </derivirana_varijabla>
  </DomainObject.Predmet.SudioniciListNaziv>
  <DomainObject.Predmet.SudioniciListAdressOIB>
    <izvorni_sadrzaj>
      <item>Seven Pleiades j.d.o.o. za trgovinu i usluge, OIB 56458359297, Remetinečka cesta 113,10000 Zagreb</item>
      <item>FINA Regionalni centar Zagreb, OIB 85821130368, Trg svibanjskih žrtava 1995. 1,10000 Zagreb</item>
    </izvorni_sadrzaj>
    <derivirana_varijabla naziv="DomainObject.Predmet.SudioniciListAdressOIB_1">
      <item>Seven Pleiades j.d.o.o. za trgovinu i usluge, OIB 56458359297, Remetinečka cesta 113,10000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56458359297</item>
      <item>, OIB 85821130368</item>
    </izvorni_sadrzaj>
    <derivirana_varijabla naziv="DomainObject.Predmet.SudioniciListNazivOIB_1">
      <item>, OIB 56458359297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0C1ED-F0C2-4B15-B135-AED08CD1B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411</properties:Words>
  <properties:Characters>2187</properties:Characters>
  <properties:Lines>52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2017-02-08T07:36:00Z</dcterms:created>
  <dc:creator>Korisnik</dc:creator>
  <cp:lastModifiedBy>Elizabeta Đeke</cp:lastModifiedBy>
  <cp:lastPrinted>2017-02-06T12:53:00Z</cp:lastPrinted>
  <dcterms:modified xmlns:xsi="http://www.w3.org/2001/XMLSchema-instance" xsi:type="dcterms:W3CDTF">2017-02-08T07:43:00Z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