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2a8a" w14:paraId="5142a8a" w:rsidRDefault="002A713F" w:rsidP="00A4298C" w:rsidR="00A4298C">
      <w:pPr>
        <w:pStyle w:val="Zaglavlje"/>
        <w:jc w:val="right"/>
        <w15:collapsed w:val="false"/>
      </w:pPr>
      <w:bookmarkStart w:name="_GoBack" w:id="0"/>
      <w:bookmarkEnd w:id="0"/>
      <w:r>
        <w:t>Poslovni broj: 2 St-383/16-9</w:t>
      </w:r>
    </w:p>
    <w:p w:rsidRDefault="002A713F" w:rsidP="00A4298C" w:rsidR="00A4298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</w:t>
      </w:r>
      <w:r w:rsidR="00A4298C">
        <w:rPr>
          <w:rFonts w:eastAsia="Times New Roman"/>
          <w:bCs/>
          <w:snapToGrid w:val="false"/>
        </w:rPr>
        <w:t xml:space="preserve"> </w:t>
      </w:r>
      <w:r w:rsidR="00A4298C">
        <w:rPr>
          <w:rFonts w:eastAsia="Times New Roman"/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98C">
        <w:rPr>
          <w:rFonts w:eastAsia="Times New Roman"/>
          <w:bCs/>
          <w:snapToGrid w:val="false"/>
        </w:rPr>
        <w:tab/>
      </w:r>
      <w:r w:rsidR="00A4298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4298C" w:rsidP="00A4298C" w:rsidR="00A4298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4298C" w:rsidP="00A4298C" w:rsidR="00A4298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4298C" w:rsidP="00A4298C" w:rsidR="00A4298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4298C" w:rsidP="00A4298C" w:rsidR="00A4298C">
      <w:pPr>
        <w:pStyle w:val="Zaglavlje"/>
        <w:jc w:val="right"/>
      </w:pPr>
    </w:p>
    <w:p w:rsidRDefault="00A4298C" w:rsidP="00A4298C" w:rsidR="00A4298C">
      <w:pPr>
        <w:pStyle w:val="Zaglavlje"/>
        <w:jc w:val="center"/>
      </w:pPr>
      <w:r>
        <w:t>R E P U B L I K A    H R V A T S K A</w:t>
      </w:r>
    </w:p>
    <w:p w:rsidRDefault="00A4298C" w:rsidP="00A4298C" w:rsidR="00A4298C">
      <w:pPr>
        <w:pStyle w:val="Zaglavlje"/>
        <w:jc w:val="center"/>
      </w:pPr>
    </w:p>
    <w:p w:rsidRDefault="00A4298C" w:rsidP="00A4298C" w:rsidR="00A4298C">
      <w:pPr>
        <w:pStyle w:val="Zaglavlje"/>
        <w:jc w:val="center"/>
      </w:pPr>
      <w:r>
        <w:t>R J E Š E N J E</w:t>
      </w:r>
    </w:p>
    <w:p w:rsidRDefault="00A4298C" w:rsidP="00A4298C" w:rsidR="00A4298C">
      <w:pPr>
        <w:pStyle w:val="Zaglavlje"/>
        <w:jc w:val="right"/>
      </w:pPr>
    </w:p>
    <w:p w:rsidRDefault="00A4298C" w:rsidP="00A4298C" w:rsidR="00A4298C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SKLEPIĆ TIM d.o.o., OIB: 11632179689 sa sjedištem u Marka Kovača 9</w:t>
      </w:r>
      <w:r w:rsidR="002A713F">
        <w:t xml:space="preserve">, 40311 Mali </w:t>
      </w:r>
      <w:proofErr w:type="spellStart"/>
      <w:r w:rsidR="002A713F">
        <w:t>Miholjevec</w:t>
      </w:r>
      <w:proofErr w:type="spellEnd"/>
      <w:r w:rsidR="002A713F">
        <w:t>, dana 1</w:t>
      </w:r>
      <w:r>
        <w:t xml:space="preserve">. </w:t>
      </w:r>
      <w:r w:rsidR="002A713F">
        <w:t>veljače 2017</w:t>
      </w:r>
      <w:r>
        <w:t>. godine</w:t>
      </w:r>
    </w:p>
    <w:p w:rsidRDefault="00A4298C" w:rsidP="00A4298C" w:rsidR="00A4298C">
      <w:pPr>
        <w:spacing w:lineRule="auto" w:line="240" w:after="0"/>
      </w:pPr>
    </w:p>
    <w:p w:rsidRDefault="00A4298C" w:rsidP="00A4298C" w:rsidR="00A4298C">
      <w:pPr>
        <w:spacing w:lineRule="auto" w:line="240" w:after="0"/>
        <w:jc w:val="center"/>
      </w:pPr>
      <w:r>
        <w:t>r i j e š i o  j e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  <w:r>
        <w:tab/>
        <w:t xml:space="preserve">I. </w:t>
      </w:r>
      <w:r w:rsidR="002A713F">
        <w:t xml:space="preserve">Ispravlja se </w:t>
      </w:r>
      <w:proofErr w:type="spellStart"/>
      <w:r w:rsidR="002A713F">
        <w:t>ovosudno</w:t>
      </w:r>
      <w:proofErr w:type="spellEnd"/>
      <w:r w:rsidR="002A713F">
        <w:t xml:space="preserve"> rješenje poslovni broj St-383/16-5 od 16. prosinca 2016. u točki II. izreke u pogledu  OIB-a zakonskog zastupnika dužnika Josipa </w:t>
      </w:r>
      <w:proofErr w:type="spellStart"/>
      <w:r w:rsidR="002A713F">
        <w:t>Sklepića</w:t>
      </w:r>
      <w:proofErr w:type="spellEnd"/>
      <w:r w:rsidR="002A713F">
        <w:t>, tako da umjesto "OIB 92794014729"  ispravno treba stajati "OIB 66914152793"</w:t>
      </w:r>
      <w:r w:rsidR="00226207">
        <w:t>.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  <w:r>
        <w:tab/>
        <w:t xml:space="preserve">II. </w:t>
      </w:r>
      <w:r w:rsidR="002A713F">
        <w:t>U ostalom dijelu rješenje ostaje neizmijenjeno.</w:t>
      </w:r>
      <w:r>
        <w:t xml:space="preserve">  </w:t>
      </w:r>
    </w:p>
    <w:p w:rsidRDefault="00A4298C" w:rsidP="002A713F" w:rsidR="00A4298C">
      <w:pPr>
        <w:spacing w:lineRule="auto" w:line="240" w:after="0"/>
      </w:pPr>
    </w:p>
    <w:p w:rsidRDefault="00A4298C" w:rsidP="00A4298C" w:rsidR="00A4298C">
      <w:pPr>
        <w:spacing w:lineRule="auto" w:line="240" w:after="0"/>
        <w:jc w:val="center"/>
      </w:pPr>
      <w:r>
        <w:t>Obrazloženje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2A713F" w:rsidR="00A4298C">
      <w:pPr>
        <w:spacing w:lineRule="auto" w:line="240" w:after="0"/>
        <w:jc w:val="both"/>
      </w:pPr>
      <w:r>
        <w:tab/>
      </w:r>
      <w:r w:rsidR="002A713F">
        <w:t>U Rješenju pobliže označenom u izreci, došlo je do omaške u pisanju O</w:t>
      </w:r>
      <w:r w:rsidR="00226207">
        <w:t>I</w:t>
      </w:r>
      <w:r w:rsidR="002A713F">
        <w:t>B-a pobliže označeno u izreci, pa je po službenoj dužnosti valjalo odlučiti kao u izreci (čl. 342. st. 1. i 2. ZPP-a).</w:t>
      </w:r>
    </w:p>
    <w:p w:rsidRDefault="00A4298C" w:rsidP="00A4298C" w:rsidR="00A4298C">
      <w:pPr>
        <w:spacing w:lineRule="auto" w:line="240" w:after="0"/>
        <w:jc w:val="both"/>
      </w:pPr>
    </w:p>
    <w:p w:rsidRDefault="002A713F" w:rsidP="00A4298C" w:rsidR="00A4298C">
      <w:pPr>
        <w:spacing w:lineRule="auto" w:line="240" w:after="0"/>
        <w:jc w:val="center"/>
      </w:pPr>
      <w:r>
        <w:t>U Varaždinu, 1. veljače 2017</w:t>
      </w:r>
      <w:r w:rsidR="00A4298C">
        <w:t>. godine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Melita </w:t>
      </w:r>
      <w:proofErr w:type="spellStart"/>
      <w:r>
        <w:t>Poljanec</w:t>
      </w:r>
      <w:proofErr w:type="spellEnd"/>
      <w:r>
        <w:t xml:space="preserve"> Bubaš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2A713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4298C" w:rsidP="00A4298C" w:rsidR="00A4298C">
      <w:pPr>
        <w:spacing w:lineRule="auto" w:line="240" w:after="0"/>
        <w:jc w:val="both"/>
      </w:pPr>
      <w:r>
        <w:t>UPUTA O PRAVNOM LIJEKU :</w:t>
      </w:r>
    </w:p>
    <w:p w:rsidRDefault="00A4298C" w:rsidP="00A4298C" w:rsidR="00A4298C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  <w:r>
        <w:t>DNA:</w:t>
      </w:r>
    </w:p>
    <w:p w:rsidRDefault="00A4298C" w:rsidP="00A4298C" w:rsidR="00A4298C">
      <w:pPr>
        <w:spacing w:lineRule="auto" w:line="240" w:after="0"/>
        <w:jc w:val="both"/>
      </w:pPr>
      <w:r>
        <w:t>- predlagatelj Financijska agencija, Regionalni centar Zagreb, Podružnica Varažd</w:t>
      </w:r>
      <w:r w:rsidR="002A713F">
        <w:t>in, Augusta Cesarca 2,</w:t>
      </w:r>
    </w:p>
    <w:p w:rsidRDefault="00A4298C" w:rsidP="00A4298C" w:rsidR="00A4298C">
      <w:pPr>
        <w:spacing w:lineRule="auto" w:line="240" w:after="0"/>
        <w:jc w:val="both"/>
      </w:pPr>
      <w:r>
        <w:t xml:space="preserve">- direktor dužnika Josip </w:t>
      </w:r>
      <w:proofErr w:type="spellStart"/>
      <w:r>
        <w:t>Sklepić</w:t>
      </w:r>
      <w:proofErr w:type="spellEnd"/>
      <w:r>
        <w:t xml:space="preserve">,  iz Mali </w:t>
      </w:r>
      <w:proofErr w:type="spellStart"/>
      <w:r>
        <w:t>Mihaljevec</w:t>
      </w:r>
      <w:proofErr w:type="spellEnd"/>
      <w:r>
        <w:t>, M. Kovača 9</w:t>
      </w:r>
    </w:p>
    <w:p w:rsidRDefault="00A4298C" w:rsidP="00A4298C" w:rsidR="00A4298C">
      <w:pPr>
        <w:spacing w:lineRule="auto" w:line="240" w:after="0"/>
        <w:jc w:val="both"/>
      </w:pPr>
      <w:r>
        <w:t>- Županijsko državno odvjetništvo, Građansko-upravni odjel.</w:t>
      </w:r>
    </w:p>
    <w:p w:rsidRDefault="00A4298C" w:rsidP="00A4298C" w:rsidR="00A4298C">
      <w:pPr>
        <w:spacing w:lineRule="auto" w:line="240" w:after="0"/>
        <w:jc w:val="both"/>
      </w:pPr>
      <w:r>
        <w:t xml:space="preserve">- stečajna e-Oglasna ploča </w:t>
      </w: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>
      <w:pPr>
        <w:spacing w:lineRule="auto" w:line="240" w:after="0"/>
        <w:jc w:val="both"/>
      </w:pPr>
    </w:p>
    <w:p w:rsidRDefault="00A4298C" w:rsidP="00A4298C" w:rsidR="00A4298C"/>
    <w:p w:rsidRDefault="00066EE5" w:rsidR="00066EE5"/>
    <w:sectPr w:rsidSect="002A713F" w:rsidR="00066EE5">
      <w:headerReference w:type="default" r:id="rId9"/>
      <w:pgSz w:code="9" w:h="16839" w:w="11907"/>
      <w:pgMar w:gutter="0" w:footer="1134" w:header="1134" w:left="1418" w:bottom="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207" w:rsidR="00C66CAC">
      <w:pPr>
        <w:spacing w:lineRule="auto" w:line="240" w:after="0"/>
      </w:pPr>
      <w:r>
        <w:separator/>
      </w:r>
    </w:p>
  </w:endnote>
  <w:endnote w:id="0" w:type="continuationSeparator">
    <w:p w:rsidRDefault="00226207" w:rsidR="00C66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207" w:rsidR="00C66CAC">
      <w:pPr>
        <w:spacing w:lineRule="auto" w:line="240" w:after="0"/>
      </w:pPr>
      <w:r>
        <w:separator/>
      </w:r>
    </w:p>
  </w:footnote>
  <w:footnote w:id="0" w:type="continuationSeparator">
    <w:p w:rsidRDefault="00226207" w:rsidR="00C66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060809"/>
      <w:docPartObj>
        <w:docPartGallery w:val="Page Numbers (Top of Page)"/>
        <w:docPartUnique/>
      </w:docPartObj>
    </w:sdtPr>
    <w:sdtEndPr/>
    <w:sdtContent>
      <w:p w:rsidRDefault="00A4298C" w:rsidR="003B66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13F">
          <w:rPr>
            <w:noProof/>
          </w:rPr>
          <w:t>2</w:t>
        </w:r>
        <w:r>
          <w:fldChar w:fldCharType="end"/>
        </w:r>
      </w:p>
    </w:sdtContent>
  </w:sdt>
  <w:p w:rsidRDefault="00A4298C" w:rsidP="008547AC" w:rsidR="008547AC">
    <w:pPr>
      <w:pStyle w:val="Zaglavlje"/>
      <w:jc w:val="right"/>
    </w:pPr>
    <w:r>
      <w:t>Poslovni broj: 2 St-383/16-5</w:t>
    </w:r>
  </w:p>
  <w:p w:rsidRDefault="00106563" w:rsidP="008547AC" w:rsidR="003B66C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98C"/>
    <w:rsid w:val="00066EE5"/>
    <w:rsid w:val="00106563"/>
    <w:rsid w:val="00226207"/>
    <w:rsid w:val="002A713F"/>
    <w:rsid w:val="007B484E"/>
    <w:rsid w:val="00A4298C"/>
    <w:rsid w:val="00C6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98C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9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98C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9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9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98C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9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298C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9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9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SKLEPIĆ TIM društvo s ograničenom odgovornošću za građevinarstvo</izvorni_sadrzaj>
    <derivirana_varijabla naziv="DomainObject.Predmet.ProtustrankaFormated_1">  SKLEPIĆ TIM društvo s ograničenom odgovornošću za građevinarstvo</derivirana_varijabla>
  </DomainObject.Predmet.ProtustrankaFormated>
  <DomainObject.Predmet.ProtustrankaFormatedOIB>
    <izvorni_sadrzaj>  SKLEPIĆ TIM društvo s ograničenom odgovornošću za građevinarstvo, OIB 11632179689</izvorni_sadrzaj>
    <derivirana_varijabla naziv="DomainObject.Predmet.ProtustrankaFormatedOIB_1">  SKLEPIĆ TIM društvo s ograničenom odgovornošću za građevinarstvo, OIB 11632179689</derivirana_varijabla>
  </DomainObject.Predmet.ProtustrankaFormatedOIB>
  <DomainObject.Predmet.ProtustrankaFormatedWithAdress>
    <izvorni_sadrzaj> SKLEPIĆ TIM društvo s ograničenom odgovornošću za građevinarstvo, Marka Kovača 9, 40000 Mali Mihaljevec</izvorni_sadrzaj>
    <derivirana_varijabla naziv="DomainObject.Predmet.ProtustrankaFormatedWithAdress_1"> SKLEPIĆ TIM društvo s ograničenom odgovornošću za građevinarstvo, Marka Kovača 9, 40000 Mali Mihaljevec</derivirana_varijabla>
  </DomainObject.Predmet.ProtustrankaFormatedWithAdress>
  <DomainObject.Predmet.ProtustrankaFormatedWithAdressOIB>
    <izvorni_sadrzaj> SKLEPIĆ TIM društvo s ograničenom odgovornošću za građevinarstvo, OIB 11632179689, Marka Kovača 9, 40000 Mali Mihaljevec</izvorni_sadrzaj>
    <derivirana_varijabla naziv="DomainObject.Predmet.ProtustrankaFormatedWithAdressOIB_1"> SKLEPIĆ TIM društvo s ograničenom odgovornošću za građevinarstvo, OIB 11632179689, Marka Kovača 9, 40000 Mali Mihaljevec</derivirana_varijabla>
  </DomainObject.Predmet.ProtustrankaFormatedWithAdressOIB>
  <DomainObject.Predmet.ProtustrankaWithAdress>
    <izvorni_sadrzaj>SKLEPIĆ TIM društvo s ograničenom odgovornošću za građevinarstvo Marka Kovača 9, 40000 Mali Mihaljevec</izvorni_sadrzaj>
    <derivirana_varijabla naziv="DomainObject.Predmet.ProtustrankaWithAdress_1">SKLEPIĆ TIM društvo s ograničenom odgovornošću za građevinarstvo Marka Kovača 9, 40000 Mali Mihaljevec</derivirana_varijabla>
  </DomainObject.Predmet.ProtustrankaWithAdress>
  <DomainObject.Predmet.ProtustrankaWithAdressOIB>
    <izvorni_sadrzaj>SKLEPIĆ TIM društvo s ograničenom odgovornošću za građevinarstvo, OIB 11632179689, Marka Kovača 9, 40000 Mali Mihaljevec</izvorni_sadrzaj>
    <derivirana_varijabla naziv="DomainObject.Predmet.ProtustrankaWithAdressOIB_1">SKLEPIĆ TIM društvo s ograničenom odgovornošću za građevinarstvo, OIB 11632179689, Marka Kovača 9, 40000 Mali Mihaljevec</derivirana_varijabla>
  </DomainObject.Predmet.ProtustrankaWithAdressOIB>
  <DomainObject.Predmet.ProtustrankaNazivFormated>
    <izvorni_sadrzaj>SKLEPIĆ TIM društvo s ograničenom odgovornošću za građevinarstvo</izvorni_sadrzaj>
    <derivirana_varijabla naziv="DomainObject.Predmet.ProtustrankaNazivFormated_1">SKLEPIĆ TIM društvo s ograničenom odgovornošću za građevinarstvo</derivirana_varijabla>
  </DomainObject.Predmet.ProtustrankaNazivFormated>
  <DomainObject.Predmet.ProtustrankaNazivFormatedOIB>
    <izvorni_sadrzaj>SKLEPIĆ TIM društvo s ograničenom odgovornošću za građevinarstvo, OIB 11632179689</izvorni_sadrzaj>
    <derivirana_varijabla naziv="DomainObject.Predmet.ProtustrankaNazivFormatedOIB_1">SKLEPIĆ TIM društvo s ograničenom odgovornošću za građevinarstvo, OIB 11632179689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278254.98</izvorni_sadrzaj>
    <derivirana_varijabla naziv="DomainObject.Predmet.TrenutnaVrijednost_1">278254.98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SKLEPIĆ TIM društvo s ograničenom odgovornošću za građevinarstvo</item>
    </izvorni_sadrzaj>
    <derivirana_varijabla naziv="DomainObject.Predmet.ProtuStrankaListFormated_1">
      <item>SKLEPIĆ TIM društvo s ograničenom odgovornošću za građevinarstvo</item>
    </derivirana_varijabla>
  </DomainObject.Predmet.ProtuStrankaListFormated>
  <DomainObject.Predmet.ProtuStrankaListFormatedOIB>
    <izvorni_sadrzaj>
      <item>SKLEPIĆ TIM društvo s ograničenom odgovornošću za građevinarstvo, OIB 11632179689</item>
    </izvorni_sadrzaj>
    <derivirana_varijabla naziv="DomainObject.Predmet.ProtuStrankaListFormatedOIB_1">
      <item>SKLEPIĆ TIM društvo s ograničenom odgovornošću za građevinarstvo, OIB 11632179689</item>
    </derivirana_varijabla>
  </DomainObject.Predmet.ProtuStrankaListFormatedOIB>
  <DomainObject.Predmet.ProtuStrankaListFormatedWithAdress>
    <izvorni_sadrzaj>
      <item>SKLEPIĆ TIM društvo s ograničenom odgovornošću za građevinarstvo, Marka Kovača 9, 40000 Mali Mihaljevec</item>
    </izvorni_sadrzaj>
    <derivirana_varijabla naziv="DomainObject.Predmet.ProtuStrankaListFormatedWithAdress_1">
      <item>SKLEPIĆ TIM društvo s ograničenom odgovornošću za građevinarstvo, Marka Kovača 9, 40000 Mali Mihaljevec</item>
    </derivirana_varijabla>
  </DomainObject.Predmet.ProtuStrankaListFormatedWithAdress>
  <DomainObject.Predmet.ProtuStrankaListFormatedWithAdressOIB>
    <izvorni_sadrzaj>
      <item>SKLEPIĆ TIM društvo s ograničenom odgovornošću za građevinarstvo, OIB 11632179689, Marka Kovača 9, 40000 Mali Mihaljevec</item>
    </izvorni_sadrzaj>
    <derivirana_varijabla naziv="DomainObject.Predmet.ProtuStrankaListFormatedWithAdressOIB_1">
      <item>SKLEPIĆ TIM društvo s ograničenom odgovornošću za građevinarstvo, OIB 11632179689, Marka Kovača 9, 40000 Mali Mihaljevec</item>
    </derivirana_varijabla>
  </DomainObject.Predmet.ProtuStrankaListFormatedWithAdressOIB>
  <DomainObject.Predmet.ProtuStrankaListNazivFormated>
    <izvorni_sadrzaj>
      <item>SKLEPIĆ TIM društvo s ograničenom odgovornošću za građevinarstvo</item>
    </izvorni_sadrzaj>
    <derivirana_varijabla naziv="DomainObject.Predmet.ProtuStrankaListNazivFormated_1">
      <item>SKLEPIĆ TIM društvo s ograničenom odgovornošću za građevinarstvo</item>
    </derivirana_varijabla>
  </DomainObject.Predmet.ProtuStrankaListNazivFormated>
  <DomainObject.Predmet.ProtuStrankaListNazivFormatedOIB>
    <izvorni_sadrzaj>
      <item>SKLEPIĆ TIM društvo s ograničenom odgovornošću za građevinarstvo, OIB 11632179689</item>
    </izvorni_sadrzaj>
    <derivirana_varijabla naziv="DomainObject.Predmet.ProtuStrankaListNazivFormatedOIB_1">
      <item>SKLEPIĆ TIM društvo s ograničenom odgovornošću za građevinarstvo, OIB 11632179689</item>
    </derivirana_varijabla>
  </DomainObject.Predmet.ProtuStrankaListNazivFormatedOIB>
  <DomainObject.Predmet.OstaliListFormated>
    <izvorni_sadrzaj>
      <item>Sudski registar</item>
      <item>Josip Sklepić</item>
    </izvorni_sadrzaj>
    <derivirana_varijabla naziv="DomainObject.Predmet.OstaliListFormated_1">
      <item>Sudski registar</item>
      <item>Josip Sklepić</item>
    </derivirana_varijabla>
  </DomainObject.Predmet.OstaliListFormated>
  <DomainObject.Predmet.OstaliListFormatedOIB>
    <izvorni_sadrzaj>
      <item>Sudski registar</item>
      <item>Josip Sklepić, OIB 66914152793</item>
    </izvorni_sadrzaj>
    <derivirana_varijabla naziv="DomainObject.Predmet.OstaliListFormatedOIB_1">
      <item>Sudski registar</item>
      <item>Josip Sklepić, OIB 66914152793</item>
    </derivirana_varijabla>
  </DomainObject.Predmet.OstaliListFormatedOIB>
  <DomainObject.Predmet.OstaliListFormatedWithAdress>
    <izvorni_sadrzaj>
      <item>Sudski registar</item>
      <item>Josip Sklepić, Zrinskih 16, 40000 Šenkovec</item>
    </izvorni_sadrzaj>
    <derivirana_varijabla naziv="DomainObject.Predmet.OstaliListFormatedWithAdress_1">
      <item>Sudski registar</item>
      <item>Josip Sklepić, Zrinskih 16, 40000 Šenkovec</item>
    </derivirana_varijabla>
  </DomainObject.Predmet.OstaliListFormatedWithAdress>
  <DomainObject.Predmet.OstaliListFormatedWithAdressOIB>
    <izvorni_sadrzaj>
      <item>Sudski registar</item>
      <item>Josip Sklepić, OIB 66914152793, Zrinskih 16, 40000 Šenkovec</item>
    </izvorni_sadrzaj>
    <derivirana_varijabla naziv="DomainObject.Predmet.OstaliListFormatedWithAdressOIB_1">
      <item>Sudski registar</item>
      <item>Josip Sklepić, OIB 66914152793, Zrinskih 16, 40000 Šenkovec</item>
    </derivirana_varijabla>
  </DomainObject.Predmet.OstaliListFormatedWithAdressOIB>
  <DomainObject.Predmet.OstaliListNazivFormated>
    <izvorni_sadrzaj>
      <item>Sudski registar</item>
      <item>Josip Sklepić</item>
    </izvorni_sadrzaj>
    <derivirana_varijabla naziv="DomainObject.Predmet.OstaliListNazivFormated_1">
      <item>Sudski registar</item>
      <item>Josip Sklepić</item>
    </derivirana_varijabla>
  </DomainObject.Predmet.OstaliListNazivFormated>
  <DomainObject.Predmet.OstaliListNazivFormatedOIB>
    <izvorni_sadrzaj>
      <item>Sudski registar</item>
      <item>Josip Sklepić, OIB 66914152793</item>
    </izvorni_sadrzaj>
    <derivirana_varijabla naziv="DomainObject.Predmet.OstaliListNazivFormatedOIB_1">
      <item>Sudski registar</item>
      <item>Josip Sklepić, OIB 66914152793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SKLEPIĆ TIM društvo s ograničenom odgovornošću za građevinarstvo</izvorni_sadrzaj>
    <derivirana_varijabla naziv="DomainObject.Predmet.ProtustrankaIDrugi_1">SKLEPIĆ TIM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SKLEPIĆ TIM društvo s ograničenom odgovornošću za građevinarstvo, OIB 11632179689, Marka Kovača 9, 40000 Mali Mihaljevec</izvorni_sadrzaj>
    <derivirana_varijabla naziv="DomainObject.Predmet.ProtustrankaIDrugiAdressOIB_1">SKLEPIĆ TIM društvo s ograničenom odgovornošću za građevinarstvo, OIB 11632179689, Marka Kovača 9,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SKLEPIĆ TIM društvo s ograničenom odgovornošću za građevinarstvo</item>
      <item>Sudski registar</item>
      <item>Josip Sklepić</item>
    </izvorni_sadrzaj>
    <derivirana_varijabla naziv="DomainObject.Predmet.SudioniciListNaziv_1">
      <item>Financijska agencija</item>
      <item>SKLEPIĆ TIM društvo s ograničenom odgovornošću za građevinarstvo</item>
      <item>Sudski registar</item>
      <item>Josip Sklepić</item>
    </derivirana_varijabla>
  </DomainObject.Predmet.SudioniciListNaziv>
  <DomainObject.Predmet.SudioniciListAdressOIB>
    <izvorni_sadrzaj>
      <item>Financijska agencija, OIB 85821130368, A. Cesarca 2,42000 Varaždin</item>
      <item>SKLEPIĆ TIM društvo s ograničenom odgovornošću za građevinarstvo, OIB 11632179689, Marka Kovača 9,40000 Mali Mihaljevec</item>
      <item>Sudski registar</item>
      <item>Josip Sklepić, OIB 66914152793, Zrinskih 16,40000 Šenkovec</item>
    </izvorni_sadrzaj>
    <derivirana_varijabla naziv="DomainObject.Predmet.SudioniciListAdressOIB_1">
      <item>Financijska agencija, OIB 85821130368, A. Cesarca 2,42000 Varaždin</item>
      <item>SKLEPIĆ TIM društvo s ograničenom odgovornošću za građevinarstvo, OIB 11632179689, Marka Kovača 9,40000 Mali Mihaljevec</item>
      <item>Sudski registar</item>
      <item>Josip Sklepić, OIB 66914152793, Zrinskih 16,40000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11632179689</item>
      <item>, OIB null</item>
      <item>, OIB 66914152793</item>
    </izvorni_sadrzaj>
    <derivirana_varijabla naziv="DomainObject.Predmet.SudioniciListNazivOIB_1">
      <item>, OIB 85821130368</item>
      <item>, OIB 11632179689</item>
      <item>, OIB null</item>
      <item>, OIB 66914152793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1240</properties:Characters>
  <properties:Lines>49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2017-01-31T08:21:00Z</dcterms:created>
  <dc:creator>Katarina Breški</dc:creator>
  <cp:lastModifiedBy>Katarina Breški</cp:lastModifiedBy>
  <cp:lastPrinted>2017-02-01T07:49:00Z</cp:lastPrinted>
  <dcterms:modified xmlns:xsi="http://www.w3.org/2001/XMLSchema-instance" xsi:type="dcterms:W3CDTF">2017-02-01T07:50:00Z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