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89c2" w14:paraId="55789c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A87F2F" w:rsidRPr="00906E50">
        <w:rPr>
          <w:lang w:val="hr-HR"/>
        </w:rPr>
        <w:t>OBRITZBERGER d.o.o., Vrboska (Općina Jelsa), Vrboska 149, OIB: 68733218596, MBS: 060266773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C77EC0">
        <w:rPr>
          <w:lang w:val="hr-HR"/>
        </w:rPr>
        <w:t>15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87F2F" w:rsidRPr="00906E50">
        <w:rPr>
          <w:lang w:val="hr-HR"/>
        </w:rPr>
        <w:t>OBRITZBERGER d.o.o., Vrboska (Općina Jelsa), Vrboska 149, OIB: 68733218596, MBS: 060266773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77EC0">
        <w:rPr>
          <w:lang w:val="hr-HR"/>
        </w:rPr>
        <w:t>15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F53DF0">
        <w:rPr>
          <w:lang w:val="hr-HR"/>
        </w:rPr>
        <w:t>12,00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F53DF0">
        <w:rPr>
          <w:lang w:val="hr-HR"/>
        </w:rPr>
        <w:t>Jelenko Lehki, Zagreb, Pavla Hatza 10, OIB: 96068307857.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87F2F" w:rsidRPr="00906E50">
        <w:rPr>
          <w:lang w:val="hr-HR"/>
        </w:rPr>
        <w:t>OBRITZBERGER d.o.o., Vrboska (Općina Jelsa), Vrboska 149, OIB: 68733218596, MBS: 060266773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87F2F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87F2F" w:rsidRPr="00906E50">
        <w:rPr>
          <w:lang w:val="hr-HR"/>
        </w:rPr>
        <w:t>OBRITZBERGER d.o.o., Vrboska (Općina Jelsa), Vrboska 149, OIB: 68733218596, MBS: 060266773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87F2F">
        <w:rPr>
          <w:lang w:val="hr-HR"/>
        </w:rPr>
        <w:t>317</w:t>
      </w:r>
      <w:r w:rsidR="00A87F2F" w:rsidRPr="00B423DC">
        <w:rPr>
          <w:lang w:val="hr-HR"/>
        </w:rPr>
        <w:t xml:space="preserve"> dana, u ukupnom iznosu od </w:t>
      </w:r>
      <w:r w:rsidR="00A87F2F">
        <w:rPr>
          <w:lang w:val="hr-HR"/>
        </w:rPr>
        <w:t>115</w:t>
      </w:r>
      <w:r w:rsidR="00A87F2F" w:rsidRPr="00B423DC">
        <w:rPr>
          <w:lang w:val="hr-HR"/>
        </w:rPr>
        <w:t>,</w:t>
      </w:r>
      <w:r w:rsidR="00A87F2F">
        <w:rPr>
          <w:lang w:val="hr-HR"/>
        </w:rPr>
        <w:t>89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77EC0">
        <w:rPr>
          <w:lang w:val="hr-HR"/>
        </w:rPr>
        <w:t>15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9E4D29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9E4D29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C4710" w:rsidRPr="008C471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87F2F">
      <w:t>492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87F2F">
      <w:t>492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C4710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7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47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47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47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7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471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47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47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OBRITZBERGER d.o.o. za građenje i trgovinu</izvorni_sadrzaj>
    <derivirana_varijabla naziv="DomainObject.Predmet.ProtustrankaFormated_1">  OBRITZBERGER d.o.o. za građenje i trgovinu</derivirana_varijabla>
  </DomainObject.Predmet.ProtustrankaFormated>
  <DomainObject.Predmet.ProtustrankaFormatedOIB>
    <izvorni_sadrzaj>  OBRITZBERGER d.o.o. za građenje i trgovinu, OIB 68733218596</izvorni_sadrzaj>
    <derivirana_varijabla naziv="DomainObject.Predmet.ProtustrankaFormatedOIB_1">  OBRITZBERGER d.o.o. za građenje i trgovinu, OIB 68733218596</derivirana_varijabla>
  </DomainObject.Predmet.ProtustrankaFormatedOIB>
  <DomainObject.Predmet.ProtustrankaFormatedWithAdress>
    <izvorni_sadrzaj> OBRITZBERGER d.o.o. za građenje i trgovinu, Vrboska 149, 21465 Vrboska</izvorni_sadrzaj>
    <derivirana_varijabla naziv="DomainObject.Predmet.ProtustrankaFormatedWithAdress_1"> OBRITZBERGER d.o.o. za građenje i trgovinu, Vrboska 149, 21465 Vrboska</derivirana_varijabla>
  </DomainObject.Predmet.ProtustrankaFormatedWithAdress>
  <DomainObject.Predmet.ProtustrankaFormatedWithAdressOIB>
    <izvorni_sadrzaj> OBRITZBERGER d.o.o. za građenje i trgovinu, OIB 68733218596, Vrboska 149, 21465 Vrboska</izvorni_sadrzaj>
    <derivirana_varijabla naziv="DomainObject.Predmet.ProtustrankaFormatedWithAdressOIB_1"> OBRITZBERGER d.o.o. za građenje i trgovinu, OIB 68733218596, Vrboska 149, 21465 Vrboska</derivirana_varijabla>
  </DomainObject.Predmet.ProtustrankaFormatedWithAdressOIB>
  <DomainObject.Predmet.ProtustrankaWithAdress>
    <izvorni_sadrzaj>OBRITZBERGER d.o.o. za građenje i trgovinu Vrboska 149, 21465 Vrboska</izvorni_sadrzaj>
    <derivirana_varijabla naziv="DomainObject.Predmet.ProtustrankaWithAdress_1">OBRITZBERGER d.o.o. za građenje i trgovinu Vrboska 149, 21465 Vrboska</derivirana_varijabla>
  </DomainObject.Predmet.ProtustrankaWithAdress>
  <DomainObject.Predmet.ProtustrankaWithAdressOIB>
    <izvorni_sadrzaj>OBRITZBERGER d.o.o. za građenje i trgovinu, OIB 68733218596, Vrboska 149, 21465 Vrboska</izvorni_sadrzaj>
    <derivirana_varijabla naziv="DomainObject.Predmet.ProtustrankaWithAdressOIB_1">OBRITZBERGER d.o.o. za građenje i trgovinu, OIB 68733218596, Vrboska 149, 21465 Vrboska</derivirana_varijabla>
  </DomainObject.Predmet.ProtustrankaWithAdressOIB>
  <DomainObject.Predmet.ProtustrankaNazivFormated>
    <izvorni_sadrzaj>OBRITZBERGER d.o.o. za građenje i trgovinu</izvorni_sadrzaj>
    <derivirana_varijabla naziv="DomainObject.Predmet.ProtustrankaNazivFormated_1">OBRITZBERGER d.o.o. za građenje i trgovinu</derivirana_varijabla>
  </DomainObject.Predmet.ProtustrankaNazivFormated>
  <DomainObject.Predmet.ProtustrankaNazivFormatedOIB>
    <izvorni_sadrzaj>OBRITZBERGER d.o.o. za građenje i trgovinu, OIB 68733218596</izvorni_sadrzaj>
    <derivirana_varijabla naziv="DomainObject.Predmet.ProtustrankaNazivFormatedOIB_1">OBRITZBERGER d.o.o. za građenje i trgovinu, OIB 68733218596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115.89</izvorni_sadrzaj>
    <derivirana_varijabla naziv="DomainObject.Predmet.TrenutnaVrijednost_1">115.89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OBRITZBERGER d.o.o. za građenje i trgovinu</item>
    </izvorni_sadrzaj>
    <derivirana_varijabla naziv="DomainObject.Predmet.ProtuStrankaListFormated_1">
      <item>OBRITZBERGER d.o.o. za građenje i trgovinu</item>
    </derivirana_varijabla>
  </DomainObject.Predmet.ProtuStrankaListFormated>
  <DomainObject.Predmet.ProtuStrankaListFormatedOIB>
    <izvorni_sadrzaj>
      <item>OBRITZBERGER d.o.o. za građenje i trgovinu, OIB 68733218596</item>
    </izvorni_sadrzaj>
    <derivirana_varijabla naziv="DomainObject.Predmet.ProtuStrankaListFormatedOIB_1">
      <item>OBRITZBERGER d.o.o. za građenje i trgovinu, OIB 68733218596</item>
    </derivirana_varijabla>
  </DomainObject.Predmet.ProtuStrankaListFormatedOIB>
  <DomainObject.Predmet.ProtuStrankaListFormatedWithAdress>
    <izvorni_sadrzaj>
      <item>OBRITZBERGER d.o.o. za građenje i trgovinu, Vrboska 149, 21465 Vrboska</item>
    </izvorni_sadrzaj>
    <derivirana_varijabla naziv="DomainObject.Predmet.ProtuStrankaListFormatedWithAdress_1">
      <item>OBRITZBERGER d.o.o. za građenje i trgovinu, Vrboska 149, 21465 Vrboska</item>
    </derivirana_varijabla>
  </DomainObject.Predmet.ProtuStrankaListFormatedWithAdress>
  <DomainObject.Predmet.ProtuStrankaListFormatedWithAdressOIB>
    <izvorni_sadrzaj>
      <item>OBRITZBERGER d.o.o. za građenje i trgovinu, OIB 68733218596, Vrboska 149, 21465 Vrboska</item>
    </izvorni_sadrzaj>
    <derivirana_varijabla naziv="DomainObject.Predmet.ProtuStrankaListFormatedWithAdressOIB_1">
      <item>OBRITZBERGER d.o.o. za građenje i trgovinu, OIB 68733218596, Vrboska 149, 21465 Vrboska</item>
    </derivirana_varijabla>
  </DomainObject.Predmet.ProtuStrankaListFormatedWithAdressOIB>
  <DomainObject.Predmet.ProtuStrankaListNazivFormated>
    <izvorni_sadrzaj>
      <item>OBRITZBERGER d.o.o. za građenje i trgovinu</item>
    </izvorni_sadrzaj>
    <derivirana_varijabla naziv="DomainObject.Predmet.ProtuStrankaListNazivFormated_1">
      <item>OBRITZBERGER d.o.o. za građenje i trgovinu</item>
    </derivirana_varijabla>
  </DomainObject.Predmet.ProtuStrankaListNazivFormated>
  <DomainObject.Predmet.ProtuStrankaListNazivFormatedOIB>
    <izvorni_sadrzaj>
      <item>OBRITZBERGER d.o.o. za građenje i trgovinu, OIB 68733218596</item>
    </izvorni_sadrzaj>
    <derivirana_varijabla naziv="DomainObject.Predmet.ProtuStrankaListNazivFormatedOIB_1">
      <item>OBRITZBERGER d.o.o. za građenje i trgovinu, OIB 68733218596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OBRITZBERGER d.o.o. za građenje i trgovinu</izvorni_sadrzaj>
    <derivirana_varijabla naziv="DomainObject.Predmet.ProtustrankaIDrugi_1">OBRITZBERGER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OBRITZBERGER d.o.o. za građenje i trgovinu, OIB 68733218596, Vrboska 149, 21465 Vrboska</izvorni_sadrzaj>
    <derivirana_varijabla naziv="DomainObject.Predmet.ProtustrankaIDrugiAdressOIB_1">OBRITZBERGER d.o.o. za građenje i trgovinu, OIB 68733218596, Vrboska 149,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OBRITZBERGER d.o.o. za građenje i trgovinu</item>
      <item>FINANCIJSKA AGENCIJA, RC SPLIT</item>
    </izvorni_sadrzaj>
    <derivirana_varijabla naziv="DomainObject.Predmet.SudioniciListNaziv_1">
      <item>OBRITZBERGER d.o.o. za građenje i trgovinu</item>
      <item>FINANCIJSKA AGENCIJA, RC SPLIT</item>
    </derivirana_varijabla>
  </DomainObject.Predmet.SudioniciListNaziv>
  <DomainObject.Predmet.SudioniciListAdressOIB>
    <izvorni_sadrzaj>
      <item>OBRITZBERGER d.o.o. za građenje i trgovinu, OIB 68733218596, Vrboska 149,21465 Vrboska</item>
      <item>FINANCIJSKA AGENCIJA, RC SPLIT, OIB 85821130368, Mažuranićevo šetalište 24 b,21000 Split</item>
    </izvorni_sadrzaj>
    <derivirana_varijabla naziv="DomainObject.Predmet.SudioniciListAdressOIB_1">
      <item>OBRITZBERGER d.o.o. za građenje i trgovinu, OIB 68733218596, Vrboska 149,21465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68733218596</item>
      <item>, OIB 85821130368</item>
    </izvorni_sadrzaj>
    <derivirana_varijabla naziv="DomainObject.Predmet.SudioniciListNazivOIB_1">
      <item>, OIB 68733218596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11128-69D5-434A-AA34-CC37791A2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4324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2016-09-15T07:42:00Z</dcterms:created>
  <dc:creator>wsadmin</dc:creator>
  <cp:lastModifiedBy>Goran Radanović</cp:lastModifiedBy>
  <cp:lastPrinted>2016-09-15T09:38:00Z</cp:lastPrinted>
  <dcterms:modified xmlns:xsi="http://www.w3.org/2001/XMLSchema-instance" xsi:type="dcterms:W3CDTF">2016-09-15T09:40:00Z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