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276CC" w:rsidR="004276CC">
        <w:tc>
          <w:tcPr>
            <w:tcW w:type="dxa" w:w="2985"/>
            <w:hideMark/>
          </w:tcPr>
          <w:p w:rsidRDefault="004276CC" w:rsidP="004276CC" w:rsidR="004276CC">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276CC" w:rsidP="004276CC" w:rsidR="004276CC">
            <w:pPr>
              <w:spacing w:after="0"/>
              <w:jc w:val="center"/>
            </w:pPr>
            <w:r>
              <w:t>Republika Hrvatska</w:t>
            </w:r>
          </w:p>
          <w:p w:rsidRDefault="004276CC" w:rsidP="004276CC" w:rsidR="004276CC">
            <w:pPr>
              <w:spacing w:after="0"/>
              <w:jc w:val="center"/>
            </w:pPr>
            <w:r>
              <w:t>Trgovački sud u Varaždinu</w:t>
            </w:r>
          </w:p>
          <w:p w:rsidRDefault="004276CC" w:rsidP="004276CC" w:rsidR="004276CC">
            <w:pPr>
              <w:spacing w:after="0"/>
              <w:jc w:val="center"/>
            </w:pPr>
            <w:r>
              <w:t>Varaždin, Braće Radić 2</w:t>
            </w:r>
          </w:p>
        </w:tc>
      </w:tr>
    </w:tbl>
    <w:p w14:textId="a637cd9" w14:paraId="a637cd9" w:rsidRDefault="004276CC" w:rsidP="004276CC" w:rsidR="004276CC">
      <w:pPr>
        <w:spacing w:after="0"/>
        <w:jc w:val="both"/>
        <w15:collapsed w:val="false"/>
      </w:pPr>
      <w:r>
        <w:tab/>
      </w:r>
      <w:r>
        <w:tab/>
      </w:r>
      <w:r>
        <w:tab/>
      </w:r>
      <w:r>
        <w:tab/>
      </w:r>
    </w:p>
    <w:p w:rsidRDefault="004276CC" w:rsidP="004276CC" w:rsidR="004276CC">
      <w:pPr>
        <w:spacing w:after="0"/>
        <w:jc w:val="both"/>
      </w:pPr>
      <w:r>
        <w:t xml:space="preserve">                                                                                                Poslovni broj: 3 St-43/2015-74</w:t>
      </w:r>
    </w:p>
    <w:p w:rsidRDefault="004276CC" w:rsidP="004276CC" w:rsidR="004276CC">
      <w:pPr>
        <w:spacing w:after="0"/>
        <w:jc w:val="both"/>
      </w:pPr>
    </w:p>
    <w:p w:rsidRDefault="004276CC" w:rsidP="004276CC" w:rsidR="004276CC">
      <w:pPr>
        <w:spacing w:after="0"/>
      </w:pPr>
    </w:p>
    <w:p w:rsidRDefault="004276CC" w:rsidP="004276CC" w:rsidR="004276CC">
      <w:pPr>
        <w:spacing w:after="0"/>
        <w:jc w:val="right"/>
      </w:pPr>
    </w:p>
    <w:p w:rsidRDefault="004276CC" w:rsidP="004276CC" w:rsidR="004276CC">
      <w:pPr>
        <w:spacing w:after="0"/>
        <w:jc w:val="center"/>
      </w:pPr>
      <w:r>
        <w:t>R E P U B L I K A   H R V A T S K A</w:t>
      </w:r>
    </w:p>
    <w:p w:rsidRDefault="004276CC" w:rsidP="004276CC" w:rsidR="004276CC">
      <w:pPr>
        <w:spacing w:after="0"/>
        <w:jc w:val="right"/>
      </w:pPr>
    </w:p>
    <w:p w:rsidRDefault="004276CC" w:rsidP="004276CC" w:rsidR="004276CC">
      <w:pPr>
        <w:spacing w:after="0"/>
        <w:jc w:val="center"/>
      </w:pPr>
      <w:r>
        <w:t>R J E Š E N J E</w:t>
      </w:r>
    </w:p>
    <w:p w:rsidRDefault="004276CC" w:rsidP="004276CC" w:rsidR="004276CC">
      <w:pPr>
        <w:spacing w:after="0"/>
        <w:jc w:val="center"/>
      </w:pPr>
    </w:p>
    <w:p w:rsidRDefault="004276CC" w:rsidP="004276CC" w:rsidR="004276CC">
      <w:pPr>
        <w:spacing w:after="0"/>
        <w:jc w:val="center"/>
      </w:pPr>
    </w:p>
    <w:p w:rsidRDefault="004276CC" w:rsidP="004276CC" w:rsidR="004276CC">
      <w:pPr>
        <w:spacing w:after="0"/>
        <w:jc w:val="both"/>
      </w:pPr>
      <w:r>
        <w:tab/>
        <w:t>Trgovački sud u Varaždinu, po sucu toga suda Jasni Lekić, u stečajnom postupku nad stečajnim dužnikom IZOLIT d.o.o. u stečaju, Draškovec, Kralja Zvonimira 5, MBS: 070005839, OIB: 98400093746, dana 16. listopada 2018. godine,</w:t>
      </w: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center"/>
      </w:pPr>
      <w:r>
        <w:t>r i j e š i o   j e</w:t>
      </w:r>
      <w:r>
        <w:rPr>
          <w:sz w:val="32"/>
          <w:szCs w:val="32"/>
        </w:rPr>
        <w:t xml:space="preserve"> </w:t>
      </w:r>
    </w:p>
    <w:p w:rsidRDefault="004276CC" w:rsidP="004276CC" w:rsidR="004276CC">
      <w:pPr>
        <w:spacing w:after="0"/>
      </w:pPr>
    </w:p>
    <w:p w:rsidRDefault="004276CC" w:rsidP="004276CC" w:rsidR="004276CC">
      <w:pPr>
        <w:spacing w:after="0"/>
        <w:jc w:val="both"/>
      </w:pPr>
      <w:r>
        <w:tab/>
        <w:t>I/ Određuje se završno ročište za dan</w:t>
      </w:r>
    </w:p>
    <w:p w:rsidRDefault="004276CC" w:rsidP="004276CC" w:rsidR="004276CC">
      <w:pPr>
        <w:spacing w:after="0"/>
        <w:jc w:val="both"/>
      </w:pPr>
    </w:p>
    <w:p w:rsidRDefault="004276CC" w:rsidP="004276CC" w:rsidR="004276CC">
      <w:pPr>
        <w:spacing w:after="0"/>
        <w:jc w:val="center"/>
      </w:pPr>
      <w:r>
        <w:rPr>
          <w:b/>
        </w:rPr>
        <w:t>28. studenog 2018. godine u 09,00 sati kod ovog suda, soba 226/II kat</w:t>
      </w:r>
      <w:r>
        <w:t>.</w:t>
      </w:r>
    </w:p>
    <w:p w:rsidRDefault="004276CC" w:rsidP="004276CC" w:rsidR="004276CC">
      <w:pPr>
        <w:spacing w:after="0"/>
        <w:jc w:val="center"/>
      </w:pPr>
    </w:p>
    <w:p w:rsidRDefault="004276CC" w:rsidP="004276CC" w:rsidR="004276CC">
      <w:pPr>
        <w:spacing w:after="0"/>
        <w:jc w:val="both"/>
      </w:pPr>
      <w:r>
        <w:tab/>
        <w:t>II/ Za ročište predlaže se slijedeći dnevni red:</w:t>
      </w:r>
    </w:p>
    <w:p w:rsidRDefault="004276CC" w:rsidP="004276CC" w:rsidR="004276CC">
      <w:pPr>
        <w:spacing w:after="0"/>
        <w:jc w:val="both"/>
      </w:pPr>
    </w:p>
    <w:p w:rsidRDefault="004276CC" w:rsidP="004276CC" w:rsidR="004276CC">
      <w:pPr>
        <w:numPr>
          <w:ilvl w:val="0"/>
          <w:numId w:val="47"/>
        </w:numPr>
        <w:spacing w:after="0"/>
        <w:jc w:val="both"/>
      </w:pPr>
      <w:r>
        <w:t xml:space="preserve">rasprava o završnom izvješću i završnom računu stečajnog upravitelja </w:t>
      </w:r>
    </w:p>
    <w:p w:rsidRDefault="004276CC" w:rsidP="004276CC" w:rsidR="004276CC">
      <w:pPr>
        <w:numPr>
          <w:ilvl w:val="0"/>
          <w:numId w:val="47"/>
        </w:numPr>
        <w:spacing w:after="0"/>
        <w:jc w:val="both"/>
      </w:pPr>
      <w:r>
        <w:t>prigovori na završni popis</w:t>
      </w:r>
    </w:p>
    <w:p w:rsidRDefault="004276CC" w:rsidP="004276CC" w:rsidR="004276CC">
      <w:pPr>
        <w:numPr>
          <w:ilvl w:val="0"/>
          <w:numId w:val="47"/>
        </w:numPr>
        <w:spacing w:after="0"/>
        <w:jc w:val="both"/>
      </w:pPr>
      <w:r>
        <w:t>odlučivanje o neunovčivim predmetima stečajne mase</w:t>
      </w:r>
    </w:p>
    <w:p w:rsidRDefault="004276CC" w:rsidP="004276CC" w:rsidR="004276CC">
      <w:pPr>
        <w:numPr>
          <w:ilvl w:val="0"/>
          <w:numId w:val="47"/>
        </w:numPr>
        <w:spacing w:after="0"/>
        <w:jc w:val="both"/>
      </w:pPr>
      <w:r>
        <w:t>razno.</w:t>
      </w:r>
    </w:p>
    <w:p w:rsidRDefault="004276CC" w:rsidP="004276CC" w:rsidR="004276CC">
      <w:pPr>
        <w:spacing w:after="0"/>
        <w:jc w:val="both"/>
      </w:pPr>
    </w:p>
    <w:p w:rsidRDefault="004276CC" w:rsidP="004276CC" w:rsidR="004276CC">
      <w:pPr>
        <w:spacing w:after="0"/>
        <w:ind w:firstLine="705"/>
        <w:jc w:val="both"/>
      </w:pPr>
      <w:r>
        <w:t xml:space="preserve">III/ Ovaj poziv objavljuje se na e-Oglasnoj ploči ovoga suda s današnjim danom. </w:t>
      </w: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center"/>
      </w:pPr>
      <w:r>
        <w:t xml:space="preserve">Varaždin, 16. listopada 2018. </w:t>
      </w:r>
    </w:p>
    <w:p w:rsidRDefault="004276CC" w:rsidP="004276CC" w:rsidR="004276CC">
      <w:pPr>
        <w:spacing w:after="0"/>
        <w:jc w:val="center"/>
      </w:pPr>
    </w:p>
    <w:p w:rsidRDefault="004276CC" w:rsidP="004276CC" w:rsidR="004276CC">
      <w:pPr>
        <w:spacing w:after="0"/>
        <w:jc w:val="center"/>
      </w:pPr>
    </w:p>
    <w:p w:rsidRDefault="004276CC" w:rsidP="004276CC" w:rsidR="004276CC">
      <w:pPr>
        <w:spacing w:after="0"/>
        <w:jc w:val="both"/>
      </w:pPr>
      <w:r>
        <w:t xml:space="preserve">                                                                                                                   Sudac:</w:t>
      </w:r>
    </w:p>
    <w:p w:rsidRDefault="004276CC" w:rsidP="004276CC" w:rsidR="004276CC">
      <w:pPr>
        <w:spacing w:after="0"/>
        <w:jc w:val="both"/>
      </w:pPr>
    </w:p>
    <w:p w:rsidRDefault="004276CC" w:rsidP="004276CC" w:rsidR="004276CC">
      <w:pPr>
        <w:spacing w:after="0"/>
        <w:jc w:val="both"/>
      </w:pPr>
      <w:r>
        <w:t xml:space="preserve">                                                                                                           Jasna Lekić, v. r.</w:t>
      </w: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r>
        <w:t xml:space="preserve">                                                                                      Za točnost otpravka-ovlašteni službenik:</w:t>
      </w: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r>
        <w:t>POUKA O PRAVNOM LIJEKU:</w:t>
      </w:r>
    </w:p>
    <w:p w:rsidRDefault="004276CC" w:rsidP="004276CC" w:rsidR="004276CC">
      <w:pPr>
        <w:spacing w:after="0"/>
        <w:jc w:val="both"/>
      </w:pPr>
    </w:p>
    <w:p w:rsidRDefault="004276CC" w:rsidP="004276CC" w:rsidR="004276CC">
      <w:pPr>
        <w:spacing w:after="0"/>
        <w:jc w:val="both"/>
      </w:pPr>
      <w:r>
        <w:tab/>
        <w:t>Protiv ovog rješenja nije dopušten poseban pravni lijek.</w:t>
      </w: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p>
    <w:p w:rsidRDefault="004276CC" w:rsidP="004276CC" w:rsidR="004276CC">
      <w:pPr>
        <w:spacing w:after="0"/>
        <w:jc w:val="both"/>
      </w:pPr>
      <w:r>
        <w:t>DNA: 1. Stečajni upravitelj Stanko Makar, dipl. oec. iz Ludbrega, Petra Zrinskog 3</w:t>
      </w:r>
    </w:p>
    <w:p w:rsidRDefault="004276CC" w:rsidP="004276CC" w:rsidR="004276CC">
      <w:pPr>
        <w:spacing w:after="0"/>
        <w:jc w:val="both"/>
      </w:pPr>
      <w:r>
        <w:t xml:space="preserve">           2. ŽDO Varaždin, građansko-upravni odjel </w:t>
      </w:r>
    </w:p>
    <w:p w:rsidRDefault="004276CC" w:rsidP="004276CC" w:rsidR="004276CC">
      <w:pPr>
        <w:spacing w:after="0"/>
        <w:jc w:val="both"/>
      </w:pPr>
      <w:r>
        <w:t xml:space="preserve">           3. E-Oglasna ploča ovoga suda</w:t>
      </w:r>
    </w:p>
    <w:p w:rsidRDefault="004276CC" w:rsidP="004276CC" w:rsidR="004276CC">
      <w:pPr>
        <w:spacing w:after="0"/>
        <w:jc w:val="both"/>
      </w:pPr>
      <w:r>
        <w:t xml:space="preserve">           </w:t>
      </w:r>
    </w:p>
    <w:p w:rsidRDefault="004276CC" w:rsidP="004276CC" w:rsidR="004276CC">
      <w:pPr>
        <w:spacing w:after="0"/>
        <w:jc w:val="both"/>
      </w:pPr>
    </w:p>
    <w:p w:rsidRDefault="004276CC" w:rsidP="004276CC" w:rsidR="004276CC">
      <w:pPr>
        <w:spacing w:after="0"/>
        <w:jc w:val="both"/>
      </w:pPr>
    </w:p>
    <w:p w:rsidRDefault="00AE649C" w:rsidP="004276CC" w:rsidR="00AE649C" w:rsidRPr="00B76F3C">
      <w:pPr>
        <w:pStyle w:val="NormaleSPIS"/>
        <w:spacing w:after="0"/>
      </w:pPr>
    </w:p>
    <w:p w:rsidRDefault="00AB4602" w:rsidP="004276C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276C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7EE" w:rsidP="00537B78" w:rsidR="003357EE">
      <w:r>
        <w:separator/>
      </w:r>
    </w:p>
  </w:endnote>
  <w:endnote w:id="0" w:type="continuationSeparator">
    <w:p w:rsidRDefault="003357EE" w:rsidP="00537B78" w:rsidR="00335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7EE" w:rsidP="00537B78" w:rsidR="003357EE">
      <w:r>
        <w:separator/>
      </w:r>
    </w:p>
  </w:footnote>
  <w:footnote w:id="0" w:type="continuationSeparator">
    <w:p w:rsidRDefault="003357EE" w:rsidP="00537B78" w:rsidR="00335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B235AD"/>
    <w:multiLevelType w:val="hybridMultilevel"/>
    <w:tmpl w:val="E8D844BC"/>
    <w:lvl w:tplc="32820AD4"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EE"/>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6CC"/>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0716"/>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6819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St-43/2015-74</izvorni_sadrzaj>
    <derivirana_varijabla naziv="DomainObject.Oznaka_1">St-43/2015-74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St-43/2015-74</izvorni_sadrzaj>
    <derivirana_varijabla naziv="DomainObject.PoslovniBrojDokumenta_1">St-43/2015-74</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3DB8E1-1137-4096-8C9A-C8AB4368CF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194</properties:Words>
  <properties:Characters>935</properties:Characters>
  <properties:Lines>62</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2018-10-16T12:20:00Z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St-43/2015-74 / Odluka - Rješenje - određivanje završnog ročišta vjerovnika (odluka_St-43_2015-74.docx)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