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4bc2" w14:paraId="c784bc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C435DF" w:rsidP="00C435DF" w:rsidR="00C435DF" w:rsidRPr="00C435DF">
      <w:pPr>
        <w:jc w:val="center"/>
        <w:rPr>
          <w:sz w:val="24"/>
          <w:szCs w:val="24"/>
        </w:rPr>
      </w:pPr>
    </w:p>
    <w:p w:rsidRDefault="009D621F" w:rsidP="009D621F" w:rsidR="009D621F" w:rsidRPr="009D621F">
      <w:pPr>
        <w:jc w:val="both"/>
        <w:rPr>
          <w:sz w:val="24"/>
          <w:szCs w:val="24"/>
        </w:rPr>
      </w:pPr>
      <w:r w:rsidRPr="009D621F">
        <w:rPr>
          <w:sz w:val="24"/>
          <w:szCs w:val="24"/>
        </w:rPr>
        <w:t xml:space="preserve">Trgovački sud u Zagrebu, po sucu Nikoli Ribariću, u stečajnom predmetu u povodu zahtjeva FINANCIJSKE AGENCIJE, za provedbu stečajnog postupka nad dužnikom  </w:t>
      </w:r>
    </w:p>
    <w:p w:rsidRDefault="009D621F" w:rsidP="009D621F" w:rsidR="005736C0">
      <w:pPr>
        <w:jc w:val="both"/>
        <w:rPr>
          <w:sz w:val="24"/>
          <w:szCs w:val="24"/>
        </w:rPr>
      </w:pPr>
      <w:r w:rsidRPr="009D621F">
        <w:rPr>
          <w:sz w:val="24"/>
          <w:szCs w:val="24"/>
        </w:rPr>
        <w:t>FIJAČKO TRANSPORT d.o.o., Dubrava (Općina Dubrava), Štrosmajerova 38, OIB: 04749936117, dana 17. ožujka 2017.</w:t>
      </w:r>
    </w:p>
    <w:p w:rsidRDefault="009D621F" w:rsidP="009D621F" w:rsidR="009D621F">
      <w:pPr>
        <w:jc w:val="both"/>
        <w:rPr>
          <w:color w:val="000000"/>
          <w:sz w:val="24"/>
          <w:szCs w:val="24"/>
        </w:rPr>
      </w:pP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9D621F" w:rsidP="009D621F" w:rsidR="009D621F" w:rsidRPr="009D621F">
      <w:pPr>
        <w:jc w:val="both"/>
        <w:textAlignment w:val="auto"/>
        <w:rPr>
          <w:sz w:val="24"/>
          <w:szCs w:val="24"/>
        </w:rPr>
      </w:pPr>
      <w:r w:rsidRPr="009D621F">
        <w:rPr>
          <w:sz w:val="24"/>
          <w:szCs w:val="24"/>
        </w:rPr>
        <w:t xml:space="preserve">Tihomir Fijačko, OIB: 86028611663 </w:t>
      </w:r>
    </w:p>
    <w:p w:rsidRDefault="009D621F" w:rsidP="009D621F" w:rsidR="005736C0">
      <w:pPr>
        <w:jc w:val="both"/>
        <w:textAlignment w:val="auto"/>
        <w:rPr>
          <w:sz w:val="24"/>
          <w:szCs w:val="24"/>
        </w:rPr>
      </w:pPr>
      <w:r w:rsidRPr="009D621F">
        <w:rPr>
          <w:sz w:val="24"/>
          <w:szCs w:val="24"/>
        </w:rPr>
        <w:t>Dubrava, Štrosmajerova 38</w:t>
      </w:r>
    </w:p>
    <w:p w:rsidRDefault="009D621F" w:rsidP="009D621F" w:rsidR="009D621F"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2073</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9D621F" w:rsidRPr="009D621F">
        <w:rPr>
          <w:sz w:val="24"/>
          <w:szCs w:val="24"/>
        </w:rPr>
        <w:t>86028611663</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D621F">
        <w:rPr>
          <w:sz w:val="24"/>
          <w:szCs w:val="24"/>
        </w:rPr>
        <w:t>2073</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795DF9" w:rsidP="00E91121" w:rsidR="00795DF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95DF9" w:rsidP="00E91121" w:rsidR="00795DF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95DF9" w:rsidP="00E91121" w:rsidR="00795DF9">
      <w:pPr>
        <w:pStyle w:val="Podnaslov"/>
        <w:ind w:firstLine="720" w:left="4320"/>
        <w:rPr>
          <w:rFonts w:hAnsi="Times New Roman" w:ascii="Times New Roman"/>
          <w:b w:val="false"/>
          <w:color w:val="auto"/>
          <w:szCs w:val="24"/>
        </w:rPr>
      </w:pPr>
    </w:p>
    <w:p w:rsidRDefault="00795DF9" w:rsidP="00795DF9" w:rsidR="00795DF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95DF9" w:rsidP="00E91121" w:rsidR="00795DF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p w:rsidRDefault="00795DF9" w:rsidP="00C81056" w:rsidR="00795DF9">
      <w:pPr>
        <w:jc w:val="both"/>
        <w:rPr>
          <w:color w:val="000000"/>
          <w:sz w:val="24"/>
          <w:szCs w:val="24"/>
        </w:rPr>
      </w:pPr>
    </w:p>
    <w:sectPr w:rsidSect="00DE7044" w:rsidR="00795DF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F3CB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F3CB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5736C0">
      <w:rPr>
        <w:sz w:val="24"/>
      </w:rPr>
      <w:t>20</w:t>
    </w:r>
    <w:r w:rsidR="009D621F">
      <w:rPr>
        <w:sz w:val="24"/>
      </w:rPr>
      <w:t>73</w:t>
    </w:r>
    <w:r w:rsidR="00DE7044">
      <w:rPr>
        <w:sz w:val="24"/>
      </w:rPr>
      <w:t>/2016</w:t>
    </w:r>
    <w:r w:rsidR="00795DF9">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34E65"/>
    <w:rsid w:val="003C288F"/>
    <w:rsid w:val="004108D6"/>
    <w:rsid w:val="005736C0"/>
    <w:rsid w:val="00732034"/>
    <w:rsid w:val="00795DF9"/>
    <w:rsid w:val="008028CF"/>
    <w:rsid w:val="0089624E"/>
    <w:rsid w:val="008D156B"/>
    <w:rsid w:val="0094274F"/>
    <w:rsid w:val="009D621F"/>
    <w:rsid w:val="00A827DC"/>
    <w:rsid w:val="00AE694D"/>
    <w:rsid w:val="00BB5BC5"/>
    <w:rsid w:val="00C435DF"/>
    <w:rsid w:val="00C81056"/>
    <w:rsid w:val="00C83371"/>
    <w:rsid w:val="00D13EE7"/>
    <w:rsid w:val="00D45C78"/>
    <w:rsid w:val="00DD22D9"/>
    <w:rsid w:val="00DE7044"/>
    <w:rsid w:val="00E45216"/>
    <w:rsid w:val="00E67A8B"/>
    <w:rsid w:val="00EA3874"/>
    <w:rsid w:val="00F20533"/>
    <w:rsid w:val="00F42292"/>
    <w:rsid w:val="00FE2D69"/>
    <w:rsid w:val="00FF3C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F3CBD"/>
    <w:rPr>
      <w:color w:val="808080"/>
      <w:bdr w:space="0" w:sz="0" w:color="auto" w:val="none"/>
      <w:shd w:fill="auto" w:color="auto" w:val="clear"/>
    </w:rPr>
  </w:style>
  <w:style w:customStyle="true" w:styleId="eSPISCCParagraphDefaultFont" w:type="character">
    <w:name w:val="eSPIS_CC_Paragraph Default Font"/>
    <w:basedOn w:val="Zadanifontodlomka"/>
    <w:rsid w:val="00FF3CB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F3CB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F3CB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F3CB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F3CBD"/>
    <w:rPr>
      <w:color w:val="808080"/>
      <w:bdr w:color="auto" w:space="0" w:sz="0" w:val="none"/>
      <w:shd w:color="auto" w:fill="auto" w:val="clear"/>
    </w:rPr>
  </w:style>
  <w:style w:customStyle="1" w:styleId="eSPISCCParagraphDefaultFont" w:type="character">
    <w:name w:val="eSPIS_CC_Paragraph Default Font"/>
    <w:basedOn w:val="Zadanifontodlomka"/>
    <w:rsid w:val="00FF3CB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F3CB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F3CB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F3CB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2073</izvorni_sadrzaj>
    <derivirana_varijabla naziv="DomainObject.Predmet.Broj_1">2073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St-2073/2016</izvorni_sadrzaj>
    <derivirana_varijabla naziv="DomainObject.Predmet.OznakaBroj_1">St-2073/2016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FIJAČKO TRANSPORT d.o.o.</izvorni_sadrzaj>
    <derivirana_varijabla naziv="DomainObject.Predmet.ProtustrankaFormated_1">  FIJAČKO TRANSPORT d.o.o.</derivirana_varijabla>
  </DomainObject.Predmet.ProtustrankaFormated>
  <DomainObject.Predmet.ProtustrankaFormatedOIB>
    <izvorni_sadrzaj>  FIJAČKO TRANSPORT d.o.o., OIB 04749936117</izvorni_sadrzaj>
    <derivirana_varijabla naziv="DomainObject.Predmet.ProtustrankaFormatedOIB_1">  FIJAČKO TRANSPORT d.o.o., OIB 04749936117</derivirana_varijabla>
  </DomainObject.Predmet.ProtustrankaFormatedOIB>
  <DomainObject.Predmet.ProtustrankaFormatedWithAdress>
    <izvorni_sadrzaj> FIJAČKO TRANSPORT d.o.o., Štrosmajerova 38, 10342 Dubrava</izvorni_sadrzaj>
    <derivirana_varijabla naziv="DomainObject.Predmet.ProtustrankaFormatedWithAdress_1"> FIJAČKO TRANSPORT d.o.o., Štrosmajerova 38, 10342 Dubrava</derivirana_varijabla>
  </DomainObject.Predmet.ProtustrankaFormatedWithAdress>
  <DomainObject.Predmet.ProtustrankaFormatedWithAdressOIB>
    <izvorni_sadrzaj> FIJAČKO TRANSPORT d.o.o., OIB 04749936117, Štrosmajerova 38, 10342 Dubrava</izvorni_sadrzaj>
    <derivirana_varijabla naziv="DomainObject.Predmet.ProtustrankaFormatedWithAdressOIB_1"> FIJAČKO TRANSPORT d.o.o., OIB 04749936117, Štrosmajerova 38, 10342 Dubrava</derivirana_varijabla>
  </DomainObject.Predmet.ProtustrankaFormatedWithAdressOIB>
  <DomainObject.Predmet.ProtustrankaWithAdress>
    <izvorni_sadrzaj>FIJAČKO TRANSPORT d.o.o. Štrosmajerova 38, 10342 Dubrava</izvorni_sadrzaj>
    <derivirana_varijabla naziv="DomainObject.Predmet.ProtustrankaWithAdress_1">FIJAČKO TRANSPORT d.o.o. Štrosmajerova 38, 10342 Dubrava</derivirana_varijabla>
  </DomainObject.Predmet.ProtustrankaWithAdress>
  <DomainObject.Predmet.ProtustrankaWithAdressOIB>
    <izvorni_sadrzaj>FIJAČKO TRANSPORT d.o.o., OIB 04749936117, Štrosmajerova 38, 10342 Dubrava</izvorni_sadrzaj>
    <derivirana_varijabla naziv="DomainObject.Predmet.ProtustrankaWithAdressOIB_1">FIJAČKO TRANSPORT d.o.o., OIB 04749936117, Štrosmajerova 38, 10342 Dubrava</derivirana_varijabla>
  </DomainObject.Predmet.ProtustrankaWithAdressOIB>
  <DomainObject.Predmet.ProtustrankaNazivFormated>
    <izvorni_sadrzaj>FIJAČKO TRANSPORT d.o.o.</izvorni_sadrzaj>
    <derivirana_varijabla naziv="DomainObject.Predmet.ProtustrankaNazivFormated_1">FIJAČKO TRANSPORT d.o.o.</derivirana_varijabla>
  </DomainObject.Predmet.ProtustrankaNazivFormated>
  <DomainObject.Predmet.ProtustrankaNazivFormatedOIB>
    <izvorni_sadrzaj>FIJAČKO TRANSPORT d.o.o., OIB 04749936117</izvorni_sadrzaj>
    <derivirana_varijabla naziv="DomainObject.Predmet.ProtustrankaNazivFormatedOIB_1">FIJAČKO TRANSPORT d.o.o., OIB 04749936117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FIJAČKO TRANSPORT d.o.o.</item>
    </izvorni_sadrzaj>
    <derivirana_varijabla naziv="DomainObject.Predmet.ProtuStrankaListFormated_1">
      <item>FIJAČKO TRANSPORT d.o.o.</item>
    </derivirana_varijabla>
  </DomainObject.Predmet.ProtuStrankaListFormated>
  <DomainObject.Predmet.ProtuStrankaListFormatedOIB>
    <izvorni_sadrzaj>
      <item>FIJAČKO TRANSPORT d.o.o., OIB 04749936117</item>
    </izvorni_sadrzaj>
    <derivirana_varijabla naziv="DomainObject.Predmet.ProtuStrankaListFormatedOIB_1">
      <item>FIJAČKO TRANSPORT d.o.o., OIB 04749936117</item>
    </derivirana_varijabla>
  </DomainObject.Predmet.ProtuStrankaListFormatedOIB>
  <DomainObject.Predmet.ProtuStrankaListFormatedWithAdress>
    <izvorni_sadrzaj>
      <item>FIJAČKO TRANSPORT d.o.o., Štrosmajerova 38, 10342 Dubrava</item>
    </izvorni_sadrzaj>
    <derivirana_varijabla naziv="DomainObject.Predmet.ProtuStrankaListFormatedWithAdress_1">
      <item>FIJAČKO TRANSPORT d.o.o., Štrosmajerova 38, 10342 Dubrava</item>
    </derivirana_varijabla>
  </DomainObject.Predmet.ProtuStrankaListFormatedWithAdress>
  <DomainObject.Predmet.ProtuStrankaListFormatedWithAdressOIB>
    <izvorni_sadrzaj>
      <item>FIJAČKO TRANSPORT d.o.o., OIB 04749936117, Štrosmajerova 38, 10342 Dubrava</item>
    </izvorni_sadrzaj>
    <derivirana_varijabla naziv="DomainObject.Predmet.ProtuStrankaListFormatedWithAdressOIB_1">
      <item>FIJAČKO TRANSPORT d.o.o., OIB 04749936117, Štrosmajerova 38, 10342 Dubrava</item>
    </derivirana_varijabla>
  </DomainObject.Predmet.ProtuStrankaListFormatedWithAdressOIB>
  <DomainObject.Predmet.ProtuStrankaListNazivFormated>
    <izvorni_sadrzaj>
      <item>FIJAČKO TRANSPORT d.o.o.</item>
    </izvorni_sadrzaj>
    <derivirana_varijabla naziv="DomainObject.Predmet.ProtuStrankaListNazivFormated_1">
      <item>FIJAČKO TRANSPORT d.o.o.</item>
    </derivirana_varijabla>
  </DomainObject.Predmet.ProtuStrankaListNazivFormated>
  <DomainObject.Predmet.ProtuStrankaListNazivFormatedOIB>
    <izvorni_sadrzaj>
      <item>FIJAČKO TRANSPORT d.o.o., OIB 04749936117</item>
    </izvorni_sadrzaj>
    <derivirana_varijabla naziv="DomainObject.Predmet.ProtuStrankaListNazivFormatedOIB_1">
      <item>FIJAČKO TRANSPORT d.o.o., OIB 04749936117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FIJAČKO TRANSPORT d.o.o.</izvorni_sadrzaj>
    <derivirana_varijabla naziv="DomainObject.Predmet.ProtustrankaIDrugi_1">FIJAČKO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FIJAČKO TRANSPORT d.o.o., OIB 04749936117, Štrosmajerova 38, 10342 Dubrava</izvorni_sadrzaj>
    <derivirana_varijabla naziv="DomainObject.Predmet.ProtustrankaIDrugiAdressOIB_1">FIJAČKO TRANSPORT d.o.o., OIB 04749936117, Štrosmajerova 38,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FIJAČKO TRANSPORT d.o.o.</item>
    </izvorni_sadrzaj>
    <derivirana_varijabla naziv="DomainObject.Predmet.SudioniciListNaziv_1">
      <item>FINA Regionalni centar Zagreb</item>
      <item>FIJAČKO TRANSPORT d.o.o.</item>
    </derivirana_varijabla>
  </DomainObject.Predmet.SudioniciListNaziv>
  <DomainObject.Predmet.SudioniciListAdressOIB>
    <izvorni_sadrzaj>
      <item>FINA Regionalni centar Zagreb, OIB 85821130368, Trg svibanjskih žrtava 1995. 1,10000 Zagreb</item>
      <item>FIJAČKO TRANSPORT d.o.o., OIB 04749936117, Štrosmajerova 38,10342 Dubrava</item>
    </izvorni_sadrzaj>
    <derivirana_varijabla naziv="DomainObject.Predmet.SudioniciListAdressOIB_1">
      <item>FINA Regionalni centar Zagreb, OIB 85821130368, Trg svibanjskih žrtava 1995. 1,10000 Zagreb</item>
      <item>FIJAČKO TRANSPORT d.o.o., OIB 04749936117, Štrosmajerova 38,10342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04749936117</item>
    </izvorni_sadrzaj>
    <derivirana_varijabla naziv="DomainObject.Predmet.SudioniciListNazivOIB_1">
      <item>, OIB 85821130368</item>
      <item>, OIB 04749936117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794</properties:Words>
  <properties:Characters>4376</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2017-03-17T09:49:00Z</dcterms:created>
  <dc:creator>Nikola Ribarić</dc:creator>
  <cp:lastModifiedBy>Jadranka Zelić</cp:lastModifiedBy>
  <cp:lastPrinted>2017-03-21T08:33:00Z</cp:lastPrinted>
  <dcterms:modified xmlns:xsi="http://www.w3.org/2001/XMLSchema-instance" xsi:type="dcterms:W3CDTF">2017-03-21T08:35:00Z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