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72c1bd2" w14:paraId="72c1bd2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4331BE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4331BE">
              <w:rPr>
                <w:rFonts w:hAnsi="Times New Roman" w:ascii="Times New Roman"/>
                <w:snapToGrid/>
                <w:szCs w:val="24"/>
                <w:lang w:eastAsia="hr-HR" w:val="hr-HR"/>
              </w:rPr>
              <w:t>272/2015-65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9702FC">
      <w:pPr>
        <w:ind w:firstLine="720"/>
        <w:jc w:val="both"/>
        <w:rPr>
          <w:rFonts w:hAnsi="Times New Roman" w:ascii="Times New Roman"/>
          <w:lang w:val="hr-HR"/>
        </w:rPr>
      </w:pPr>
      <w:r w:rsidRPr="009702FC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545637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545637">
        <w:rPr>
          <w:rFonts w:hAnsi="Times New Roman" w:ascii="Times New Roman"/>
          <w:szCs w:val="24"/>
          <w:lang w:val="hr-HR"/>
        </w:rPr>
        <w:t>koji se vodi nad</w:t>
      </w:r>
      <w:r w:rsidR="00200412">
        <w:rPr>
          <w:rFonts w:hAnsi="Times New Roman" w:ascii="Times New Roman"/>
          <w:szCs w:val="24"/>
          <w:lang w:val="hr-HR"/>
        </w:rPr>
        <w:t xml:space="preserve"> </w:t>
      </w:r>
      <w:r w:rsidR="004331BE" w:rsidRPr="003C10BF">
        <w:rPr>
          <w:rFonts w:hAnsi="Times New Roman" w:ascii="Times New Roman"/>
          <w:szCs w:val="24"/>
          <w:lang w:val="hr-HR"/>
        </w:rPr>
        <w:t>stečajnom masom iza STANOING-NEKRETNINE d.o.o. u stečaju, Varaždin, Juraja Habdelića 4, OIB: 10673598754</w:t>
      </w:r>
      <w:r w:rsidR="009702FC">
        <w:rPr>
          <w:rFonts w:hAnsi="Times New Roman" w:ascii="Times New Roman"/>
          <w:lang w:val="hr-HR"/>
        </w:rPr>
        <w:t xml:space="preserve">, </w:t>
      </w:r>
      <w:r w:rsidR="004331BE">
        <w:rPr>
          <w:rFonts w:hAnsi="Times New Roman" w:ascii="Times New Roman"/>
          <w:szCs w:val="24"/>
          <w:lang w:val="hr-HR"/>
        </w:rPr>
        <w:t>2. travnja</w:t>
      </w:r>
      <w:r w:rsidR="004E4214">
        <w:rPr>
          <w:rFonts w:hAnsi="Times New Roman" w:ascii="Times New Roman"/>
          <w:szCs w:val="24"/>
          <w:lang w:val="hr-HR"/>
        </w:rPr>
        <w:t xml:space="preserve"> 2019</w:t>
      </w:r>
      <w:r w:rsidR="009F2A99" w:rsidRPr="009702FC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970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331BE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15. travnja</w:t>
      </w:r>
      <w:r w:rsidR="00B0576A">
        <w:rPr>
          <w:rFonts w:hAnsi="Times New Roman" w:ascii="Times New Roman"/>
          <w:b/>
          <w:szCs w:val="24"/>
          <w:lang w:val="hr-HR"/>
        </w:rPr>
        <w:t xml:space="preserve"> </w:t>
      </w:r>
      <w:r w:rsidR="00931E77">
        <w:rPr>
          <w:rFonts w:hAnsi="Times New Roman" w:ascii="Times New Roman"/>
          <w:b/>
          <w:szCs w:val="24"/>
          <w:lang w:val="hr-HR"/>
        </w:rPr>
        <w:t>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12,30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BE" w:rsidP="001B6C2E" w:rsidR="000933C1" w:rsidRPr="001B6C2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Ponovno odlučivanje o načinu i uvjetima unovčenja poslovnog udjela u skladu s čl. 249. Stečajnog zakona,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4331BE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mogućnosti sklapanja sudske nagodbe u parničnom predmetu poslovni broj Povrv-412/2016 kod ovoga suda,</w:t>
      </w:r>
    </w:p>
    <w:p w:rsidRDefault="004331BE" w:rsidP="004331BE" w:rsidR="004331B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331BE" w:rsidP="004C3F42" w:rsidR="004331B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CC69C3" w:rsidP="004331BE" w:rsidR="00CC69C3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4331BE">
        <w:rPr>
          <w:rFonts w:hAnsi="Times New Roman" w:ascii="Times New Roman"/>
          <w:szCs w:val="24"/>
          <w:lang w:val="hr-HR"/>
        </w:rPr>
        <w:t>2. travnja</w:t>
      </w:r>
      <w:r w:rsidR="004E4214">
        <w:rPr>
          <w:rFonts w:hAnsi="Times New Roman" w:ascii="Times New Roman"/>
          <w:szCs w:val="24"/>
          <w:lang w:val="hr-HR"/>
        </w:rPr>
        <w:t xml:space="preserve"> 2019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0576A" w:rsidP="00B746D5" w:rsidR="00B0576A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4331BE" w:rsidP="001B6C2E" w:rsidR="001B6C2E" w:rsidRPr="001B6C2E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Miroslav Lovreković, </w:t>
      </w:r>
      <w:r w:rsidRPr="003C10BF">
        <w:rPr>
          <w:rFonts w:hAnsi="Times New Roman" w:ascii="Times New Roman"/>
          <w:szCs w:val="24"/>
          <w:lang w:val="hr-HR"/>
        </w:rPr>
        <w:t>Krunoslava Heruca 81, Križevci</w:t>
      </w:r>
      <w:r>
        <w:rPr>
          <w:rFonts w:hAnsi="Times New Roman" w:ascii="Times New Roman"/>
          <w:szCs w:val="24"/>
          <w:lang w:val="hr-HR"/>
        </w:rPr>
        <w:t>,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02C" w:rsidP="00BE64B7" w:rsidR="007F102C">
      <w:r>
        <w:separator/>
      </w:r>
    </w:p>
  </w:endnote>
  <w:endnote w:id="0" w:type="continuationSeparator">
    <w:p w:rsidRDefault="007F102C" w:rsidP="00BE64B7" w:rsidR="007F1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02C" w:rsidP="00BE64B7" w:rsidR="007F102C">
      <w:r>
        <w:separator/>
      </w:r>
    </w:p>
  </w:footnote>
  <w:footnote w:id="0" w:type="continuationSeparator">
    <w:p w:rsidRDefault="007F102C" w:rsidP="00BE64B7" w:rsidR="007F10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BD26B2" w:rsidRPr="00BD26B2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4331BE">
          <w:rPr>
            <w:rFonts w:hAnsi="Times New Roman" w:ascii="Times New Roman"/>
          </w:rPr>
          <w:t>272/2015-65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1400"/>
    <w:rsid w:val="001024FC"/>
    <w:rsid w:val="0010503D"/>
    <w:rsid w:val="00121DAB"/>
    <w:rsid w:val="00155CEF"/>
    <w:rsid w:val="00160325"/>
    <w:rsid w:val="00167EE8"/>
    <w:rsid w:val="00195473"/>
    <w:rsid w:val="001B6C2E"/>
    <w:rsid w:val="001E4178"/>
    <w:rsid w:val="001E6337"/>
    <w:rsid w:val="00200412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331BE"/>
    <w:rsid w:val="00467849"/>
    <w:rsid w:val="004C3F42"/>
    <w:rsid w:val="004E4214"/>
    <w:rsid w:val="0050422D"/>
    <w:rsid w:val="00545637"/>
    <w:rsid w:val="0055432F"/>
    <w:rsid w:val="00594D0D"/>
    <w:rsid w:val="00597B29"/>
    <w:rsid w:val="00601B5F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21C6C"/>
    <w:rsid w:val="007228DB"/>
    <w:rsid w:val="00794F17"/>
    <w:rsid w:val="007D626D"/>
    <w:rsid w:val="007D790B"/>
    <w:rsid w:val="007E300D"/>
    <w:rsid w:val="007F102C"/>
    <w:rsid w:val="00854367"/>
    <w:rsid w:val="008718A5"/>
    <w:rsid w:val="008946B5"/>
    <w:rsid w:val="008D0F01"/>
    <w:rsid w:val="00931E77"/>
    <w:rsid w:val="0093223F"/>
    <w:rsid w:val="00943C34"/>
    <w:rsid w:val="00954A84"/>
    <w:rsid w:val="009702FC"/>
    <w:rsid w:val="00974D3F"/>
    <w:rsid w:val="009A7CF6"/>
    <w:rsid w:val="009B50B4"/>
    <w:rsid w:val="009C1D4E"/>
    <w:rsid w:val="009D3AA2"/>
    <w:rsid w:val="009F2A99"/>
    <w:rsid w:val="00A3468B"/>
    <w:rsid w:val="00A44F7D"/>
    <w:rsid w:val="00A53142"/>
    <w:rsid w:val="00A6069D"/>
    <w:rsid w:val="00A6381A"/>
    <w:rsid w:val="00AE320E"/>
    <w:rsid w:val="00B0238D"/>
    <w:rsid w:val="00B0576A"/>
    <w:rsid w:val="00B14DF9"/>
    <w:rsid w:val="00B46162"/>
    <w:rsid w:val="00B746D5"/>
    <w:rsid w:val="00B806EE"/>
    <w:rsid w:val="00B81F4D"/>
    <w:rsid w:val="00BC2149"/>
    <w:rsid w:val="00BC4F60"/>
    <w:rsid w:val="00BD26B2"/>
    <w:rsid w:val="00BE64B7"/>
    <w:rsid w:val="00C30647"/>
    <w:rsid w:val="00CC69C3"/>
    <w:rsid w:val="00D161F4"/>
    <w:rsid w:val="00D465DD"/>
    <w:rsid w:val="00DA28C1"/>
    <w:rsid w:val="00DC4C97"/>
    <w:rsid w:val="00E52F25"/>
    <w:rsid w:val="00E964BA"/>
    <w:rsid w:val="00EE6FAD"/>
    <w:rsid w:val="00EF6D6B"/>
    <w:rsid w:val="00F46686"/>
    <w:rsid w:val="00F50FEA"/>
    <w:rsid w:val="00F51B60"/>
    <w:rsid w:val="00F63829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6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6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6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6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6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6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6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6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STANOING-NEKRETNINE, društvo s ograničenom odgovornošću za poslovanje nekretninama, iznajmljivanje i poslovne usluge u steč</izvorni_sadrzaj>
    <derivirana_varijabla naziv="DomainObject.Predmet.ProtustrankaFormated_1">  STANOING-NEKRETNINE, društvo s ograničenom odgovornošću za poslovanje nekretninama, iznajmljivanje i poslovne usluge u steč</derivirana_varijabla>
  </DomainObject.Predmet.ProtustrankaFormated>
  <DomainObject.Predmet.ProtustrankaFormatedOIB>
    <izvorni_sadrzaj>  STANOING-NEKRETNINE, društvo s ograničenom odgovornošću za poslovanje nekretninama, iznajmljivanje i poslovne usluge u steč, OIB 10673598754</izvorni_sadrzaj>
    <derivirana_varijabla naziv="DomainObject.Predmet.ProtustrankaFormatedOIB_1">  STANOING-NEKRETNINE, društvo s ograničenom odgovornošću za poslovanje nekretninama, iznajmljivanje i poslovne usluge u steč,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 u steč, Juraja Habdelića 4, 42000 Varaždin</izvorni_sadrzaj>
    <derivirana_varijabla naziv="DomainObject.Predmet.ProtustrankaFormatedWithAdress_1"> STANOING-NEKRETNINE, društvo s ograničenom odgovornošću za poslovanje nekretninama, iznajmljivanje i poslovne usluge u steč,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 u steč,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 u steč,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u steč Juraja Habdelića 4, 42000 Varaždin</izvorni_sadrzaj>
    <derivirana_varijabla naziv="DomainObject.Predmet.ProtustrankaWithAdress_1">STANOING-NEKRETNINE, društvo s ograničenom odgovornošću za poslovanje nekretninama, iznajmljivanje i poslovne usluge u steč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 u steč, OIB 10673598754, Juraja Habdelića 4, 42000 Varaždin</izvorni_sadrzaj>
    <derivirana_varijabla naziv="DomainObject.Predmet.ProtustrankaWithAdressOIB_1">STANOING-NEKRETNINE, društvo s ograničenom odgovornošću za poslovanje nekretninama, iznajmljivanje i poslovne usluge u steč,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 u steč</izvorni_sadrzaj>
    <derivirana_varijabla naziv="DomainObject.Predmet.ProtustrankaNazivFormated_1">STANOING-NEKRETNINE, društvo s ograničenom odgovornošću za poslovanje nekretninama, iznajmljivanje i poslovne usluge u steč</derivirana_varijabla>
  </DomainObject.Predmet.ProtustrankaNazivFormated>
  <DomainObject.Predmet.ProtustrankaNazivFormatedOIB>
    <izvorni_sadrzaj>STANOING-NEKRETNINE, društvo s ograničenom odgovornošću za poslovanje nekretninama, iznajmljivanje i poslovne usluge u steč, OIB 10673598754</izvorni_sadrzaj>
    <derivirana_varijabla naziv="DomainObject.Predmet.ProtustrankaNazivFormatedOIB_1">STANOING-NEKRETNINE, društvo s ograničenom odgovornošću za poslovanje nekretninama, iznajmljivanje i poslovne usluge u steč,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B2  KAPITAL d.o.o. za poslovne usluge</izvorni_sadrzaj>
    <derivirana_varijabla naziv="DomainObject.Predmet.StrankaFormated_1">  Financijska agencija; B2  KAPITAL d.o.o. za poslovne usluge</derivirana_varijabla>
  </DomainObject.Predmet.StrankaFormated>
  <DomainObject.Predmet.StrankaFormatedOIB>
    <izvorni_sadrzaj>  Financijska agencija, OIB 85821130368; B2  KAPITAL d.o.o. za poslovne usluge, OIB 57509775367</izvorni_sadrzaj>
    <derivirana_varijabla naziv="DomainObject.Predmet.StrankaFormatedOIB_1">  Financijska agencija, OIB 85821130368; B2  KAPITAL d.o.o. za poslovne usluge, OIB 57509775367</derivirana_varijabla>
  </DomainObject.Predmet.StrankaFormatedOIB>
  <DomainObject.Predmet.StrankaFormatedWithAdress>
    <izvorni_sadrzaj> Financijska agencija, Ulica grada Vukovara 70, 10000 Zagreb; B2  KAPITAL d.o.o. za poslovne usluge, Radnička cesta 41, 10000 Zagreb</izvorni_sadrzaj>
    <derivirana_varijabla naziv="DomainObject.Predmet.StrankaFormatedWithAdress_1"> Financijska agencija, Ulica grada Vukovara 70, 10000 Zagreb; B2  KAPITAL d.o.o. za poslovne usluge, Radnička cesta 41, 10000 Zagreb</derivirana_varijabla>
  </DomainObject.Predmet.StrankaFormatedWithAdress>
  <DomainObject.Predmet.StrankaFormatedWithAdressOIB>
    <izvorni_sadrzaj> Financijska agencija, OIB 85821130368, Ulica grada Vukovara 70, 10000 Zagreb; B2  KAPITAL d.o.o. za poslovne usluge, OIB 57509775367, Radnička cesta 41, 10000 Zagreb</izvorni_sadrzaj>
    <derivirana_varijabla naziv="DomainObject.Predmet.StrankaFormatedWithAdressOIB_1"> Financijska agencija, OIB 85821130368, Ulica grada Vukovara 70, 10000 Zagreb; B2  KAPITAL d.o.o. za poslovne usluge, OIB 57509775367, Radnička cesta 41, 10000 Zagreb</derivirana_varijabla>
  </DomainObject.Predmet.StrankaFormatedWithAdressOIB>
  <DomainObject.Predmet.StrankaWithAdress>
    <izvorni_sadrzaj>Financijska agencija Ulica grada Vukovara 70,10000 Zagreb,B2  KAPITAL d.o.o. za poslovne usluge Radnička cesta 41,10000 Zagreb</izvorni_sadrzaj>
    <derivirana_varijabla naziv="DomainObject.Predmet.StrankaWithAdress_1">Financijska agencija Ulica grada Vukovara 70,10000 Zagreb,B2  KAPITAL d.o.o. za poslovne usluge Radnička cesta 41,10000 Zagreb</derivirana_varijabla>
  </DomainObject.Predmet.StrankaWithAdress>
  <DomainObject.Predmet.StrankaWithAdressOIB>
    <izvorni_sadrzaj>Financijska agencija, OIB 85821130368, Ulica grada Vukovara 70,10000 Zagreb,B2  KAPITAL d.o.o. za poslovne usluge, OIB 57509775367, Radnička cesta 41,10000 Zagreb</izvorni_sadrzaj>
    <derivirana_varijabla naziv="DomainObject.Predmet.StrankaWithAdressOIB_1">Financijska agencija, OIB 85821130368, Ulica grada Vukovara 70,10000 Zagreb,B2  KAPITAL d.o.o. za poslovne usluge, OIB 57509775367, Radnička cesta 41,10000 Zagreb</derivirana_varijabla>
  </DomainObject.Predmet.StrankaWithAdressOIB>
  <DomainObject.Predmet.StrankaNazivFormated>
    <izvorni_sadrzaj>Financijska agencija,B2  KAPITAL d.o.o. za poslovne usluge</izvorni_sadrzaj>
    <derivirana_varijabla naziv="DomainObject.Predmet.StrankaNazivFormated_1">Financijska agencija,B2  KAPITAL d.o.o. za poslovne usluge</derivirana_varijabla>
  </DomainObject.Predmet.StrankaNazivFormated>
  <DomainObject.Predmet.StrankaNazivFormatedOIB>
    <izvorni_sadrzaj>Financijska agencija, OIB 85821130368,B2  KAPITAL d.o.o. za poslovne usluge, OIB 57509775367</izvorni_sadrzaj>
    <derivirana_varijabla naziv="DomainObject.Predmet.StrankaNazivFormatedOIB_1">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B2  KAPITAL d.o.o. za poslovne usluge</item>
    </izvorni_sadrzaj>
    <derivirana_varijabla naziv="DomainObject.Predmet.StrankaListFormated_1">
      <item>Financijska agencija</item>
      <item>B2  KAPITAL d.o.o. za poslovne usluge</item>
    </derivirana_varijabla>
  </DomainObject.Predmet.StrankaListFormated>
  <DomainObject.Predmet.StrankaListFormatedOIB>
    <izvorni_sadrzaj>
      <item>Financijska agencija, OIB 85821130368</item>
      <item>B2  KAPITAL d.o.o. za poslovne usluge, OIB 57509775367</item>
    </izvorni_sadrzaj>
    <derivirana_varijabla naziv="DomainObject.Predmet.StrankaListFormatedOIB_1"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Financijska agencija, Ulica grada Vukovara 70, 10000 Zagreb</item>
      <item>B2  KAPITAL d.o.o. za poslovne usluge, Radnička cesta 41, 10000 Zagreb</item>
    </izvorni_sadrzaj>
    <derivirana_varijabla naziv="DomainObject.Predmet.StrankaListFormatedWithAdress_1">
      <item>Financijska agencija, Ulica grada Vukovara 70,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StrankaListFormatedWithAdressOIB_1">
      <item>Financijska agencija, OIB 85821130368, Ulica grada Vukovara 70,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</item>
      <item>B2  KAPITAL d.o.o. za poslovne usluge</item>
    </izvorni_sadrzaj>
    <derivirana_varijabla naziv="DomainObject.Predmet.StrankaListNazivFormated_1">
      <item>Financijska agencija</item>
      <item>B2  KAPITAL d.o.o. za poslovne usluge</item>
    </derivirana_varijabla>
  </DomainObject.Predmet.StrankaListNazivFormated>
  <DomainObject.Predmet.StrankaListNazivFormatedOIB>
    <izvorni_sadrzaj>
      <item>Financijska agencija, OIB 85821130368</item>
      <item>B2  KAPITAL d.o.o. za poslovne usluge, OIB 57509775367</item>
    </izvorni_sadrzaj>
    <derivirana_varijabla naziv="DomainObject.Predmet.StrankaListNazivFormatedOIB_1"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 u steč</item>
    </izvorni_sadrzaj>
    <derivirana_varijabla naziv="DomainObject.Predmet.ProtuStrankaListFormated_1">
      <item>STANOING-NEKRETNINE, društvo s ograničenom odgovornošću za poslovanje nekretninama, iznajmljivanje i poslovne usluge u steč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 u steč, OIB 10673598754</item>
    </izvorni_sadrzaj>
    <derivirana_varijabla naziv="DomainObject.Predmet.ProtuStrankaListFormatedOIB_1">
      <item>STANOING-NEKRETNINE, društvo s ograničenom odgovornošću za poslovanje nekretninama, iznajmljivanje i poslovne usluge u steč,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 u steč,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 u steč,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 u steč,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 u steč,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 u steč</item>
    </izvorni_sadrzaj>
    <derivirana_varijabla naziv="DomainObject.Predmet.ProtuStrankaListNazivFormated_1">
      <item>STANOING-NEKRETNINE, društvo s ograničenom odgovornošću za poslovanje nekretninama, iznajmljivanje i poslovne usluge u steč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 u steč, OIB 10673598754</item>
    </izvorni_sadrzaj>
    <derivirana_varijabla naziv="DomainObject.Predmet.ProtuStrankaListNazivFormatedOIB_1">
      <item>STANOING-NEKRETNINE, društvo s ograničenom odgovornošću za poslovanje nekretninama, iznajmljivanje i poslovne usluge u steč, OIB 10673598754</item>
    </derivirana_varijabla>
  </DomainObject.Predmet.ProtuStrankaListNazivFormatedOIB>
  <DomainObject.Predmet.OstaliListFormated>
    <izvorni_sadrzaj>
      <item>Sudski registar</item>
      <item>Adriatic Assets d.o.o. za usluge</item>
      <item>Branko Dretar</item>
    </izvorni_sadrzaj>
    <derivirana_varijabla naziv="DomainObject.Predmet.OstaliListFormated_1">
      <item>Sudski registar</item>
      <item>Adriatic Assets d.o.o. za usluge</item>
      <item>Branko Dretar</item>
    </derivirana_varijabla>
  </DomainObject.Predmet.OstaliListFormated>
  <DomainObject.Predmet.OstaliListFormatedOIB>
    <izvorni_sadrzaj>
      <item>Sudski registar</item>
      <item>Adriatic Assets d.o.o. za usluge, OIB 18846383988</item>
      <item>Branko Dretar, OIB 50637638601</item>
    </izvorni_sadrzaj>
    <derivirana_varijabla naziv="DomainObject.Predmet.OstaliListFormatedOIB_1">
      <item>Sudski registar</item>
      <item>Adriatic Assets d.o.o. za usluge, OIB 18846383988</item>
      <item>Branko Dretar, OIB 50637638601</item>
    </derivirana_varijabla>
  </DomainObject.Predmet.OstaliListFormatedOIB>
  <DomainObject.Predmet.OstaliListFormatedWithAdress>
    <izvorni_sadrzaj>
      <item>Sudski registar</item>
      <item>Adriatic Assets d.o.o. za usluge, Radnička cesta 80, 10000 Zagreb</item>
      <item>Branko Dretar, Ulica Alojzija Stepinca 3, 42000 Varaždin</item>
    </izvorni_sadrzaj>
    <derivirana_varijabla naziv="DomainObject.Predmet.OstaliListFormatedWithAdress_1">
      <item>Sudski registar</item>
      <item>Adriatic Assets d.o.o. za usluge, Radnička cesta 80, 10000 Zagreb</item>
      <item>Branko Dretar, Ulica Alojzija Stepinca 3, 42000 Varaždin</item>
    </derivirana_varijabla>
  </DomainObject.Predmet.OstaliListFormatedWithAdress>
  <DomainObject.Predmet.OstaliListFormatedWithAdressOIB>
    <izvorni_sadrzaj>
      <item>Sudski registar</item>
      <item>Adriatic Assets d.o.o. za usluge, OIB 18846383988, Radnička cesta 80, 10000 Zagreb</item>
      <item>Branko Dretar, OIB 50637638601, Ulica Alojzija Stepinca 3, 42000 Varaždin</item>
    </izvorni_sadrzaj>
    <derivirana_varijabla naziv="DomainObject.Predmet.OstaliListFormatedWithAdressOIB_1">
      <item>Sudski registar</item>
      <item>Adriatic Assets d.o.o. za usluge, OIB 18846383988, Radnička cesta 80, 10000 Zagreb</item>
      <item>Branko Dretar, OIB 50637638601, Ulica Alojzija Stepinca 3, 42000 Varaždin</item>
    </derivirana_varijabla>
  </DomainObject.Predmet.OstaliListFormatedWithAdressOIB>
  <DomainObject.Predmet.OstaliListNazivFormated>
    <izvorni_sadrzaj>
      <item>Sudski registar</item>
      <item>Adriatic Assets d.o.o. za usluge</item>
      <item>Branko Dretar</item>
    </izvorni_sadrzaj>
    <derivirana_varijabla naziv="DomainObject.Predmet.OstaliListNazivFormated_1">
      <item>Sudski registar</item>
      <item>Adriatic Assets d.o.o. za usluge</item>
      <item>Branko Dretar</item>
    </derivirana_varijabla>
  </DomainObject.Predmet.OstaliListNazivFormated>
  <DomainObject.Predmet.OstaliListNazivFormatedOIB>
    <izvorni_sadrzaj>
      <item>Sudski registar</item>
      <item>Adriatic Assets d.o.o. za usluge, OIB 18846383988</item>
      <item>Branko Dretar, OIB 50637638601</item>
    </izvorni_sadrzaj>
    <derivirana_varijabla naziv="DomainObject.Predmet.OstaliListNazivFormatedOIB_1">
      <item>Sudski registar</item>
      <item>Adriatic Assets d.o.o. za usluge, OIB 18846383988</item>
      <item>Branko Dretar, OIB 50637638601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STANOING-NEKRETNINE, društvo s ograničenom odgovornošću za poslovanje nekretninama, iznajmljivanje i poslovne usluge u steč</izvorni_sadrzaj>
    <derivirana_varijabla naziv="DomainObject.Predmet.ProtustrankaIDrugi_1">STANOING-NEKRETNINE, društvo s ograničenom odgovornošću za poslovanje nekretninama, iznajmljivanje i poslovne usluge u steč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STANOING-NEKRETNINE, društvo s ograničenom odgovornošću za poslovanje nekretninama, iznajmljivanje i poslovne usluge u steč, OIB 10673598754, Juraja Habdelića 4, 42000 Varaždin</izvorni_sadrzaj>
    <derivirana_varijabla naziv="DomainObject.Predmet.ProtustrankaIDrugiAdressOIB_1">STANOING-NEKRETNINE, društvo s ograničenom odgovornošću za poslovanje nekretninama, iznajmljivanje i poslovne usluge u steč,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2017.</izvorni_sadrzaj>
    <derivirana_varijabla naziv="DomainObject.Predmet.OdlukaRjesenje.DatumDonosenjaOdluke_1">2. ožujka 2017.</derivirana_varijabla>
  </DomainObject.Predmet.OdlukaRjesenje.DatumDonosenjaOdluke>
  <DomainObject.Predmet.OdlukaRjesenje.DatumPravomocnosti>
    <izvorni_sadrzaj>21. ožujka 2017.</izvorni_sadrzaj>
    <derivirana_varijabla naziv="DomainObject.Predmet.OdlukaRjesenje.DatumPravomocnosti_1">21. ožujka 2017.</derivirana_varijabla>
  </DomainObject.Predmet.OdlukaRjesenje.DatumPravomocnosti>
  <DomainObject.Predmet.OdlukaRjesenje.Oznaka>
    <izvorni_sadrzaj>St-272/2015-46</izvorni_sadrzaj>
    <derivirana_varijabla naziv="DomainObject.Predmet.OdlukaRjesenje.Oznaka_1">St-272/2015-46</derivirana_varijabla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 u steč</item>
      <item>Sudski registar</item>
      <item>B2  KAPITAL d.o.o. za poslovne usluge</item>
      <item>Adriatic Assets d.o.o. za usluge</item>
      <item>Branko Dretar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 u steč</item>
      <item>Sudski registar</item>
      <item>B2  KAPITAL d.o.o. za poslovne usluge</item>
      <item>Adriatic Assets d.o.o. za usluge</item>
      <item>Branko Dretar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 u steč, OIB 10673598754, Juraja Habdelića 4,42000 Varaždin</item>
      <item>Sudski registar</item>
      <item>B2  KAPITAL d.o.o. za poslovne usluge, OIB 57509775367, Radnička cesta 41,10000 Zagreb</item>
      <item>Adriatic Assets d.o.o. za usluge, OIB 18846383988, Radnička cesta 80,10000 Zagreb</item>
      <item>Branko Dretar, OIB 50637638601, Ulica Alojzija Stepinca 3,42000 Varaždin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 u steč, OIB 10673598754, Juraja Habdelića 4,42000 Varaždin</item>
      <item>Sudski registar</item>
      <item>B2  KAPITAL d.o.o. za poslovne usluge, OIB 57509775367, Radnička cesta 41,10000 Zagreb</item>
      <item>Adriatic Assets d.o.o. za usluge, OIB 18846383988, Radnička cesta 80,10000 Zagreb</item>
      <item>Branko Dretar, OIB 50637638601, Ulica Alojzija Stepinca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  <item>, OIB 57509775367</item>
      <item>, OIB 18846383988</item>
      <item>, OIB 50637638601</item>
    </izvorni_sadrzaj>
    <derivirana_varijabla naziv="DomainObject.Predmet.SudioniciListNazivOIB_1">
      <item>, OIB 85821130368</item>
      <item>, OIB 10673598754</item>
      <item>, OIB null</item>
      <item>, OIB 57509775367</item>
      <item>, OIB 18846383988</item>
      <item>, OIB 50637638601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St-272/2015-60</izvorni_sadrzaj>
    <derivirana_varijabla naziv="DomainObject.PredzadnjaOdlukaIzPredmeta.Oznaka_1">St-272/2015-60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35B08-6183-4F56-8F90-9CC6E8B9B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234</properties:Words>
  <properties:Characters>1116</properties:Characters>
  <properties:Lines>64</properties:Lines>
  <properties:Paragraphs>26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2019-04-02T10:59:00Z</cp:lastPrinted>
  <dcterms:modified xmlns:xsi="http://www.w3.org/2001/XMLSchema-instance" xsi:type="dcterms:W3CDTF">2019-04-02T10:59:00Z</dcterms:modified>
  <cp:revision>86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(ST-203-17-40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