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e342" w14:paraId="61ce342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7E0869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BETA TOURS j.d.o.o. UMAG, Umag, Matka Laginje 33, OIB: 42500165161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B05BFA">
        <w:rPr>
          <w:szCs w:val="24"/>
          <w:lang w:val="hr-HR"/>
        </w:rPr>
        <w:t>Franji Sabo, Umag, Matka Laginje 33, OIB: 78474948682</w:t>
      </w:r>
      <w:r w:rsidR="00DD48AF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7E0869">
        <w:t>BETA TOURS j.d.o.o. UMAG, Umag, Matka Laginje 33, OIB: 42500165161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7E0869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7E0869">
        <w:rPr>
          <w:szCs w:val="24"/>
          <w:lang w:val="hr-HR"/>
        </w:rPr>
        <w:t>518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7E0869">
        <w:rPr>
          <w:szCs w:val="24"/>
          <w:lang w:val="hr-HR"/>
        </w:rPr>
        <w:t>518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7E0869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640A79">
        <w:rPr>
          <w:szCs w:val="24"/>
          <w:lang w:val="hr-HR"/>
        </w:rPr>
        <w:t>28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107EAE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423ECB" w:rsidR="00423ECB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FB1CA2" w:rsidRPr="00FB1CA2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7E0869" w:rsidRPr="00E95B75">
          <w:t>Posl.</w:t>
        </w:r>
        <w:r w:rsidR="007E0869">
          <w:t xml:space="preserve"> </w:t>
        </w:r>
        <w:r w:rsidR="007E0869" w:rsidRPr="00E95B75">
          <w:t>br</w:t>
        </w:r>
        <w:r w:rsidR="007E0869">
          <w:t>oj: 4</w:t>
        </w:r>
        <w:r w:rsidR="007E0869" w:rsidRPr="00E95B75">
          <w:t xml:space="preserve"> St-</w:t>
        </w:r>
        <w:r w:rsidR="007E0869">
          <w:t>518/2016-8</w:t>
        </w:r>
      </w:p>
      <w:p w:rsidRDefault="00FB1CA2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7E0869">
      <w:t>518/2016-8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68A4"/>
    <w:rsid w:val="000D0E1C"/>
    <w:rsid w:val="000F0A11"/>
    <w:rsid w:val="000F6671"/>
    <w:rsid w:val="00107EAE"/>
    <w:rsid w:val="00123AB8"/>
    <w:rsid w:val="00137C1E"/>
    <w:rsid w:val="001554B9"/>
    <w:rsid w:val="00161B5E"/>
    <w:rsid w:val="0018536A"/>
    <w:rsid w:val="001865EB"/>
    <w:rsid w:val="00197E5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34B9"/>
    <w:rsid w:val="00294218"/>
    <w:rsid w:val="002960E4"/>
    <w:rsid w:val="002B2A4B"/>
    <w:rsid w:val="002F08A5"/>
    <w:rsid w:val="00303368"/>
    <w:rsid w:val="003113C2"/>
    <w:rsid w:val="00322A81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23ECB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1254F"/>
    <w:rsid w:val="00531331"/>
    <w:rsid w:val="005405A1"/>
    <w:rsid w:val="005529FA"/>
    <w:rsid w:val="00554328"/>
    <w:rsid w:val="0056129B"/>
    <w:rsid w:val="00594377"/>
    <w:rsid w:val="005B492A"/>
    <w:rsid w:val="005D6912"/>
    <w:rsid w:val="00621D9E"/>
    <w:rsid w:val="00640A79"/>
    <w:rsid w:val="006667CA"/>
    <w:rsid w:val="006C75FF"/>
    <w:rsid w:val="006E39F9"/>
    <w:rsid w:val="006F739B"/>
    <w:rsid w:val="00714C48"/>
    <w:rsid w:val="00720D23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560C"/>
    <w:rsid w:val="007F540C"/>
    <w:rsid w:val="008200B4"/>
    <w:rsid w:val="00841838"/>
    <w:rsid w:val="008471EB"/>
    <w:rsid w:val="00850C04"/>
    <w:rsid w:val="00866EE9"/>
    <w:rsid w:val="00884F70"/>
    <w:rsid w:val="0089489B"/>
    <w:rsid w:val="008972F8"/>
    <w:rsid w:val="008A19D1"/>
    <w:rsid w:val="008A490A"/>
    <w:rsid w:val="008C4A91"/>
    <w:rsid w:val="008D27FC"/>
    <w:rsid w:val="008E2931"/>
    <w:rsid w:val="00916F81"/>
    <w:rsid w:val="00933D8B"/>
    <w:rsid w:val="009463CE"/>
    <w:rsid w:val="009636AC"/>
    <w:rsid w:val="00980519"/>
    <w:rsid w:val="00985388"/>
    <w:rsid w:val="00994C38"/>
    <w:rsid w:val="009A0545"/>
    <w:rsid w:val="009B232C"/>
    <w:rsid w:val="009E328F"/>
    <w:rsid w:val="00A72C47"/>
    <w:rsid w:val="00A90D4E"/>
    <w:rsid w:val="00AE563A"/>
    <w:rsid w:val="00AE7172"/>
    <w:rsid w:val="00AF45BD"/>
    <w:rsid w:val="00AF5A22"/>
    <w:rsid w:val="00B05BFA"/>
    <w:rsid w:val="00B124B5"/>
    <w:rsid w:val="00B2730F"/>
    <w:rsid w:val="00B3134C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97516"/>
    <w:rsid w:val="00DA2E42"/>
    <w:rsid w:val="00DB738E"/>
    <w:rsid w:val="00DC7FAF"/>
    <w:rsid w:val="00DD48AF"/>
    <w:rsid w:val="00DD5821"/>
    <w:rsid w:val="00DD742E"/>
    <w:rsid w:val="00DE694F"/>
    <w:rsid w:val="00E20B4A"/>
    <w:rsid w:val="00E22A5A"/>
    <w:rsid w:val="00E30495"/>
    <w:rsid w:val="00E56872"/>
    <w:rsid w:val="00E655B9"/>
    <w:rsid w:val="00E67A0E"/>
    <w:rsid w:val="00E72BD1"/>
    <w:rsid w:val="00E95B75"/>
    <w:rsid w:val="00EA2A0B"/>
    <w:rsid w:val="00EB084C"/>
    <w:rsid w:val="00EC7073"/>
    <w:rsid w:val="00EE78A5"/>
    <w:rsid w:val="00EE7995"/>
    <w:rsid w:val="00EF020E"/>
    <w:rsid w:val="00EF513E"/>
    <w:rsid w:val="00F43ADB"/>
    <w:rsid w:val="00F45354"/>
    <w:rsid w:val="00F466EB"/>
    <w:rsid w:val="00F51E07"/>
    <w:rsid w:val="00F5280F"/>
    <w:rsid w:val="00F7387B"/>
    <w:rsid w:val="00F9625F"/>
    <w:rsid w:val="00FA24AF"/>
    <w:rsid w:val="00FB1A16"/>
    <w:rsid w:val="00FB1CA2"/>
    <w:rsid w:val="00FB66B1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B1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C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B1CA2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B1C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B1C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B1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C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B1CA2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B1C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B1C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St-518/2016</izvorni_sadrzaj>
    <derivirana_varijabla naziv="DomainObject.Predmet.OznakaBroj_1">St-518/2016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TOURS j.d.o.o. UMAG zastupanog po punomoćniku Franjo Sabo</izvorni_sadrzaj>
    <derivirana_varijabla naziv="DomainObject.Predmet.ProtustrankaFormated_1">  BETA TOURS j.d.o.o. UMAG zastupanog po punomoćniku Franjo Sabo</derivirana_varijabla>
  </DomainObject.Predmet.ProtustrankaFormated>
  <DomainObject.Predmet.ProtustrankaFormatedOIB>
    <izvorni_sadrzaj>  BETA TOURS j.d.o.o. UMAG, OIB 42500165161 zastupanog po punomoćniku Franjo Sabo</izvorni_sadrzaj>
    <derivirana_varijabla naziv="DomainObject.Predmet.ProtustrankaFormatedOIB_1">  BETA TOURS j.d.o.o. UMAG, OIB 42500165161 zastupanog po punomoćniku Franjo Sabo</derivirana_varijabla>
  </DomainObject.Predmet.ProtustrankaFormatedOIB>
  <DomainObject.Predmet.ProtustrankaFormatedWithAdress>
    <izvorni_sadrzaj> BETA TOURS j.d.o.o. UMAG, Matka Laginje 33, 52470 Umag zastupanog po punomoćniku Franjo Sabo</izvorni_sadrzaj>
    <derivirana_varijabla naziv="DomainObject.Predmet.ProtustrankaFormatedWithAdress_1"> BETA TOURS j.d.o.o. UMAG, Matka Laginje 33, 52470 Umag zastupanog po punomoćniku Franjo Sabo</derivirana_varijabla>
  </DomainObject.Predmet.ProtustrankaFormatedWithAdress>
  <DomainObject.Predmet.ProtustrankaFormatedWithAdressOIB>
    <izvorni_sadrzaj> BETA TOURS j.d.o.o. UMAG, OIB 42500165161, Matka Laginje 33, 52470 Umag zastupanog po punomoćniku Franjo Sabo</izvorni_sadrzaj>
    <derivirana_varijabla naziv="DomainObject.Predmet.ProtustrankaFormatedWithAdressOIB_1"> BETA TOURS j.d.o.o. UMAG, OIB 42500165161, Matka Laginje 33, 52470 Umag zastupanog po punomoćniku Franjo Sabo</derivirana_varijabla>
  </DomainObject.Predmet.ProtustrankaFormatedWithAdressOIB>
  <DomainObject.Predmet.ProtustrankaWithAdress>
    <izvorni_sadrzaj>BETA TOURS j.d.o.o. UMAG Matka Laginje 33, 52470 Umag</izvorni_sadrzaj>
    <derivirana_varijabla naziv="DomainObject.Predmet.ProtustrankaWithAdress_1">BETA TOURS j.d.o.o. UMAG Matka Laginje 33, 52470 Umag</derivirana_varijabla>
  </DomainObject.Predmet.ProtustrankaWithAdress>
  <DomainObject.Predmet.ProtustrankaWithAdressOIB>
    <izvorni_sadrzaj>BETA TOURS j.d.o.o. UMAG, OIB 42500165161, Matka Laginje 33, 52470 Umag</izvorni_sadrzaj>
    <derivirana_varijabla naziv="DomainObject.Predmet.ProtustrankaWithAdressOIB_1">BETA TOURS j.d.o.o. UMAG, OIB 42500165161, Matka Laginje 33, 52470 Umag</derivirana_varijabla>
  </DomainObject.Predmet.ProtustrankaWithAdressOIB>
  <DomainObject.Predmet.ProtustrankaNazivFormated>
    <izvorni_sadrzaj>BETA TOURS j.d.o.o. UMAG</izvorni_sadrzaj>
    <derivirana_varijabla naziv="DomainObject.Predmet.ProtustrankaNazivFormated_1">BETA TOURS j.d.o.o. UMAG</derivirana_varijabla>
  </DomainObject.Predmet.ProtustrankaNazivFormated>
  <DomainObject.Predmet.ProtustrankaNazivFormatedOIB>
    <izvorni_sadrzaj>BETA TOURS j.d.o.o. UMAG, OIB 42500165161</izvorni_sadrzaj>
    <derivirana_varijabla naziv="DomainObject.Predmet.ProtustrankaNazivFormatedOIB_1">BETA TOURS j.d.o.o. UMAG, OIB 42500165161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13293.01</izvorni_sadrzaj>
    <derivirana_varijabla naziv="DomainObject.Predmet.TrenutnaVrijednost_1">13293.01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BETA TOURS j.d.o.o. UMAG zastupanog po punomoćniku Franjo Sabo</item>
    </izvorni_sadrzaj>
    <derivirana_varijabla naziv="DomainObject.Predmet.ProtuStrankaListFormated_1">
      <item>BETA TOURS j.d.o.o. UMAG zastupanog po punomoćniku Franjo Sabo</item>
    </derivirana_varijabla>
  </DomainObject.Predmet.ProtuStrankaListFormated>
  <DomainObject.Predmet.ProtuStrankaListFormatedOIB>
    <izvorni_sadrzaj>
      <item>BETA TOURS j.d.o.o. UMAG, OIB 42500165161 zastupanog po punomoćniku Franjo Sabo</item>
    </izvorni_sadrzaj>
    <derivirana_varijabla naziv="DomainObject.Predmet.ProtuStrankaListFormatedOIB_1">
      <item>BETA TOURS j.d.o.o. UMAG, OIB 42500165161 zastupanog po punomoćniku Franjo Sabo</item>
    </derivirana_varijabla>
  </DomainObject.Predmet.ProtuStrankaListFormatedOIB>
  <DomainObject.Predmet.ProtuStrankaListFormatedWithAdress>
    <izvorni_sadrzaj>
      <item>BETA TOURS j.d.o.o. UMAG, Matka Laginje 33, 52470 Umag zastupanog po punomoćniku Franjo Sabo</item>
    </izvorni_sadrzaj>
    <derivirana_varijabla naziv="DomainObject.Predmet.ProtuStrankaListFormatedWithAdress_1">
      <item>BETA TOURS j.d.o.o. UMAG, Matka Laginje 33, 52470 Umag zastupanog po punomoćniku Franjo Sabo</item>
    </derivirana_varijabla>
  </DomainObject.Predmet.ProtuStrankaListFormatedWithAdress>
  <DomainObject.Predmet.ProtuStrankaListFormatedWithAdressOIB>
    <izvorni_sadrzaj>
      <item>BETA TOURS j.d.o.o. UMAG, OIB 42500165161, Matka Laginje 33, 52470 Umag zastupanog po punomoćniku Franjo Sabo</item>
    </izvorni_sadrzaj>
    <derivirana_varijabla naziv="DomainObject.Predmet.ProtuStrankaListFormatedWithAdressOIB_1">
      <item>BETA TOURS j.d.o.o. UMAG, OIB 42500165161, Matka Laginje 33, 52470 Umag zastupanog po punomoćniku Franjo Sabo</item>
    </derivirana_varijabla>
  </DomainObject.Predmet.ProtuStrankaListFormatedWithAdressOIB>
  <DomainObject.Predmet.ProtuStrankaListNazivFormated>
    <izvorni_sadrzaj>
      <item>BETA TOURS j.d.o.o. UMAG</item>
    </izvorni_sadrzaj>
    <derivirana_varijabla naziv="DomainObject.Predmet.ProtuStrankaListNazivFormated_1">
      <item>BETA TOURS j.d.o.o. UMAG</item>
    </derivirana_varijabla>
  </DomainObject.Predmet.ProtuStrankaListNazivFormated>
  <DomainObject.Predmet.ProtuStrankaListNazivFormatedOIB>
    <izvorni_sadrzaj>
      <item>BETA TOURS j.d.o.o. UMAG, OIB 42500165161</item>
    </izvorni_sadrzaj>
    <derivirana_varijabla naziv="DomainObject.Predmet.ProtuStrankaListNazivFormatedOIB_1">
      <item>BETA TOURS j.d.o.o. UMAG, OIB 42500165161</item>
    </derivirana_varijabla>
  </DomainObject.Predmet.ProtuStrankaListNazivFormatedOIB>
  <DomainObject.Predmet.OstaliListFormated>
    <izvorni_sadrzaj>
      <item>Franjo Sabo punomoćnik sudionika u postupku BETA TOURS j.d.o.o. UMAG</item>
    </izvorni_sadrzaj>
    <derivirana_varijabla naziv="DomainObject.Predmet.OstaliListFormated_1">
      <item>Franjo Sabo punomoćnik sudionika u postupku BETA TOURS j.d.o.o. UMAG</item>
    </derivirana_varijabla>
  </DomainObject.Predmet.OstaliListFormated>
  <DomainObject.Predmet.OstaliListFormatedOIB>
    <izvorni_sadrzaj>
      <item>Franjo Sabo, OIB 78474948682 punomoćnik sudionika u postupku BETA TOURS j.d.o.o. UMAG</item>
    </izvorni_sadrzaj>
    <derivirana_varijabla naziv="DomainObject.Predmet.OstaliListFormatedOIB_1">
      <item>Franjo Sabo, OIB 78474948682 punomoćnik sudionika u postupku BETA TOURS j.d.o.o. UMAG</item>
    </derivirana_varijabla>
  </DomainObject.Predmet.OstaliListFormatedOIB>
  <DomainObject.Predmet.OstaliListFormatedWithAdress>
    <izvorni_sadrzaj>
      <item>Franjo Sabo, Matka Laginje 33, 52470 Umag punomoćnik sudionika u postupku BETA TOURS j.d.o.o. UMAG</item>
    </izvorni_sadrzaj>
    <derivirana_varijabla naziv="DomainObject.Predmet.OstaliListFormatedWithAdress_1">
      <item>Franjo Sabo, Matka Laginje 33, 52470 Umag punomoćnik sudionika u postupku BETA TOURS j.d.o.o. UMAG</item>
    </derivirana_varijabla>
  </DomainObject.Predmet.OstaliListFormatedWithAdress>
  <DomainObject.Predmet.OstaliListFormatedWithAdressOIB>
    <izvorni_sadrzaj>
      <item>Franjo Sabo, OIB 78474948682, Matka Laginje 33, 52470 Umag punomoćnik sudionika u postupku BETA TOURS j.d.o.o. UMAG</item>
    </izvorni_sadrzaj>
    <derivirana_varijabla naziv="DomainObject.Predmet.OstaliListFormatedWithAdressOIB_1">
      <item>Franjo Sabo, OIB 78474948682, Matka Laginje 33, 52470 Umag punomoćnik sudionika u postupku BETA TOURS j.d.o.o. UMAG</item>
    </derivirana_varijabla>
  </DomainObject.Predmet.OstaliListFormatedWithAdressOIB>
  <DomainObject.Predmet.OstaliListNazivFormated>
    <izvorni_sadrzaj>
      <item>Franjo Sabo</item>
    </izvorni_sadrzaj>
    <derivirana_varijabla naziv="DomainObject.Predmet.OstaliListNazivFormated_1">
      <item>Franjo Sabo</item>
    </derivirana_varijabla>
  </DomainObject.Predmet.OstaliListNazivFormated>
  <DomainObject.Predmet.OstaliListNazivFormatedOIB>
    <izvorni_sadrzaj>
      <item>Franjo Sabo, OIB 78474948682</item>
    </izvorni_sadrzaj>
    <derivirana_varijabla naziv="DomainObject.Predmet.OstaliListNazivFormatedOIB_1">
      <item>Franjo Sabo, OIB 78474948682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BETA TOURS j.d.o.o. UMAG</izvorni_sadrzaj>
    <derivirana_varijabla naziv="DomainObject.Predmet.ProtustrankaIDrugi_1">BETA TOURS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BETA TOURS j.d.o.o. UMAG, OIB 42500165161, Matka Laginje 33, 52470 Umag</izvorni_sadrzaj>
    <derivirana_varijabla naziv="DomainObject.Predmet.ProtustrankaIDrugiAdressOIB_1">BETA TOURS j.d.o.o. UMAG, OIB 42500165161, Matka Laginje 33,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BETA TOURS j.d.o.o. UMAG</item>
      <item>Franjo Sabo</item>
    </izvorni_sadrzaj>
    <derivirana_varijabla naziv="DomainObject.Predmet.SudioniciListNaziv_1">
      <item>FINANCIJSKA AGENCIJA, RC RIJEKA, PODRUŽNICA PULA, PULA</item>
      <item>BETA TOURS j.d.o.o. UMAG</item>
      <item>Franjo Sabo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BETA TOURS j.d.o.o. UMAG, OIB 42500165161, Matka Laginje 33,52470 Umag</item>
      <item>Franjo Sabo, OIB 78474948682, Matka Laginje 33,52470 Umag</item>
    </izvorni_sadrzaj>
    <derivirana_varijabla naziv="DomainObject.Predmet.SudioniciListAdressOIB_1">
      <item>FINANCIJSKA AGENCIJA, RC RIJEKA, PODRUŽNICA PULA, PULA, OIB 85821130368, Giardini 5,52100 Pula</item>
      <item>BETA TOURS j.d.o.o. UMAG, OIB 42500165161, Matka Laginje 33,52470 Umag</item>
      <item>Franjo Sabo, OIB 78474948682, Matka Laginje 33,52470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42500165161</item>
      <item>, OIB 78474948682</item>
    </izvorni_sadrzaj>
    <derivirana_varijabla naziv="DomainObject.Predmet.SudioniciListNazivOIB_1">
      <item>, OIB 85821130368</item>
      <item>, OIB 42500165161</item>
      <item>, OIB 78474948682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07499-074B-4D9E-863E-F70EFA978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5152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2016-04-28T08:49:00Z</dcterms:created>
  <dc:creator>Jasmina Matika</dc:creator>
  <cp:lastModifiedBy>Sanja Prodan</cp:lastModifiedBy>
  <cp:lastPrinted>2016-04-28T08:52:00Z</cp:lastPrinted>
  <dcterms:modified xmlns:xsi="http://www.w3.org/2001/XMLSchema-instance" xsi:type="dcterms:W3CDTF">2016-04-28T08:52:00Z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