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6054" w14:paraId="db26054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0F348E">
        <w:t>76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7E783C">
        <w:t>16. veljače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7E783C">
        <w:t xml:space="preserve">08,00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0F348E">
        <w:t>570.000,00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0F348E">
        <w:t>2.040.000,00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>
        <w:rPr>
          <w:b/>
        </w:rPr>
        <w:t xml:space="preserve"> </w:t>
      </w:r>
      <w:r w:rsidR="000F348E">
        <w:rPr>
          <w:b/>
        </w:rPr>
        <w:t xml:space="preserve">3. ožujka </w:t>
      </w:r>
      <w:r w:rsidR="00896B90">
        <w:rPr>
          <w:b/>
        </w:rPr>
        <w:t>2017</w:t>
      </w:r>
      <w:r w:rsidR="001B5968">
        <w:rPr>
          <w:b/>
        </w:rPr>
        <w:t>. u 08</w:t>
      </w:r>
      <w:r>
        <w:rPr>
          <w:b/>
        </w:rPr>
        <w:t>,00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0F348E">
        <w:t xml:space="preserve">08,05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04" w:rsidR="00C65204">
      <w:r>
        <w:separator/>
      </w:r>
    </w:p>
  </w:endnote>
  <w:endnote w:id="0" w:type="continuationSeparator">
    <w:p w:rsidRDefault="00C65204" w:rsidR="00C65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04" w:rsidR="00C65204">
      <w:r>
        <w:separator/>
      </w:r>
    </w:p>
  </w:footnote>
  <w:footnote w:id="0" w:type="continuationSeparator">
    <w:p w:rsidRDefault="00C65204" w:rsidR="00C65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1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0F348E">
      <w:t>76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424E6"/>
    <w:rsid w:val="00052223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530"/>
    <w:rsid w:val="002237B0"/>
    <w:rsid w:val="00246453"/>
    <w:rsid w:val="00261199"/>
    <w:rsid w:val="00263342"/>
    <w:rsid w:val="00275B27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8343E"/>
    <w:rsid w:val="00490133"/>
    <w:rsid w:val="004A218A"/>
    <w:rsid w:val="004B0DC2"/>
    <w:rsid w:val="004C5224"/>
    <w:rsid w:val="004D2836"/>
    <w:rsid w:val="004D4216"/>
    <w:rsid w:val="004D5942"/>
    <w:rsid w:val="004F7124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741B"/>
    <w:rsid w:val="00680051"/>
    <w:rsid w:val="00683539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430E3"/>
    <w:rsid w:val="00865EDD"/>
    <w:rsid w:val="00876FAB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5646"/>
    <w:rsid w:val="00A308C1"/>
    <w:rsid w:val="00A377AD"/>
    <w:rsid w:val="00A50D63"/>
    <w:rsid w:val="00A91684"/>
    <w:rsid w:val="00A92C19"/>
    <w:rsid w:val="00AA1810"/>
    <w:rsid w:val="00AA3E3B"/>
    <w:rsid w:val="00AC1C34"/>
    <w:rsid w:val="00AC24F8"/>
    <w:rsid w:val="00AC38AC"/>
    <w:rsid w:val="00AD2A56"/>
    <w:rsid w:val="00AD4DE4"/>
    <w:rsid w:val="00AE77A7"/>
    <w:rsid w:val="00AF0074"/>
    <w:rsid w:val="00AF5138"/>
    <w:rsid w:val="00AF6A84"/>
    <w:rsid w:val="00B020B6"/>
    <w:rsid w:val="00B076A1"/>
    <w:rsid w:val="00B1743C"/>
    <w:rsid w:val="00B22661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B0001"/>
    <w:rsid w:val="00BB53B7"/>
    <w:rsid w:val="00BC6357"/>
    <w:rsid w:val="00BC6D4E"/>
    <w:rsid w:val="00BE24FA"/>
    <w:rsid w:val="00C170A9"/>
    <w:rsid w:val="00C27988"/>
    <w:rsid w:val="00C32606"/>
    <w:rsid w:val="00C363A0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77F1"/>
    <w:rsid w:val="00D7318C"/>
    <w:rsid w:val="00D93AED"/>
    <w:rsid w:val="00D96727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43576"/>
    <w:rsid w:val="00E509B4"/>
    <w:rsid w:val="00E516D3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2017.</izvorni_sadrzaj>
    <derivirana_varijabla naziv="DomainObject.StvarniPocetakDatum_1">16. veljače 2017.</derivirana_varijabla>
  </DomainObject.StvarniPocetakDatum>
  <DomainObject.StvarniZavrsetakDatum>
    <izvorni_sadrzaj>16. veljače 2017.</izvorni_sadrzaj>
    <derivirana_varijabla naziv="DomainObject.StvarniZavrsetakDatum_1">16. veljače 2017.</derivirana_varijabla>
  </DomainObject.StvarniZavrsetakDatum>
  <DomainObject.PlaniraniZavrsetakDatum>
    <izvorni_sadrzaj>16. veljače 2017.</izvorni_sadrzaj>
    <derivirana_varijabla naziv="DomainObject.PlaniraniZavrsetakDatum_1">16. veljače 2017.</derivirana_varijabla>
  </DomainObject.PlaniraniZavrsetakDatum>
  <DomainObject.PlaniraniPocetakDatum>
    <izvorni_sadrzaj>16. veljače 2017.</izvorni_sadrzaj>
    <derivirana_varijabla naziv="DomainObject.PlaniraniPocetakDatum_1">16. veljače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A7315-3B20-476B-B9D6-0592CDBDD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3595</properties:Characters>
  <properties:Lines>87</properties:Lines>
  <properties:Paragraphs>25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2017-02-16T07:06:00Z</cp:lastPrinted>
  <dcterms:modified xmlns:xsi="http://www.w3.org/2001/XMLSchema-instance" xsi:type="dcterms:W3CDTF">2017-02-16T12:54:00Z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