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bf80" w14:paraId="d68bf8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A1E4E">
        <w:t>1</w:t>
      </w:r>
      <w:r w:rsidR="00FF7642">
        <w:t>80</w:t>
      </w:r>
      <w:r w:rsidR="002A1E4E">
        <w:t>6</w:t>
      </w:r>
      <w:r w:rsidRPr="00151FF0">
        <w:t>/1</w:t>
      </w:r>
      <w:r w:rsidR="002B4720">
        <w:t>6</w:t>
      </w:r>
      <w:r w:rsidRPr="00151FF0">
        <w:t>-</w:t>
      </w:r>
      <w:r w:rsidR="009502E3">
        <w:t>2</w:t>
      </w:r>
      <w:r w:rsidR="00FF7642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13116F">
        <w:t xml:space="preserve"> OIB 85821130368 </w:t>
      </w:r>
      <w:r w:rsidRPr="00655274">
        <w:t xml:space="preserve">za otvaranje stečajnog postupka nad dužnikom </w:t>
      </w:r>
      <w:r w:rsidR="00FF7642" w:rsidRPr="00FF7642">
        <w:t>SUBVENIO d.o.o. za računovodstvo i usluge, Osijek, Hrvatske Republike 19b, MBS: 030108861, OIB: 75590768088</w:t>
      </w:r>
      <w:r w:rsidRPr="00655274">
        <w:t xml:space="preserve">, dana </w:t>
      </w:r>
      <w:r w:rsidR="002702EA">
        <w:t>1</w:t>
      </w:r>
      <w:r w:rsidR="00340200">
        <w:t>5</w:t>
      </w:r>
      <w:r w:rsidRPr="00655274">
        <w:t xml:space="preserve">. </w:t>
      </w:r>
      <w:r w:rsidR="00340200">
        <w:t>studenog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F7642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3620E9" w:rsidRPr="003620E9">
        <w:t>MIRSAD DEMIROVIĆ, Gunja, Kolodvorska 4, OIB 18540805456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F7642" w:rsidRPr="00FF7642">
        <w:t>SUBVENIO d.o.o. za računovodstvo i usluge, Osijek, Hrvatske Republike 19b, MBS: 030108861, OIB: 75590768088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FF7642">
        <w:t>s predmeta broj St-1806/16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D47F22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B4720">
        <w:t>1</w:t>
      </w:r>
      <w:r w:rsidR="00FF7642">
        <w:t>806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FF7642">
        <w:t>2</w:t>
      </w:r>
      <w:r w:rsidR="009B0F1B">
        <w:t xml:space="preserve"> od </w:t>
      </w:r>
      <w:r w:rsidR="002B4720">
        <w:t>1</w:t>
      </w:r>
      <w:r w:rsidR="00FF7642">
        <w:t>1</w:t>
      </w:r>
      <w:r w:rsidR="009B0F1B">
        <w:t>.</w:t>
      </w:r>
      <w:r w:rsidR="00D3098C">
        <w:t>0</w:t>
      </w:r>
      <w:r w:rsidR="002B4720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2B4720">
        <w:t>Mirsad Demirović</w:t>
      </w:r>
      <w:r w:rsidR="005606B3">
        <w:t xml:space="preserve"> iz </w:t>
      </w:r>
      <w:r w:rsidR="002B4720">
        <w:t>Gunje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9447C5">
        <w:t>4</w:t>
      </w:r>
      <w:r w:rsidR="001B1409">
        <w:t>.</w:t>
      </w:r>
      <w:r w:rsidR="009447C5">
        <w:t>11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B1C3E">
        <w:t>1</w:t>
      </w:r>
      <w:r w:rsidR="009447C5">
        <w:t>5</w:t>
      </w:r>
      <w:r w:rsidRPr="008D4802">
        <w:t xml:space="preserve">. </w:t>
      </w:r>
      <w:r w:rsidR="009447C5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3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F7642" w:rsidRPr="00FF7642">
      <w:t>14 St-1806/16-24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3BF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3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3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3B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3B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3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3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3B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3B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St-1806/2016</izvorni_sadrzaj>
    <derivirana_varijabla naziv="DomainObject.Predmet.OznakaBroj_1">St-1806/2016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SUBVENIO d.o.o. za računovodstvo i usluge</izvorni_sadrzaj>
    <derivirana_varijabla naziv="DomainObject.Predmet.ProtustrankaFormated_1">  SUBVENIO d.o.o. za računovodstvo i usluge</derivirana_varijabla>
  </DomainObject.Predmet.ProtustrankaFormated>
  <DomainObject.Predmet.ProtustrankaFormatedOIB>
    <izvorni_sadrzaj>  SUBVENIO d.o.o. za računovodstvo i usluge, OIB 75590768088</izvorni_sadrzaj>
    <derivirana_varijabla naziv="DomainObject.Predmet.ProtustrankaFormatedOIB_1">  SUBVENIO d.o.o. za računovodstvo i usluge, OIB 75590768088</derivirana_varijabla>
  </DomainObject.Predmet.ProtustrankaFormatedOIB>
  <DomainObject.Predmet.ProtustrankaFormatedWithAdress>
    <izvorni_sadrzaj> SUBVENIO d.o.o. za računovodstvo i usluge, Hrvatske Republike 19b, 31000 Osijek</izvorni_sadrzaj>
    <derivirana_varijabla naziv="DomainObject.Predmet.ProtustrankaFormatedWithAdress_1"> SUBVENIO d.o.o. za računovodstvo i usluge, Hrvatske Republike 19b, 31000 Osijek</derivirana_varijabla>
  </DomainObject.Predmet.ProtustrankaFormatedWithAdress>
  <DomainObject.Predmet.ProtustrankaFormatedWithAdressOIB>
    <izvorni_sadrzaj> SUBVENIO d.o.o. za računovodstvo i usluge, OIB 75590768088, Hrvatske Republike 19b, 31000 Osijek</izvorni_sadrzaj>
    <derivirana_varijabla naziv="DomainObject.Predmet.ProtustrankaFormatedWithAdressOIB_1"> SUBVENIO d.o.o. za računovodstvo i usluge, OIB 75590768088, Hrvatske Republike 19b, 31000 Osijek</derivirana_varijabla>
  </DomainObject.Predmet.ProtustrankaFormatedWithAdressOIB>
  <DomainObject.Predmet.ProtustrankaWithAdress>
    <izvorni_sadrzaj>SUBVENIO d.o.o. za računovodstvo i usluge Hrvatske Republike 19b, 31000 Osijek</izvorni_sadrzaj>
    <derivirana_varijabla naziv="DomainObject.Predmet.ProtustrankaWithAdress_1">SUBVENIO d.o.o. za računovodstvo i usluge Hrvatske Republike 19b, 31000 Osijek</derivirana_varijabla>
  </DomainObject.Predmet.ProtustrankaWithAdress>
  <DomainObject.Predmet.ProtustrankaWithAdressOIB>
    <izvorni_sadrzaj>SUBVENIO d.o.o. za računovodstvo i usluge, OIB 75590768088, Hrvatske Republike 19b, 31000 Osijek</izvorni_sadrzaj>
    <derivirana_varijabla naziv="DomainObject.Predmet.ProtustrankaWithAdressOIB_1">SUBVENIO d.o.o. za računovodstvo i usluge, OIB 75590768088, Hrvatske Republike 19b, 31000 Osijek</derivirana_varijabla>
  </DomainObject.Predmet.ProtustrankaWithAdressOIB>
  <DomainObject.Predmet.ProtustrankaNazivFormated>
    <izvorni_sadrzaj>SUBVENIO d.o.o. za računovodstvo i usluge</izvorni_sadrzaj>
    <derivirana_varijabla naziv="DomainObject.Predmet.ProtustrankaNazivFormated_1">SUBVENIO d.o.o. za računovodstvo i usluge</derivirana_varijabla>
  </DomainObject.Predmet.ProtustrankaNazivFormated>
  <DomainObject.Predmet.ProtustrankaNazivFormatedOIB>
    <izvorni_sadrzaj>SUBVENIO d.o.o. za računovodstvo i usluge, OIB 75590768088</izvorni_sadrzaj>
    <derivirana_varijabla naziv="DomainObject.Predmet.ProtustrankaNazivFormatedOIB_1">SUBVENIO d.o.o. za računovodstvo i usluge, OIB 75590768088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SUBVENIO d.o.o. za računovodstvo i usluge</item>
    </izvorni_sadrzaj>
    <derivirana_varijabla naziv="DomainObject.Predmet.ProtuStrankaListFormated_1">
      <item>SUBVENIO d.o.o. za računovodstvo i usluge</item>
    </derivirana_varijabla>
  </DomainObject.Predmet.ProtuStrankaListFormated>
  <DomainObject.Predmet.ProtuStrankaListFormatedOIB>
    <izvorni_sadrzaj>
      <item>SUBVENIO d.o.o. za računovodstvo i usluge, OIB 75590768088</item>
    </izvorni_sadrzaj>
    <derivirana_varijabla naziv="DomainObject.Predmet.ProtuStrankaListFormatedOIB_1">
      <item>SUBVENIO d.o.o. za računovodstvo i usluge, OIB 75590768088</item>
    </derivirana_varijabla>
  </DomainObject.Predmet.ProtuStrankaListFormatedOIB>
  <DomainObject.Predmet.ProtuStrankaListFormatedWithAdress>
    <izvorni_sadrzaj>
      <item>SUBVENIO d.o.o. za računovodstvo i usluge, Hrvatske Republike 19b, 31000 Osijek</item>
    </izvorni_sadrzaj>
    <derivirana_varijabla naziv="DomainObject.Predmet.ProtuStrankaListFormatedWithAdress_1">
      <item>SUBVENIO d.o.o. za računovodstvo i usluge, Hrvatske Republike 19b, 31000 Osijek</item>
    </derivirana_varijabla>
  </DomainObject.Predmet.ProtuStrankaListFormatedWithAdress>
  <DomainObject.Predmet.ProtuStrankaListFormatedWithAdressOIB>
    <izvorni_sadrzaj>
      <item>SUBVENIO d.o.o. za računovodstvo i usluge, OIB 75590768088, Hrvatske Republike 19b, 31000 Osijek</item>
    </izvorni_sadrzaj>
    <derivirana_varijabla naziv="DomainObject.Predmet.ProtuStrankaListFormatedWithAdressOIB_1">
      <item>SUBVENIO d.o.o. za računovodstvo i usluge, OIB 75590768088, Hrvatske Republike 19b, 31000 Osijek</item>
    </derivirana_varijabla>
  </DomainObject.Predmet.ProtuStrankaListFormatedWithAdressOIB>
  <DomainObject.Predmet.ProtuStrankaListNazivFormated>
    <izvorni_sadrzaj>
      <item>SUBVENIO d.o.o. za računovodstvo i usluge</item>
    </izvorni_sadrzaj>
    <derivirana_varijabla naziv="DomainObject.Predmet.ProtuStrankaListNazivFormated_1">
      <item>SUBVENIO d.o.o. za računovodstvo i usluge</item>
    </derivirana_varijabla>
  </DomainObject.Predmet.ProtuStrankaListNazivFormated>
  <DomainObject.Predmet.ProtuStrankaListNazivFormatedOIB>
    <izvorni_sadrzaj>
      <item>SUBVENIO d.o.o. za računovodstvo i usluge, OIB 75590768088</item>
    </izvorni_sadrzaj>
    <derivirana_varijabla naziv="DomainObject.Predmet.ProtuStrankaListNazivFormatedOIB_1">
      <item>SUBVENIO d.o.o. za računovodstvo i usluge, OIB 75590768088</item>
    </derivirana_varijabla>
  </DomainObject.Predmet.ProtuStrankaListNazivFormatedOIB>
  <DomainObject.Predmet.OstaliListFormated>
    <izvorni_sadrzaj>
      <item>ŽDO GUO Osijek</item>
      <item>Mirsad Demirović</item>
      <item>Blanka Marčik</item>
    </izvorni_sadrzaj>
    <derivirana_varijabla naziv="DomainObject.Predmet.OstaliListFormated_1">
      <item>ŽDO GUO Osijek</item>
      <item>Mirsad Demirović</item>
      <item>Blanka Marčik</item>
    </derivirana_varijabla>
  </DomainObject.Predmet.OstaliListFormated>
  <DomainObject.Predmet.OstaliListFormatedOIB>
    <izvorni_sadrzaj>
      <item>ŽDO GUO Osijek</item>
      <item>Mirsad Demirović, OIB 18540805456</item>
      <item>Blanka Marčik, OIB 80477817324</item>
    </izvorni_sadrzaj>
    <derivirana_varijabla naziv="DomainObject.Predmet.OstaliListFormatedOIB_1">
      <item>ŽDO GUO Osijek</item>
      <item>Mirsad Demirović, OIB 18540805456</item>
      <item>Blanka Marčik, OIB 80477817324</item>
    </derivirana_varijabla>
  </DomainObject.Predmet.OstaliListFormatedOIB>
  <DomainObject.Predmet.OstaliListFormatedWithAdress>
    <izvorni_sadrzaj>
      <item>ŽDO GUO Osijek</item>
      <item>Mirsad Demirović, Kolodvorska 4, 32260 Gunja</item>
      <item>Blanka Marčik, Koranska 58, 31000 Osijek</item>
    </izvorni_sadrzaj>
    <derivirana_varijabla naziv="DomainObject.Predmet.OstaliListFormatedWithAdress_1">
      <item>ŽDO GUO Osijek</item>
      <item>Mirsad Demirović, Kolodvorska 4, 32260 Gunja</item>
      <item>Blanka Marčik, Koranska 58, 31000 Osijek</item>
    </derivirana_varijabla>
  </DomainObject.Predmet.OstaliListFormatedWithAdress>
  <DomainObject.Predmet.OstaliListFormatedWithAdressOIB>
    <izvorni_sadrzaj>
      <item>ŽDO GUO Osijek</item>
      <item>Mirsad Demirović, OIB 18540805456, Kolodvorska 4, 32260 Gunja</item>
      <item>Blanka Marčik, OIB 80477817324, Koranska 58, 31000 Osijek</item>
    </izvorni_sadrzaj>
    <derivirana_varijabla naziv="DomainObject.Predmet.OstaliListFormatedWithAdressOIB_1">
      <item>ŽDO GUO Osijek</item>
      <item>Mirsad Demirović, OIB 18540805456, Kolodvorska 4, 32260 Gunja</item>
      <item>Blanka Marčik, OIB 80477817324, Koranska 58, 31000 Osijek</item>
    </derivirana_varijabla>
  </DomainObject.Predmet.OstaliListFormatedWithAdressOIB>
  <DomainObject.Predmet.OstaliListNazivFormated>
    <izvorni_sadrzaj>
      <item>ŽDO GUO Osijek</item>
      <item>Mirsad Demirović</item>
      <item>Blanka Marčik</item>
    </izvorni_sadrzaj>
    <derivirana_varijabla naziv="DomainObject.Predmet.OstaliListNazivFormated_1">
      <item>ŽDO GUO Osijek</item>
      <item>Mirsad Demirović</item>
      <item>Blanka Marčik</item>
    </derivirana_varijabla>
  </DomainObject.Predmet.OstaliListNazivFormated>
  <DomainObject.Predmet.OstaliListNazivFormatedOIB>
    <izvorni_sadrzaj>
      <item>ŽDO GUO Osijek</item>
      <item>Mirsad Demirović, OIB 18540805456</item>
      <item>Blanka Marčik, OIB 80477817324</item>
    </izvorni_sadrzaj>
    <derivirana_varijabla naziv="DomainObject.Predmet.OstaliListNazivFormatedOIB_1">
      <item>ŽDO GUO Osijek</item>
      <item>Mirsad Demirović, OIB 18540805456</item>
      <item>Blanka Marčik, OIB 80477817324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SUBVENIO d.o.o. za računovodstvo i usluge</izvorni_sadrzaj>
    <derivirana_varijabla naziv="DomainObject.Predmet.ProtustrankaIDrugi_1">SUBVENIO d.o.o. za računovodstvo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SUBVENIO d.o.o. za računovodstvo i usluge, OIB 75590768088, Hrvatske Republike 19b, 31000 Osijek</izvorni_sadrzaj>
    <derivirana_varijabla naziv="DomainObject.Predmet.ProtustrankaIDrugiAdressOIB_1">SUBVENIO d.o.o. za računovodstvo i usluge, OIB 75590768088, Hrvatske Republike 19b,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St-1806/2016-22</izvorni_sadrzaj>
    <derivirana_varijabla naziv="DomainObject.Predmet.OdlukaRjesenje.Oznaka_1">St-1806/2016-22</derivirana_varijabla>
  </DomainObject.Predmet.OdlukaRjesenje.Oznaka>
  <DomainObject.Predmet.SudioniciListNaziv>
    <izvorni_sadrzaj>
      <item>FINA RC OSIJEK</item>
      <item>SUBVENIO d.o.o. za računovodstvo i usluge</item>
      <item>ŽDO GUO Osijek</item>
      <item>Mirsad Demirović</item>
      <item>Blanka Marčik</item>
    </izvorni_sadrzaj>
    <derivirana_varijabla naziv="DomainObject.Predmet.SudioniciListNaziv_1">
      <item>FINA RC OSIJEK</item>
      <item>SUBVENIO d.o.o. za računovodstvo i usluge</item>
      <item>ŽDO GUO Osijek</item>
      <item>Mirsad Demirović</item>
      <item>Blanka Marčik</item>
    </derivirana_varijabla>
  </DomainObject.Predmet.SudioniciListNaziv>
  <DomainObject.Predmet.SudioniciListAdressOIB>
    <izvorni_sadrzaj>
      <item>FINA RC OSIJEK, OIB 85821130368</item>
      <item>SUBVENIO d.o.o. za računovodstvo i usluge, OIB 75590768088, Hrvatske Republike 19b,31000 Osijek</item>
      <item>ŽDO GUO Osijek</item>
      <item>Mirsad Demirović, OIB 18540805456, Kolodvorska 4,32260 Gunja</item>
      <item>Blanka Marčik, OIB 80477817324, Koranska 58,31000 Osijek</item>
    </izvorni_sadrzaj>
    <derivirana_varijabla naziv="DomainObject.Predmet.SudioniciListAdressOIB_1">
      <item>FINA RC OSIJEK, OIB 85821130368</item>
      <item>SUBVENIO d.o.o. za računovodstvo i usluge, OIB 75590768088, Hrvatske Republike 19b,31000 Osijek</item>
      <item>ŽDO GUO Osijek</item>
      <item>Mirsad Demirović, OIB 18540805456, Kolodvorska 4,32260 Gunja</item>
      <item>Blanka Marčik, OIB 80477817324, Koranska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75590768088</item>
      <item>, OIB null</item>
      <item>, OIB 18540805456</item>
      <item>, OIB 80477817324</item>
    </izvorni_sadrzaj>
    <derivirana_varijabla naziv="DomainObject.Predmet.SudioniciListNazivOIB_1">
      <item>, OIB 85821130368</item>
      <item>, OIB 75590768088</item>
      <item>, OIB null</item>
      <item>, OIB 18540805456</item>
      <item>, OIB 80477817324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2408</properties:Characters>
  <properties:Lines>73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2016-11-15T11:09:00Z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