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d15e" w14:paraId="a7ed15e" w:rsidRDefault="00964426" w:rsidP="00964426" w:rsidR="0096442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4426" w:rsidP="00964426" w:rsidR="0096442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64426" w:rsidP="00964426" w:rsidR="009644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64426" w:rsidP="00964426" w:rsidR="0096442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64426" w:rsidP="00964426" w:rsidR="0096442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64426" w:rsidP="00964426" w:rsidR="0096442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64426" w:rsidP="00964426" w:rsidR="00964426" w:rsidRPr="005D578C">
      <w:pPr>
        <w:jc w:val="center"/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64426" w:rsidP="00964426" w:rsidR="00964426" w:rsidRPr="005D578C">
      <w:pPr>
        <w:rPr>
          <w:rFonts w:cs="Times New Roman" w:eastAsia="Times New Roman"/>
          <w:szCs w:val="24"/>
        </w:rPr>
      </w:pPr>
    </w:p>
    <w:p w:rsidRDefault="00964426" w:rsidP="00964426" w:rsidR="0096442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ALFA TRANS. d. o. o. Pula, Nazorova 32, OIB 23971902636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130030546,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7098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964426" w:rsidP="00964426" w:rsidR="00964426" w:rsidRPr="005D578C">
      <w:pPr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64426" w:rsidP="00964426" w:rsidR="00964426" w:rsidRPr="005D578C">
      <w:pPr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ALFA TRANS. d. o. o. Pula, Nazorova 32, OIB 23971902636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130030546,</w:t>
      </w:r>
      <w:r w:rsidRPr="005D578C">
        <w:rPr>
          <w:rFonts w:cs="Times New Roman" w:eastAsia="Times New Roman"/>
          <w:szCs w:val="24"/>
        </w:rPr>
        <w:t xml:space="preserve"> s danom </w:t>
      </w:r>
      <w:r w:rsidR="0077098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964426" w:rsidP="00964426" w:rsidR="00964426" w:rsidRPr="005D578C">
      <w:pPr>
        <w:rPr>
          <w:rFonts w:cs="Times New Roman" w:eastAsia="Times New Roman"/>
          <w:szCs w:val="24"/>
        </w:rPr>
      </w:pPr>
    </w:p>
    <w:p w:rsidRDefault="00964426" w:rsidP="00964426" w:rsidR="0096442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964426" w:rsidP="00964426" w:rsidR="00964426">
      <w:pPr>
        <w:rPr>
          <w:rFonts w:cs="Times New Roman" w:eastAsia="Times New Roman"/>
          <w:szCs w:val="20"/>
        </w:rPr>
      </w:pPr>
    </w:p>
    <w:p w:rsidRDefault="00964426" w:rsidP="00964426" w:rsidR="009644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ALFA TRANS. d. o. o. Pula, Nazorova 32, OIB 23971902636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130030546.</w:t>
      </w:r>
    </w:p>
    <w:p w:rsidRDefault="00964426" w:rsidP="00964426" w:rsidR="00964426">
      <w:pPr>
        <w:ind w:firstLine="709"/>
        <w:rPr>
          <w:rFonts w:cs="Times New Roman" w:eastAsia="Times New Roman"/>
          <w:szCs w:val="24"/>
        </w:rPr>
      </w:pPr>
    </w:p>
    <w:p w:rsidRDefault="00964426" w:rsidP="00964426" w:rsidR="0096442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ALFA TRANS. d. o. o. Pula, Nazorova 32, OIB 23971902636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130030546.</w:t>
      </w:r>
    </w:p>
    <w:p w:rsidRDefault="00964426" w:rsidP="00964426" w:rsidR="00964426">
      <w:pPr>
        <w:rPr>
          <w:rFonts w:cs="Times New Roman" w:eastAsia="Times New Roman"/>
          <w:szCs w:val="24"/>
        </w:rPr>
      </w:pPr>
    </w:p>
    <w:p w:rsidRDefault="00861A72" w:rsidP="00964426" w:rsidR="00861A72" w:rsidRPr="005D578C">
      <w:pPr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64426" w:rsidP="00964426" w:rsidR="00964426">
      <w:pPr>
        <w:ind w:firstLine="708"/>
        <w:rPr>
          <w:rFonts w:cs="Times New Roman" w:eastAsia="Times New Roman"/>
          <w:szCs w:val="24"/>
        </w:rPr>
      </w:pPr>
    </w:p>
    <w:p w:rsidRDefault="00964426" w:rsidP="00964426" w:rsidR="0096442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861A72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ALFA TRANS.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St-881/2015-3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64426" w:rsidP="00964426" w:rsidR="0096442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64426" w:rsidP="00964426" w:rsidR="00964426" w:rsidRPr="005D578C">
      <w:pPr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7098E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64426" w:rsidP="00964426" w:rsidR="00964426">
      <w:pPr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64426" w:rsidP="00964426" w:rsidR="0096442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87B74">
        <w:rPr>
          <w:rFonts w:cs="Times New Roman" w:eastAsia="Times New Roman"/>
          <w:szCs w:val="24"/>
        </w:rPr>
        <w:t>, v.r.</w:t>
      </w:r>
    </w:p>
    <w:p w:rsidRDefault="00964426" w:rsidP="00964426" w:rsidR="00964426">
      <w:pPr>
        <w:jc w:val="left"/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jc w:val="left"/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64426" w:rsidP="00964426" w:rsidR="0096442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964426" w:rsidP="00964426" w:rsidR="009644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64426" w:rsidP="00964426" w:rsidR="00964426">
      <w:pPr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rPr>
          <w:rFonts w:cs="Times New Roman" w:eastAsia="Times New Roman"/>
          <w:szCs w:val="24"/>
        </w:rPr>
      </w:pPr>
    </w:p>
    <w:p w:rsidRDefault="00964426" w:rsidP="00964426" w:rsidR="0096442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64426" w:rsidP="00964426" w:rsidR="009644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64426" w:rsidP="00964426" w:rsidR="009644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ALFA TRANS. d. o. o. Pula, Nazorova 32,</w:t>
      </w:r>
    </w:p>
    <w:p w:rsidRDefault="00964426" w:rsidP="00964426" w:rsidR="009644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Vanda Mihajić, Pula, Nazorova 32, </w:t>
      </w:r>
    </w:p>
    <w:p w:rsidRDefault="00964426" w:rsidP="00964426" w:rsidR="0096442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64426" w:rsidP="00964426" w:rsidR="009644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64426" w:rsidP="00964426" w:rsidR="0096442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964426" w:rsidP="00964426" w:rsidR="0096442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64426" w:rsidP="00964426" w:rsidR="009644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64426" w:rsidP="00964426" w:rsidR="009644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964426" w:rsidP="00964426" w:rsidR="00964426"/>
    <w:p w:rsidRDefault="00B87B74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426" w:rsidP="00964426" w:rsidR="00964426">
      <w:r>
        <w:separator/>
      </w:r>
    </w:p>
  </w:endnote>
  <w:endnote w:id="0" w:type="continuationSeparator">
    <w:p w:rsidRDefault="00964426" w:rsidP="00964426" w:rsidR="00964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426" w:rsidP="00964426" w:rsidR="00964426">
      <w:r>
        <w:separator/>
      </w:r>
    </w:p>
  </w:footnote>
  <w:footnote w:id="0" w:type="continuationSeparator">
    <w:p w:rsidRDefault="00964426" w:rsidP="00964426" w:rsidR="00964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426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7B7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426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439D"/>
    <w:rsid w:val="0075528E"/>
    <w:rsid w:val="0077098E"/>
    <w:rsid w:val="0079403F"/>
    <w:rsid w:val="00861A72"/>
    <w:rsid w:val="00964426"/>
    <w:rsid w:val="00B87B74"/>
    <w:rsid w:val="00D9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42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4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6442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442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44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44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B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7B7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7B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7B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42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442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6442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42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44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44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B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7B7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7B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7B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TRANS. d.o.o. PULA</izvorni_sadrzaj>
    <derivirana_varijabla naziv="DomainObject.Predmet.ProtustrankaFormated_1">  ALFA TRANS. d.o.o. PULA</derivirana_varijabla>
  </DomainObject.Predmet.ProtustrankaFormated>
  <DomainObject.Predmet.ProtustrankaFormatedOIB>
    <izvorni_sadrzaj>  ALFA TRANS. d.o.o. PULA, OIB 23971902636</izvorni_sadrzaj>
    <derivirana_varijabla naziv="DomainObject.Predmet.ProtustrankaFormatedOIB_1">  ALFA TRANS. d.o.o. PULA, OIB 23971902636</derivirana_varijabla>
  </DomainObject.Predmet.ProtustrankaFormatedOIB>
  <DomainObject.Predmet.ProtustrankaFormatedWithAdress>
    <izvorni_sadrzaj> ALFA TRANS. d.o.o. PULA, Nazorova 32, 52100 Pula</izvorni_sadrzaj>
    <derivirana_varijabla naziv="DomainObject.Predmet.ProtustrankaFormatedWithAdress_1"> ALFA TRANS. d.o.o. PULA, Nazorova 32, 52100 Pula</derivirana_varijabla>
  </DomainObject.Predmet.ProtustrankaFormatedWithAdress>
  <DomainObject.Predmet.ProtustrankaFormatedWithAdressOIB>
    <izvorni_sadrzaj> ALFA TRANS. d.o.o. PULA, OIB 23971902636, Nazorova 32, 52100 Pula</izvorni_sadrzaj>
    <derivirana_varijabla naziv="DomainObject.Predmet.ProtustrankaFormatedWithAdressOIB_1"> ALFA TRANS. d.o.o. PULA, OIB 23971902636, Nazorova 32, 52100 Pula</derivirana_varijabla>
  </DomainObject.Predmet.ProtustrankaFormatedWithAdressOIB>
  <DomainObject.Predmet.ProtustrankaWithAdress>
    <izvorni_sadrzaj>ALFA TRANS. d.o.o. PULA Nazorova 32, 52100 Pula</izvorni_sadrzaj>
    <derivirana_varijabla naziv="DomainObject.Predmet.ProtustrankaWithAdress_1">ALFA TRANS. d.o.o. PULA Nazorova 32, 52100 Pula</derivirana_varijabla>
  </DomainObject.Predmet.ProtustrankaWithAdress>
  <DomainObject.Predmet.ProtustrankaWithAdressOIB>
    <izvorni_sadrzaj>ALFA TRANS. d.o.o. PULA, OIB 23971902636, Nazorova 32, 52100 Pula</izvorni_sadrzaj>
    <derivirana_varijabla naziv="DomainObject.Predmet.ProtustrankaWithAdressOIB_1">ALFA TRANS. d.o.o. PULA, OIB 23971902636, Nazorova 32, 52100 Pula</derivirana_varijabla>
  </DomainObject.Predmet.ProtustrankaWithAdressOIB>
  <DomainObject.Predmet.ProtustrankaNazivFormated>
    <izvorni_sadrzaj>ALFA TRANS. d.o.o. PULA</izvorni_sadrzaj>
    <derivirana_varijabla naziv="DomainObject.Predmet.ProtustrankaNazivFormated_1">ALFA TRANS. d.o.o. PULA</derivirana_varijabla>
  </DomainObject.Predmet.ProtustrankaNazivFormated>
  <DomainObject.Predmet.ProtustrankaNazivFormatedOIB>
    <izvorni_sadrzaj>ALFA TRANS. d.o.o. PULA, OIB 23971902636</izvorni_sadrzaj>
    <derivirana_varijabla naziv="DomainObject.Predmet.ProtustrankaNazivFormatedOIB_1">ALFA TRANS. d.o.o. PULA, OIB 23971902636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344464.31</izvorni_sadrzaj>
    <derivirana_varijabla naziv="DomainObject.Predmet.TrenutnaVrijednost_1">344464.31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TRANS. d.o.o. PULA</item>
    </izvorni_sadrzaj>
    <derivirana_varijabla naziv="DomainObject.Predmet.ProtuStrankaListFormated_1">
      <item>ALFA TRANS. d.o.o. PULA</item>
    </derivirana_varijabla>
  </DomainObject.Predmet.ProtuStrankaListFormated>
  <DomainObject.Predmet.ProtuStrankaListFormatedOIB>
    <izvorni_sadrzaj>
      <item>ALFA TRANS. d.o.o. PULA, OIB 23971902636</item>
    </izvorni_sadrzaj>
    <derivirana_varijabla naziv="DomainObject.Predmet.ProtuStrankaListFormatedOIB_1">
      <item>ALFA TRANS. d.o.o. PULA, OIB 23971902636</item>
    </derivirana_varijabla>
  </DomainObject.Predmet.ProtuStrankaListFormatedOIB>
  <DomainObject.Predmet.ProtuStrankaListFormatedWithAdress>
    <izvorni_sadrzaj>
      <item>ALFA TRANS. d.o.o. PULA, Nazorova 32, 52100 Pula</item>
    </izvorni_sadrzaj>
    <derivirana_varijabla naziv="DomainObject.Predmet.ProtuStrankaListFormatedWithAdress_1">
      <item>ALFA TRANS. d.o.o. PULA, Nazorova 32, 52100 Pula</item>
    </derivirana_varijabla>
  </DomainObject.Predmet.ProtuStrankaListFormatedWithAdress>
  <DomainObject.Predmet.ProtuStrankaListFormatedWithAdressOIB>
    <izvorni_sadrzaj>
      <item>ALFA TRANS. d.o.o. PULA, OIB 23971902636, Nazorova 32, 52100 Pula</item>
    </izvorni_sadrzaj>
    <derivirana_varijabla naziv="DomainObject.Predmet.ProtuStrankaListFormatedWithAdressOIB_1">
      <item>ALFA TRANS. d.o.o. PULA, OIB 23971902636, Nazorova 32, 52100 Pula</item>
    </derivirana_varijabla>
  </DomainObject.Predmet.ProtuStrankaListFormatedWithAdressOIB>
  <DomainObject.Predmet.ProtuStrankaListNazivFormated>
    <izvorni_sadrzaj>
      <item>ALFA TRANS. d.o.o. PULA</item>
    </izvorni_sadrzaj>
    <derivirana_varijabla naziv="DomainObject.Predmet.ProtuStrankaListNazivFormated_1">
      <item>ALFA TRANS. d.o.o. PULA</item>
    </derivirana_varijabla>
  </DomainObject.Predmet.ProtuStrankaListNazivFormated>
  <DomainObject.Predmet.ProtuStrankaListNazivFormatedOIB>
    <izvorni_sadrzaj>
      <item>ALFA TRANS. d.o.o. PULA, OIB 23971902636</item>
    </izvorni_sadrzaj>
    <derivirana_varijabla naziv="DomainObject.Predmet.ProtuStrankaListNazivFormatedOIB_1">
      <item>ALFA TRANS. d.o.o. PULA, OIB 23971902636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TRANS. d.o.o. PULA</izvorni_sadrzaj>
    <derivirana_varijabla naziv="DomainObject.Predmet.ProtustrankaIDrugi_1">ALFA TRANS.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ALFA TRANS. d.o.o. PULA, OIB 23971902636, Nazorova 32, 52100 Pula</izvorni_sadrzaj>
    <derivirana_varijabla naziv="DomainObject.Predmet.ProtustrankaIDrugiAdressOIB_1">ALFA TRANS. d.o.o. PULA, OIB 23971902636, Nazorova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ALFA TRANS. d.o.o. PULA</item>
    </izvorni_sadrzaj>
    <derivirana_varijabla naziv="DomainObject.Predmet.SudioniciListNaziv_1">
      <item>FINANCIJSKA AGENCIJA, RC RIJEKA, PODRUŽNICA PULA, PULA</item>
      <item>ALFA TRANS.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ALFA TRANS. d.o.o. PULA, OIB 23971902636, Nazorova 32,52100 Pula</item>
    </izvorni_sadrzaj>
    <derivirana_varijabla naziv="DomainObject.Predmet.SudioniciListAdressOIB_1">
      <item>FINANCIJSKA AGENCIJA, RC RIJEKA, PODRUŽNICA PULA, PULA, OIB 85821130368, GIARDINI 5,52100 Pula</item>
      <item>ALFA TRANS. d.o.o. PULA, OIB 23971902636, Nazorova 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23971902636</item>
    </izvorni_sadrzaj>
    <derivirana_varijabla naziv="DomainObject.Predmet.SudioniciListNazivOIB_1">
      <item>, OIB 85821130368</item>
      <item>, OIB 23971902636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3038</properties:Characters>
  <properties:Lines>93</properties:Lines>
  <properties:Paragraphs>30</properties:Paragraphs>
  <properties:TotalTime>4</properties:TotalTime>
  <properties:ScaleCrop>false</properties:ScaleCrop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2016-03-14T12:09:00Z</dcterms:created>
  <dc:creator>Mihaela Kaligari</dc:creator>
  <dc:description/>
  <cp:keywords/>
  <cp:lastModifiedBy>Ana Jeromela</cp:lastModifiedBy>
  <cp:lastPrinted>2016-03-30T06:33:00Z</cp:lastPrinted>
  <dcterms:modified xmlns:xsi="http://www.w3.org/2001/XMLSchema-instance" xsi:type="dcterms:W3CDTF">2016-03-30T06:33:00Z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