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80bd" w14:paraId="eb180bd" w:rsidRDefault="006363E9" w:rsidP="006363E9" w:rsidR="006363E9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6363E9" w:rsidP="006363E9" w:rsidR="006363E9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6363E9" w:rsidP="006363E9" w:rsidR="006363E9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6363E9" w:rsidP="006363E9" w:rsidR="006363E9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689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6363E9" w:rsidP="006363E9" w:rsidR="006363E9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6363E9" w:rsidP="006363E9" w:rsidR="006363E9" w:rsidRPr="00ED131D">
      <w:pPr>
        <w:jc w:val="both"/>
        <w:rPr>
          <w:sz w:val="23"/>
          <w:szCs w:val="23"/>
        </w:rPr>
      </w:pPr>
    </w:p>
    <w:p w:rsidRDefault="006363E9" w:rsidP="006363E9" w:rsidR="006363E9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6363E9" w:rsidP="006363E9" w:rsidR="006363E9" w:rsidRPr="00ED131D">
      <w:pPr>
        <w:rPr>
          <w:sz w:val="23"/>
          <w:szCs w:val="23"/>
        </w:rPr>
      </w:pPr>
    </w:p>
    <w:p w:rsidRDefault="006363E9" w:rsidP="006363E9" w:rsidR="006363E9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6363E9" w:rsidP="006363E9" w:rsidR="006363E9" w:rsidRPr="00ED131D">
      <w:pPr>
        <w:rPr>
          <w:sz w:val="23"/>
          <w:szCs w:val="23"/>
        </w:rPr>
      </w:pPr>
    </w:p>
    <w:p w:rsidRDefault="006363E9" w:rsidP="006363E9" w:rsidR="006363E9" w:rsidRPr="001C6FF3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ADRIA ULAGANJA d.o.o. Vrsar, Alde Negrija 44, OIB: 98453494402, </w:t>
      </w:r>
      <w:r w:rsidR="00842C5C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2016. </w:t>
      </w:r>
    </w:p>
    <w:p w:rsidRDefault="006363E9" w:rsidP="006363E9" w:rsidR="006363E9" w:rsidRPr="00ED131D">
      <w:pPr>
        <w:jc w:val="both"/>
        <w:rPr>
          <w:sz w:val="23"/>
          <w:szCs w:val="23"/>
        </w:rPr>
      </w:pPr>
    </w:p>
    <w:p w:rsidRDefault="006363E9" w:rsidP="006363E9" w:rsidR="006363E9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6363E9" w:rsidP="006363E9" w:rsidR="006363E9" w:rsidRPr="00ED131D">
      <w:pPr>
        <w:jc w:val="center"/>
        <w:rPr>
          <w:sz w:val="23"/>
          <w:szCs w:val="23"/>
        </w:rPr>
      </w:pPr>
    </w:p>
    <w:p w:rsidRDefault="006363E9" w:rsidP="006363E9" w:rsidR="006363E9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ADRIA ULAGANJA d.o.o. Vrsar, Alde Negrija 44, OIB: 98453494402</w:t>
      </w:r>
      <w:r w:rsidRPr="00ED131D">
        <w:rPr>
          <w:sz w:val="23"/>
          <w:szCs w:val="23"/>
        </w:rPr>
        <w:t>.</w:t>
      </w:r>
    </w:p>
    <w:p w:rsidRDefault="006363E9" w:rsidP="006363E9" w:rsidR="006363E9" w:rsidRPr="00ED131D">
      <w:pPr>
        <w:ind w:firstLine="720"/>
        <w:jc w:val="both"/>
        <w:rPr>
          <w:sz w:val="23"/>
          <w:szCs w:val="23"/>
        </w:rPr>
      </w:pPr>
    </w:p>
    <w:p w:rsidRDefault="006363E9" w:rsidP="006363E9" w:rsidR="006363E9" w:rsidRPr="00842C5C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1C6FF3">
        <w:rPr>
          <w:sz w:val="23"/>
          <w:szCs w:val="23"/>
        </w:rPr>
        <w:t xml:space="preserve">se </w:t>
      </w:r>
      <w:r w:rsidRPr="00842C5C">
        <w:rPr>
          <w:sz w:val="23"/>
          <w:szCs w:val="23"/>
        </w:rPr>
        <w:t>Dušan Crljenko, Rijeka, Brca 8c, OIB: 03602703658.</w:t>
      </w:r>
    </w:p>
    <w:p w:rsidRDefault="006363E9" w:rsidP="006363E9" w:rsidR="006363E9" w:rsidRPr="001C6FF3">
      <w:pPr>
        <w:ind w:firstLine="720"/>
        <w:jc w:val="both"/>
        <w:rPr>
          <w:bCs w:val="false"/>
          <w:sz w:val="23"/>
          <w:szCs w:val="23"/>
        </w:rPr>
      </w:pPr>
    </w:p>
    <w:p w:rsidRDefault="006363E9" w:rsidP="006363E9" w:rsidR="006363E9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ADRIA ULAGANJA d.o.o. Vrsar, Alde Negrija 44, OIB: 98453494402</w:t>
      </w:r>
      <w:r w:rsidRPr="00ED131D">
        <w:rPr>
          <w:sz w:val="23"/>
          <w:szCs w:val="23"/>
        </w:rPr>
        <w:t>.</w:t>
      </w:r>
    </w:p>
    <w:p w:rsidRDefault="006363E9" w:rsidP="006363E9" w:rsidR="006363E9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6363E9" w:rsidP="006363E9" w:rsidR="006363E9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6363E9" w:rsidP="006363E9" w:rsidR="006363E9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6363E9" w:rsidP="006363E9" w:rsidR="006363E9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6363E9" w:rsidP="006363E9" w:rsidR="006363E9" w:rsidRPr="00ED131D">
      <w:pPr>
        <w:jc w:val="both"/>
        <w:rPr>
          <w:bCs w:val="false"/>
          <w:sz w:val="23"/>
          <w:szCs w:val="23"/>
        </w:rPr>
      </w:pPr>
    </w:p>
    <w:p w:rsidRDefault="006363E9" w:rsidP="006363E9" w:rsidR="006363E9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6363E9" w:rsidP="006363E9" w:rsidR="006363E9" w:rsidRPr="00ED131D">
      <w:pPr>
        <w:rPr>
          <w:bCs w:val="false"/>
          <w:sz w:val="23"/>
          <w:szCs w:val="23"/>
        </w:rPr>
      </w:pPr>
    </w:p>
    <w:p w:rsidRDefault="006363E9" w:rsidP="006363E9" w:rsidR="006363E9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689/16-3 od 25.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ADRIA ULAGANJA d.o.o. Vrsar, Alde Negrija 44, OIB: 98453494402.</w:t>
      </w:r>
    </w:p>
    <w:p w:rsidRDefault="006363E9" w:rsidP="006363E9" w:rsidR="006363E9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8. lipnja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6363E9" w:rsidP="006363E9" w:rsidR="006363E9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363E9" w:rsidP="006363E9" w:rsidR="006363E9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St-692/16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8. lipnja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8. lipnja 2016</w:t>
      </w:r>
      <w:r w:rsidRPr="00ED131D">
        <w:rPr>
          <w:sz w:val="23"/>
          <w:szCs w:val="23"/>
        </w:rPr>
        <w:t xml:space="preserve">. g. </w:t>
      </w:r>
    </w:p>
    <w:p w:rsidRDefault="006363E9" w:rsidP="006363E9" w:rsidR="006363E9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6363E9" w:rsidP="006363E9" w:rsidR="006363E9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6363E9" w:rsidP="006363E9" w:rsidR="006363E9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6363E9" w:rsidP="006363E9" w:rsidR="006363E9" w:rsidRPr="00ED131D">
      <w:pPr>
        <w:jc w:val="center"/>
        <w:rPr>
          <w:sz w:val="23"/>
          <w:szCs w:val="23"/>
        </w:rPr>
      </w:pPr>
    </w:p>
    <w:p w:rsidRDefault="006363E9" w:rsidP="006363E9" w:rsidR="006363E9" w:rsidRPr="00ED131D">
      <w:pPr>
        <w:jc w:val="center"/>
        <w:rPr>
          <w:sz w:val="23"/>
          <w:szCs w:val="23"/>
        </w:rPr>
      </w:pPr>
    </w:p>
    <w:p w:rsidRDefault="006363E9" w:rsidP="006363E9" w:rsidR="006363E9" w:rsidRPr="00ED131D">
      <w:pPr>
        <w:rPr>
          <w:sz w:val="23"/>
          <w:szCs w:val="23"/>
        </w:rPr>
      </w:pPr>
    </w:p>
    <w:p w:rsidRDefault="006363E9" w:rsidP="006363E9" w:rsidR="006363E9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842C5C">
        <w:rPr>
          <w:sz w:val="23"/>
          <w:szCs w:val="23"/>
        </w:rPr>
        <w:t>1. rujna</w:t>
      </w:r>
      <w:r w:rsidRPr="001C6FF3">
        <w:rPr>
          <w:sz w:val="23"/>
          <w:szCs w:val="23"/>
        </w:rPr>
        <w:t xml:space="preserve"> 2016</w:t>
      </w:r>
      <w:r w:rsidRPr="00F17054">
        <w:rPr>
          <w:sz w:val="23"/>
          <w:szCs w:val="23"/>
        </w:rPr>
        <w:t>.</w:t>
      </w:r>
    </w:p>
    <w:p w:rsidRDefault="006363E9" w:rsidP="006363E9" w:rsidR="006363E9" w:rsidRPr="00ED131D">
      <w:pPr>
        <w:ind w:firstLine="720" w:left="2880"/>
        <w:jc w:val="both"/>
        <w:rPr>
          <w:sz w:val="23"/>
          <w:szCs w:val="23"/>
        </w:rPr>
      </w:pPr>
    </w:p>
    <w:p w:rsidRDefault="006363E9" w:rsidP="006363E9" w:rsidR="006363E9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6363E9" w:rsidP="006363E9" w:rsidR="006363E9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6363E9" w:rsidP="006363E9" w:rsidR="006363E9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6363E9" w:rsidP="006363E9" w:rsidR="006363E9">
      <w:pPr>
        <w:jc w:val="both"/>
        <w:rPr>
          <w:sz w:val="23"/>
          <w:szCs w:val="23"/>
        </w:rPr>
      </w:pPr>
    </w:p>
    <w:p w:rsidRDefault="006363E9" w:rsidP="006363E9" w:rsidR="006363E9" w:rsidRPr="00ED131D">
      <w:pPr>
        <w:jc w:val="both"/>
        <w:rPr>
          <w:sz w:val="23"/>
          <w:szCs w:val="23"/>
        </w:rPr>
      </w:pPr>
    </w:p>
    <w:p w:rsidRDefault="006363E9" w:rsidP="006363E9" w:rsidR="006363E9" w:rsidRPr="00ED131D">
      <w:pPr>
        <w:jc w:val="both"/>
        <w:rPr>
          <w:sz w:val="23"/>
          <w:szCs w:val="23"/>
        </w:rPr>
      </w:pPr>
    </w:p>
    <w:p w:rsidRDefault="006363E9" w:rsidP="006363E9" w:rsidR="006363E9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6363E9" w:rsidP="006363E9" w:rsidR="006363E9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6363E9" w:rsidP="006363E9" w:rsidR="006363E9" w:rsidRPr="00EA6F91">
      <w:pPr>
        <w:jc w:val="both"/>
        <w:rPr>
          <w:sz w:val="23"/>
          <w:szCs w:val="23"/>
        </w:rPr>
      </w:pPr>
    </w:p>
    <w:p w:rsidRDefault="006363E9" w:rsidP="006363E9" w:rsidR="006363E9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6363E9" w:rsidP="006363E9" w:rsidR="006363E9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ADRIA ULAGANJA d.o.o. Vrsar, Alde Negrija 44, </w:t>
      </w:r>
    </w:p>
    <w:p w:rsidRDefault="006363E9" w:rsidP="006363E9" w:rsidR="006363E9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Pr="001C6FF3">
        <w:rPr>
          <w:sz w:val="23"/>
          <w:szCs w:val="23"/>
        </w:rPr>
        <w:t>Dušan Crljenko, Rijeka, Brca 8c</w:t>
      </w:r>
      <w:r w:rsidRPr="00942237">
        <w:rPr>
          <w:sz w:val="23"/>
          <w:szCs w:val="23"/>
        </w:rPr>
        <w:t xml:space="preserve">, </w:t>
      </w:r>
    </w:p>
    <w:p w:rsidRDefault="006363E9" w:rsidP="006363E9" w:rsidR="006363E9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6363E9" w:rsidP="006363E9" w:rsidR="006363E9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6363E9" w:rsidP="006363E9" w:rsidR="006363E9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6363E9" w:rsidP="006363E9" w:rsidR="006363E9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6363E9" w:rsidP="006363E9" w:rsidR="006363E9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6363E9" w:rsidP="006363E9" w:rsidR="006363E9" w:rsidRPr="00ED131D">
      <w:pPr>
        <w:ind w:left="360"/>
        <w:jc w:val="both"/>
        <w:rPr>
          <w:sz w:val="23"/>
          <w:szCs w:val="23"/>
        </w:rPr>
      </w:pPr>
    </w:p>
    <w:p w:rsidRDefault="006363E9" w:rsidP="006363E9" w:rsidR="006363E9" w:rsidRPr="00ED131D">
      <w:pPr>
        <w:jc w:val="both"/>
        <w:rPr>
          <w:sz w:val="23"/>
          <w:szCs w:val="23"/>
        </w:rPr>
      </w:pPr>
    </w:p>
    <w:p w:rsidRDefault="006363E9" w:rsidP="006363E9" w:rsidR="006363E9" w:rsidRPr="00ED131D">
      <w:pPr>
        <w:rPr>
          <w:sz w:val="23"/>
          <w:szCs w:val="23"/>
        </w:rPr>
      </w:pPr>
    </w:p>
    <w:p w:rsidRDefault="006363E9" w:rsidP="006363E9" w:rsidR="006363E9" w:rsidRPr="00ED131D">
      <w:pPr>
        <w:rPr>
          <w:sz w:val="23"/>
          <w:szCs w:val="23"/>
        </w:rPr>
      </w:pPr>
    </w:p>
    <w:p w:rsidRDefault="006363E9" w:rsidP="006363E9" w:rsidR="006363E9"/>
    <w:p w:rsidRDefault="006363E9" w:rsidP="006363E9" w:rsidR="006363E9"/>
    <w:p w:rsidRDefault="006363E9" w:rsidP="006363E9" w:rsidR="006363E9"/>
    <w:p w:rsidRDefault="006363E9" w:rsidP="006363E9" w:rsidR="006363E9"/>
    <w:p w:rsidRDefault="006363E9" w:rsidP="006363E9" w:rsidR="006363E9"/>
    <w:p w:rsidRDefault="006363E9" w:rsidP="006363E9" w:rsidR="006363E9"/>
    <w:p w:rsidRDefault="006363E9" w:rsidP="006363E9" w:rsidR="006363E9"/>
    <w:p w:rsidRDefault="006363E9" w:rsidP="006363E9" w:rsidR="006363E9"/>
    <w:p w:rsidRDefault="000723F7" w:rsidR="000723F7"/>
    <w:sectPr w:rsidSect="004523B8" w:rsidR="000723F7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3E9" w:rsidP="006363E9" w:rsidR="006363E9">
      <w:r>
        <w:separator/>
      </w:r>
    </w:p>
  </w:endnote>
  <w:endnote w:id="0" w:type="continuationSeparator">
    <w:p w:rsidRDefault="006363E9" w:rsidP="006363E9" w:rsidR="00636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3E9" w:rsidP="006363E9" w:rsidR="006363E9">
      <w:r>
        <w:separator/>
      </w:r>
    </w:p>
  </w:footnote>
  <w:footnote w:id="0" w:type="continuationSeparator">
    <w:p w:rsidRDefault="006363E9" w:rsidP="006363E9" w:rsidR="00636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363E9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116E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689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6-12</w:t>
        </w:r>
      </w:p>
    </w:sdtContent>
  </w:sdt>
  <w:p w:rsidRDefault="00C8116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3E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63E9"/>
    <w:rsid w:val="000723F7"/>
    <w:rsid w:val="006363E9"/>
    <w:rsid w:val="00842C5C"/>
    <w:rsid w:val="00C8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63E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63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3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6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63E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3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3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16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16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16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16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63E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63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3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6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63E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3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3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16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16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16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16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ULAGANJA d.o.o. VRSAR</izvorni_sadrzaj>
    <derivirana_varijabla naziv="DomainObject.Predmet.ProtustrankaFormated_1">  ADRIA ULAGANJA d.o.o. VRSAR</derivirana_varijabla>
  </DomainObject.Predmet.ProtustrankaFormated>
  <DomainObject.Predmet.ProtustrankaFormatedOIB>
    <izvorni_sadrzaj>  ADRIA ULAGANJA d.o.o. VRSAR, OIB 98453494402</izvorni_sadrzaj>
    <derivirana_varijabla naziv="DomainObject.Predmet.ProtustrankaFormatedOIB_1">  ADRIA ULAGANJA d.o.o. VRSAR, OIB 98453494402</derivirana_varijabla>
  </DomainObject.Predmet.ProtustrankaFormatedOIB>
  <DomainObject.Predmet.ProtustrankaFormatedWithAdress>
    <izvorni_sadrzaj> ADRIA ULAGANJA d.o.o. VRSAR, Alde Negrija 44, 52450 Vrsar</izvorni_sadrzaj>
    <derivirana_varijabla naziv="DomainObject.Predmet.ProtustrankaFormatedWithAdress_1"> ADRIA ULAGANJA d.o.o. VRSAR, Alde Negrija 44, 52450 Vrsar</derivirana_varijabla>
  </DomainObject.Predmet.ProtustrankaFormatedWithAdress>
  <DomainObject.Predmet.ProtustrankaFormatedWithAdressOIB>
    <izvorni_sadrzaj> ADRIA ULAGANJA d.o.o. VRSAR, OIB 98453494402, Alde Negrija 44, 52450 Vrsar</izvorni_sadrzaj>
    <derivirana_varijabla naziv="DomainObject.Predmet.ProtustrankaFormatedWithAdressOIB_1"> ADRIA ULAGANJA d.o.o. VRSAR, OIB 98453494402, Alde Negrija 44, 52450 Vrsar</derivirana_varijabla>
  </DomainObject.Predmet.ProtustrankaFormatedWithAdressOIB>
  <DomainObject.Predmet.ProtustrankaWithAdress>
    <izvorni_sadrzaj>ADRIA ULAGANJA d.o.o. VRSAR Alde Negrija 44, 52450 Vrsar</izvorni_sadrzaj>
    <derivirana_varijabla naziv="DomainObject.Predmet.ProtustrankaWithAdress_1">ADRIA ULAGANJA d.o.o. VRSAR Alde Negrija 44, 52450 Vrsar</derivirana_varijabla>
  </DomainObject.Predmet.ProtustrankaWithAdress>
  <DomainObject.Predmet.ProtustrankaWithAdressOIB>
    <izvorni_sadrzaj>ADRIA ULAGANJA d.o.o. VRSAR, OIB 98453494402, Alde Negrija 44, 52450 Vrsar</izvorni_sadrzaj>
    <derivirana_varijabla naziv="DomainObject.Predmet.ProtustrankaWithAdressOIB_1">ADRIA ULAGANJA d.o.o. VRSAR, OIB 98453494402, Alde Negrija 44, 52450 Vrsar</derivirana_varijabla>
  </DomainObject.Predmet.ProtustrankaWithAdressOIB>
  <DomainObject.Predmet.ProtustrankaNazivFormated>
    <izvorni_sadrzaj>ADRIA ULAGANJA d.o.o. VRSAR</izvorni_sadrzaj>
    <derivirana_varijabla naziv="DomainObject.Predmet.ProtustrankaNazivFormated_1">ADRIA ULAGANJA d.o.o. VRSAR</derivirana_varijabla>
  </DomainObject.Predmet.ProtustrankaNazivFormated>
  <DomainObject.Predmet.ProtustrankaNazivFormatedOIB>
    <izvorni_sadrzaj>ADRIA ULAGANJA d.o.o. VRSAR, OIB 98453494402</izvorni_sadrzaj>
    <derivirana_varijabla naziv="DomainObject.Predmet.ProtustrankaNazivFormatedOIB_1">ADRIA ULAGANJA d.o.o. VRSAR, OIB 98453494402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17288.23</izvorni_sadrzaj>
    <derivirana_varijabla naziv="DomainObject.Predmet.TrenutnaVrijednost_1">17288.23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ULAGANJA d.o.o. VRSAR</item>
    </izvorni_sadrzaj>
    <derivirana_varijabla naziv="DomainObject.Predmet.ProtuStrankaListFormated_1">
      <item>ADRIA ULAGANJA d.o.o. VRSAR</item>
    </derivirana_varijabla>
  </DomainObject.Predmet.ProtuStrankaListFormated>
  <DomainObject.Predmet.ProtuStrankaListFormatedOIB>
    <izvorni_sadrzaj>
      <item>ADRIA ULAGANJA d.o.o. VRSAR, OIB 98453494402</item>
    </izvorni_sadrzaj>
    <derivirana_varijabla naziv="DomainObject.Predmet.ProtuStrankaListFormatedOIB_1">
      <item>ADRIA ULAGANJA d.o.o. VRSAR, OIB 98453494402</item>
    </derivirana_varijabla>
  </DomainObject.Predmet.ProtuStrankaListFormatedOIB>
  <DomainObject.Predmet.ProtuStrankaListFormatedWithAdress>
    <izvorni_sadrzaj>
      <item>ADRIA ULAGANJA d.o.o. VRSAR, Alde Negrija 44, 52450 Vrsar</item>
    </izvorni_sadrzaj>
    <derivirana_varijabla naziv="DomainObject.Predmet.ProtuStrankaListFormatedWithAdress_1">
      <item>ADRIA ULAGANJA d.o.o. VRSAR, Alde Negrija 44, 52450 Vrsar</item>
    </derivirana_varijabla>
  </DomainObject.Predmet.ProtuStrankaListFormatedWithAdress>
  <DomainObject.Predmet.ProtuStrankaListFormatedWithAdressOIB>
    <izvorni_sadrzaj>
      <item>ADRIA ULAGANJA d.o.o. VRSAR, OIB 98453494402, Alde Negrija 44, 52450 Vrsar</item>
    </izvorni_sadrzaj>
    <derivirana_varijabla naziv="DomainObject.Predmet.ProtuStrankaListFormatedWithAdressOIB_1">
      <item>ADRIA ULAGANJA d.o.o. VRSAR, OIB 98453494402, Alde Negrija 44, 52450 Vrsar</item>
    </derivirana_varijabla>
  </DomainObject.Predmet.ProtuStrankaListFormatedWithAdressOIB>
  <DomainObject.Predmet.ProtuStrankaListNazivFormated>
    <izvorni_sadrzaj>
      <item>ADRIA ULAGANJA d.o.o. VRSAR</item>
    </izvorni_sadrzaj>
    <derivirana_varijabla naziv="DomainObject.Predmet.ProtuStrankaListNazivFormated_1">
      <item>ADRIA ULAGANJA d.o.o. VRSAR</item>
    </derivirana_varijabla>
  </DomainObject.Predmet.ProtuStrankaListNazivFormated>
  <DomainObject.Predmet.ProtuStrankaListNazivFormatedOIB>
    <izvorni_sadrzaj>
      <item>ADRIA ULAGANJA d.o.o. VRSAR, OIB 98453494402</item>
    </izvorni_sadrzaj>
    <derivirana_varijabla naziv="DomainObject.Predmet.ProtuStrankaListNazivFormatedOIB_1">
      <item>ADRIA ULAGANJA d.o.o. VRSAR, OIB 98453494402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ULAGANJA d.o.o. VRSAR</izvorni_sadrzaj>
    <derivirana_varijabla naziv="DomainObject.Predmet.ProtustrankaIDrugi_1">ADRIA ULAGANJA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ADRIA ULAGANJA d.o.o. VRSAR, OIB 98453494402, Alde Negrija 44, 52450 Vrsar</izvorni_sadrzaj>
    <derivirana_varijabla naziv="DomainObject.Predmet.ProtustrankaIDrugiAdressOIB_1">ADRIA ULAGANJA d.o.o. VRSAR, OIB 98453494402, Alde Negrija 44,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ULAGANJA d.o.o. VRSAR</item>
    </izvorni_sadrzaj>
    <derivirana_varijabla naziv="DomainObject.Predmet.SudioniciListNaziv_1">
      <item>FINANCIJSKA AGENCIJA, RC RIJEKA, PODRUŽNICA PULA, PULA</item>
      <item>ADRIA ULAGANJA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ADRIA ULAGANJA d.o.o. VRSAR, OIB 98453494402, Alde Negrija 44,52450 Vrsar</item>
    </izvorni_sadrzaj>
    <derivirana_varijabla naziv="DomainObject.Predmet.SudioniciListAdressOIB_1">
      <item>FINANCIJSKA AGENCIJA, RC RIJEKA, PODRUŽNICA PULA, PULA, OIB 85821130368, Ulica grada Vukovara 70,10000 Zagreb</item>
      <item>ADRIA ULAGANJA d.o.o. VRSAR, OIB 98453494402, Alde Negrija 44,52450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98453494402</item>
    </izvorni_sadrzaj>
    <derivirana_varijabla naziv="DomainObject.Predmet.SudioniciListNazivOIB_1">
      <item>, OIB 85821130368</item>
      <item>, OIB 98453494402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3353</properties:Characters>
  <properties:Lines>98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2016-07-11T07:31:00Z</dcterms:created>
  <dc:creator>Jasmina Matika</dc:creator>
  <cp:lastModifiedBy>Jasmina Matika</cp:lastModifiedBy>
  <cp:lastPrinted>2016-09-01T11:00:00Z</cp:lastPrinted>
  <dcterms:modified xmlns:xsi="http://www.w3.org/2001/XMLSchema-instance" xsi:type="dcterms:W3CDTF">2016-09-01T11:00:00Z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