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d186" w14:paraId="febd18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350DD2">
        <w:rPr>
          <w:szCs w:val="24"/>
          <w:lang w:val="hr-HR"/>
        </w:rPr>
        <w:t>89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50DD2">
        <w:rPr>
          <w:lang w:val="hr-HR"/>
        </w:rPr>
        <w:t xml:space="preserve">OBJEKTIV  društvo s ograničenom odgovornošću, za proizvodnju i usluge,  Bjelovar, Andrije Mohorovičića 14, </w:t>
      </w:r>
      <w:r w:rsidR="00350DD2" w:rsidRPr="000664E3">
        <w:rPr>
          <w:lang w:val="hr-HR"/>
        </w:rPr>
        <w:t>MB</w:t>
      </w:r>
      <w:r w:rsidR="00350DD2">
        <w:rPr>
          <w:lang w:val="hr-HR"/>
        </w:rPr>
        <w:t>S: 010051066, OIB: 97146268893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50DD2">
        <w:rPr>
          <w:lang w:val="hr-HR"/>
        </w:rPr>
        <w:t xml:space="preserve">OBJEKTIV  društvo s ograničenom odgovornošću, za proizvodnju i usluge,  Bjelovar, Andrije Mohorovičića 14, </w:t>
      </w:r>
      <w:r w:rsidR="00350DD2" w:rsidRPr="000664E3">
        <w:rPr>
          <w:lang w:val="hr-HR"/>
        </w:rPr>
        <w:t>MB</w:t>
      </w:r>
      <w:r w:rsidR="00350DD2">
        <w:rPr>
          <w:lang w:val="hr-HR"/>
        </w:rPr>
        <w:t>S: 010051066, OIB: 97146268893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E5A77">
        <w:rPr>
          <w:szCs w:val="24"/>
          <w:lang w:val="hr-HR"/>
        </w:rPr>
        <w:t>IVAN PRPIĆ, Zagreb</w:t>
      </w:r>
      <w:r w:rsidR="00460391">
        <w:rPr>
          <w:szCs w:val="24"/>
          <w:lang w:val="hr-HR"/>
        </w:rPr>
        <w:t>,</w:t>
      </w:r>
      <w:r w:rsidR="009E5A77">
        <w:rPr>
          <w:szCs w:val="24"/>
          <w:lang w:val="hr-HR"/>
        </w:rPr>
        <w:t xml:space="preserve"> Hruševečka cesta 11,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350DD2">
        <w:rPr>
          <w:lang w:val="hr-HR"/>
        </w:rPr>
        <w:t xml:space="preserve">OBJEKTIV  društvo s ograničenom odgovornošću, za proizvodnju i usluge,  Bjelovar, Andrije Mohorovičića 14, </w:t>
      </w:r>
      <w:r w:rsidR="00350DD2" w:rsidRPr="000664E3">
        <w:rPr>
          <w:lang w:val="hr-HR"/>
        </w:rPr>
        <w:t>MB</w:t>
      </w:r>
      <w:r w:rsidR="00350DD2">
        <w:rPr>
          <w:lang w:val="hr-HR"/>
        </w:rPr>
        <w:t>S: 010051066, OIB: 97146268893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350DD2">
        <w:rPr>
          <w:szCs w:val="24"/>
          <w:lang w:val="hr-HR"/>
        </w:rPr>
        <w:t>89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BFE" w:rsidR="007A0BFE">
      <w:r>
        <w:separator/>
      </w:r>
    </w:p>
  </w:endnote>
  <w:endnote w:id="0" w:type="continuationSeparator">
    <w:p w:rsidRDefault="007A0BFE" w:rsidR="007A0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BFE" w:rsidR="007A0BFE">
      <w:r>
        <w:separator/>
      </w:r>
    </w:p>
  </w:footnote>
  <w:footnote w:id="0" w:type="continuationSeparator">
    <w:p w:rsidRDefault="007A0BFE" w:rsidR="007A0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6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350DD2">
      <w:t>89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A0BF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A666C"/>
    <w:rsid w:val="00DC2CE3"/>
    <w:rsid w:val="00DE22C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6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6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6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6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društvo s ograničenom odgovornošću za proizvodnju i usluge, Bjelovar zastupanog po punomoćniku Josip Štimac</izvorni_sadrzaj>
    <derivirana_varijabla naziv="DomainObject.Predmet.ProtustrankaFormated_1">  OBJEKTIV društvo s ograničenom odgovornošću za proizvodnju i usluge, Bjelovar zastupanog po punomoćniku Josip Štimac</derivirana_varijabla>
  </DomainObject.Predmet.ProtustrankaFormated>
  <DomainObject.Predmet.ProtustrankaFormatedOIB>
    <izvorni_sadrzaj>  OBJEKTIV društvo s ograničenom odgovornošću za proizvodnju i usluge, Bjelovar, OIB 97146268893 zastupanog po punomoćniku Josip Štimac</izvorni_sadrzaj>
    <derivirana_varijabla naziv="DomainObject.Predmet.ProtustrankaFormatedOIB_1">  OBJEKTIV društvo s ograničenom odgovornošću za proizvodnju i usluge, Bjelovar, OIB 97146268893 zastupanog po punomoćniku Josip Štimac</derivirana_varijabla>
  </DomainObject.Predmet.ProtustrankaFormatedOIB>
  <DomainObject.Predmet.ProtustrankaFormatedWithAdress>
    <izvorni_sadrzaj> OBJEKTIV društvo s ograničenom odgovornošću za proizvodnju i usluge, Bjelovar, Andrije Mohorovičića 14, 43000 Bjelovar zastupanog po punomoćniku Josip Štimac</izvorni_sadrzaj>
    <derivirana_varijabla naziv="DomainObject.Predmet.ProtustrankaFormatedWithAdress_1"> OBJEKTIV društvo s ograničenom odgovornošću za proizvodnju i usluge, Bjelovar, Andrije Mohorovičića 14, 43000 Bjelovar zastupanog po punomoćniku Josip Štimac</derivirana_varijabla>
  </DomainObject.Predmet.ProtustrankaFormatedWithAdress>
  <DomainObject.Predmet.ProtustrankaFormatedWithAdressOIB>
    <izvorni_sadrzaj> OBJEKTIV društvo s ograničenom odgovornošću za proizvodnju i usluge, Bjelovar, OIB 97146268893, Andrije Mohorovičića 14, 43000 Bjelovar zastupanog po punomoćniku Josip Štimac</izvorni_sadrzaj>
    <derivirana_varijabla naziv="DomainObject.Predmet.ProtustrankaFormatedWithAdressOIB_1"> OBJEKTIV društvo s ograničenom odgovornošću za proizvodnju i usluge, Bjelovar, OIB 97146268893, Andrije Mohorovičića 14, 43000 Bjelovar zastupanog po punomoćniku Josip Štimac</derivirana_varijabla>
  </DomainObject.Predmet.ProtustrankaFormatedWithAdressOIB>
  <DomainObject.Predmet.ProtustrankaWithAdress>
    <izvorni_sadrzaj>OBJEKTIV društvo s ograničenom odgovornošću za proizvodnju i usluge, Bjelovar Andrije Mohorovičića 14, 43000 Bjelovar</izvorni_sadrzaj>
    <derivirana_varijabla naziv="DomainObject.Predmet.ProtustrankaWithAdress_1">OBJEKTIV društvo s ograničenom odgovornošću za proizvodnju i usluge, Bjelovar Andrije Mohorovičića 14, 43000 Bjelovar</derivirana_varijabla>
  </DomainObject.Predmet.ProtustrankaWithAdress>
  <DomainObject.Predmet.ProtustrankaWithAdressOIB>
    <izvorni_sadrzaj>OBJEKTIV društvo s ograničenom odgovornošću za proizvodnju i usluge, Bjelovar, OIB 97146268893, Andrije Mohorovičića 14, 43000 Bjelovar</izvorni_sadrzaj>
    <derivirana_varijabla naziv="DomainObject.Predmet.ProtustrankaWithAdressOIB_1">OBJEKTIV društvo s ograničenom odgovornošću za proizvodnju i usluge, Bjelovar, OIB 97146268893, Andrije Mohorovičića 14, 43000 Bjelovar</derivirana_varijabla>
  </DomainObject.Predmet.ProtustrankaWithAdressOIB>
  <DomainObject.Predmet.ProtustrankaNazivFormated>
    <izvorni_sadrzaj>OBJEKTIV društvo s ograničenom odgovornošću za proizvodnju i usluge, Bjelovar</izvorni_sadrzaj>
    <derivirana_varijabla naziv="DomainObject.Predmet.ProtustrankaNazivFormated_1">OBJEKTIV društvo s ograničenom odgovornošću za proizvodnju i usluge, Bjelovar</derivirana_varijabla>
  </DomainObject.Predmet.ProtustrankaNazivFormated>
  <DomainObject.Predmet.ProtustrankaNazivFormatedOIB>
    <izvorni_sadrzaj>OBJEKTIV društvo s ograničenom odgovornošću za proizvodnju i usluge, Bjelovar, OIB 97146268893</izvorni_sadrzaj>
    <derivirana_varijabla naziv="DomainObject.Predmet.ProtustrankaNazivFormatedOIB_1">OBJEKTIV društvo s ograničenom odgovornošću za proizvodnju i usluge, Bjelovar, OIB 97146268893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OBJEKTIV društvo s ograničenom odgovornošću za proizvodnju i usluge, Bjelovar zastupanog po punomoćniku Josip Štimac</item>
    </izvorni_sadrzaj>
    <derivirana_varijabla naziv="DomainObject.Predmet.ProtuStrankaListFormated_1">
      <item>OBJEKTIV društvo s ograničenom odgovornošću za proizvodnju i usluge, Bjelovar zastupanog po punomoćniku Josip Štimac</item>
    </derivirana_varijabla>
  </DomainObject.Predmet.ProtuStrankaListFormated>
  <DomainObject.Predmet.ProtuStrankaListFormatedOIB>
    <izvorni_sadrzaj>
      <item>OBJEKTIV društvo s ograničenom odgovornošću za proizvodnju i usluge, Bjelovar, OIB 97146268893 zastupanog po punomoćniku Josip Štimac</item>
    </izvorni_sadrzaj>
    <derivirana_varijabla naziv="DomainObject.Predmet.ProtuStrankaListFormatedOIB_1">
      <item>OBJEKTIV društvo s ograničenom odgovornošću za proizvodnju i usluge, Bjelovar, OIB 97146268893 zastupanog po punomoćniku Josip Štimac</item>
    </derivirana_varijabla>
  </DomainObject.Predmet.ProtuStrankaListFormatedOIB>
  <DomainObject.Predmet.ProtuStrankaListFormatedWithAdress>
    <izvorni_sadrzaj>
      <item>OBJEKTIV društvo s ograničenom odgovornošću za proizvodnju i usluge, Bjelovar, Andrije Mohorovičića 14, 43000 Bjelovar zastupanog po punomoćniku Josip Štimac</item>
    </izvorni_sadrzaj>
    <derivirana_varijabla naziv="DomainObject.Predmet.ProtuStrankaListFormatedWithAdress_1">
      <item>OBJEKTIV društvo s ograničenom odgovornošću za proizvodnju i usluge, Bjelovar, Andrije Mohorovičića 14, 43000 Bjelovar zastupanog po punomoćniku Josip Štimac</item>
    </derivirana_varijabla>
  </DomainObject.Predmet.ProtuStrankaListFormatedWithAdress>
  <DomainObject.Predmet.ProtuStrankaListFormatedWithAdressOIB>
    <izvorni_sadrzaj>
      <item>OBJEKTIV društvo s ograničenom odgovornošću za proizvodnju i usluge, Bjelovar, OIB 97146268893, Andrije Mohorovičića 14, 43000 Bjelovar zastupanog po punomoćniku Josip Štimac</item>
    </izvorni_sadrzaj>
    <derivirana_varijabla naziv="DomainObject.Predmet.ProtuStrankaListFormatedWithAdressOIB_1">
      <item>OBJEKTIV društvo s ograničenom odgovornošću za proizvodnju i usluge, Bjelovar, OIB 97146268893, Andrije Mohorovičića 14, 43000 Bjelovar zastupanog po punomoćniku Josip Štimac</item>
    </derivirana_varijabla>
  </DomainObject.Predmet.ProtuStrankaListFormatedWithAdressOIB>
  <DomainObject.Predmet.ProtuStrankaListNazivFormated>
    <izvorni_sadrzaj>
      <item>OBJEKTIV društvo s ograničenom odgovornošću za proizvodnju i usluge, Bjelovar</item>
    </izvorni_sadrzaj>
    <derivirana_varijabla naziv="DomainObject.Predmet.ProtuStrankaListNazivFormated_1">
      <item>OBJEKTIV društvo s ograničenom odgovornošću za proizvodnju i usluge, Bjelovar</item>
    </derivirana_varijabla>
  </DomainObject.Predmet.ProtuStrankaListNazivFormated>
  <DomainObject.Predmet.ProtuStrankaListNazivFormatedOIB>
    <izvorni_sadrzaj>
      <item>OBJEKTIV društvo s ograničenom odgovornošću za proizvodnju i usluge, Bjelovar, OIB 97146268893</item>
    </izvorni_sadrzaj>
    <derivirana_varijabla naziv="DomainObject.Predmet.ProtuStrankaListNazivFormatedOIB_1">
      <item>OBJEKTIV društvo s ograničenom odgovornošću za proizvodnju i usluge, Bjelovar, OIB 97146268893</item>
    </derivirana_varijabla>
  </DomainObject.Predmet.ProtuStrankaListNazivFormatedOIB>
  <DomainObject.Predmet.OstaliListFormated>
    <izvorni_sadrzaj>
      <item>Josip Štimac punomoćnik sudionika u postupku OBJEKTIV društvo s ograničenom odgovornošću za proizvodnju i usluge, Bjelovar</item>
    </izvorni_sadrzaj>
    <derivirana_varijabla naziv="DomainObject.Predmet.OstaliListFormated_1">
      <item>Josip Štimac punomoćnik sudionika u postupku OBJEKTIV društvo s ograničenom odgovornošću za proizvodnju i usluge, Bjelovar</item>
    </derivirana_varijabla>
  </DomainObject.Predmet.OstaliListFormated>
  <DomainObject.Predmet.OstaliListFormatedOIB>
    <izvorni_sadrzaj>
      <item>Josip Štimac punomoćnik sudionika u postupku OBJEKTIV društvo s ograničenom odgovornošću za proizvodnju i usluge, Bjelovar</item>
    </izvorni_sadrzaj>
    <derivirana_varijabla naziv="DomainObject.Predmet.OstaliListFormatedOIB_1">
      <item>Josip Štimac punomoćnik sudionika u postupku OBJEKTIV društvo s ograničenom odgovornošću za proizvodnju i usluge, Bjelovar</item>
    </derivirana_varijabla>
  </DomainObject.Predmet.OstaliListFormatedOIB>
  <DomainObject.Predmet.OstaliListFormatedWithAdress>
    <izvorni_sadrzaj>
      <item>Josip Štimac punomoćnik sudionika u postupku OBJEKTIV društvo s ograničenom odgovornošću za proizvodnju i usluge, Bjelovar</item>
    </izvorni_sadrzaj>
    <derivirana_varijabla naziv="DomainObject.Predmet.OstaliListFormatedWithAdress_1">
      <item>Josip Štimac punomoćnik sudionika u postupku OBJEKTIV društvo s ograničenom odgovornošću za proizvodnju i usluge, Bjelovar</item>
    </derivirana_varijabla>
  </DomainObject.Predmet.OstaliListFormatedWithAdress>
  <DomainObject.Predmet.OstaliListFormatedWithAdressOIB>
    <izvorni_sadrzaj>
      <item>Josip Štimac punomoćnik sudionika u postupku OBJEKTIV društvo s ograničenom odgovornošću za proizvodnju i usluge, Bjelovar</item>
    </izvorni_sadrzaj>
    <derivirana_varijabla naziv="DomainObject.Predmet.OstaliListFormatedWithAdressOIB_1">
      <item>Josip Štimac punomoćnik sudionika u postupku OBJEKTIV društvo s ograničenom odgovornošću za proizvodnju i usluge, Bjelovar</item>
    </derivirana_varijabla>
  </DomainObject.Predmet.OstaliListFormatedWithAdressOIB>
  <DomainObject.Predmet.OstaliListNazivFormated>
    <izvorni_sadrzaj>
      <item>Josip Štimac</item>
    </izvorni_sadrzaj>
    <derivirana_varijabla naziv="DomainObject.Predmet.OstaliListNazivFormated_1">
      <item>Josip Štimac</item>
    </derivirana_varijabla>
  </DomainObject.Predmet.OstaliListNazivFormated>
  <DomainObject.Predmet.OstaliListNazivFormatedOIB>
    <izvorni_sadrzaj>
      <item>Josip Štimac</item>
    </izvorni_sadrzaj>
    <derivirana_varijabla naziv="DomainObject.Predmet.OstaliListNazivFormatedOIB_1">
      <item>Josip Štimac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OBJEKTIV društvo s ograničenom odgovornošću za proizvodnju i usluge, Bjelovar</izvorni_sadrzaj>
    <derivirana_varijabla naziv="DomainObject.Predmet.ProtustrankaIDrugi_1">OBJEKTIV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OBJEKTIV društvo s ograničenom odgovornošću za proizvodnju i usluge, Bjelovar, OIB 97146268893, Andrije Mohorovičića 14, 43000 Bjelovar</izvorni_sadrzaj>
    <derivirana_varijabla naziv="DomainObject.Predmet.ProtustrankaIDrugiAdressOIB_1">OBJEKTIV društvo s ograničenom odgovornošću za proizvodnju i usluge, Bjelovar, OIB 97146268893, Andrije Mohorovičića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OBJEKTIV društvo s ograničenom odgovornošću za proizvodnju i usluge, Bjelovar</item>
      <item>Josip Štimac</item>
    </izvorni_sadrzaj>
    <derivirana_varijabla naziv="DomainObject.Predmet.SudioniciListNaziv_1">
      <item>FINA, RC ZAGREB, Podružnica Bjelovar</item>
      <item>OBJEKTIV društvo s ograničenom odgovornošću za proizvodnju i usluge, Bjelovar</item>
      <item>Josip Štimac</item>
    </derivirana_varijabla>
  </DomainObject.Predmet.SudioniciListNaziv>
  <DomainObject.Predmet.SudioniciListAdressOIB>
    <izvorni_sadrzaj>
      <item>FINA, RC ZAGREB, Podružnica Bjelovar, OIB 85821130368, F. Supila 4,43000 Bjelovar</item>
      <item>OBJEKTIV društvo s ograničenom odgovornošću za proizvodnju i usluge, Bjelovar, OIB 97146268893, Andrije Mohorovičića 14,43000 Bjelovar</item>
      <item>Josip Štimac</item>
    </izvorni_sadrzaj>
    <derivirana_varijabla naziv="DomainObject.Predmet.SudioniciListAdressOIB_1">
      <item>FINA, RC ZAGREB, Podružnica Bjelovar, OIB 85821130368, F. Supila 4,43000 Bjelovar</item>
      <item>OBJEKTIV društvo s ograničenom odgovornošću za proizvodnju i usluge, Bjelovar, OIB 97146268893, Andrije Mohorovičića 14,43000 Bjelovar</item>
      <item>Josip Štimac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97146268893</item>
      <item>, OIB null</item>
    </izvorni_sadrzaj>
    <derivirana_varijabla naziv="DomainObject.Predmet.SudioniciListNazivOIB_1">
      <item>, OIB 85821130368</item>
      <item>, OIB 97146268893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EF159-ED91-427A-B1E4-9E3074BB3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3894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2015-12-31T09:46:00Z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2015-12-31T09:47:00Z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