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eb1e" w14:paraId="0eaeb1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8C6A65" w:rsidR="00255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6A65" w:rsidP="008C6A65" w:rsidR="008C6A6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6A65" w:rsidP="008C6A65" w:rsidR="008C6A65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6A65" w:rsidP="008C6A65" w:rsidR="008C6A65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8C6A65" w:rsidP="008C6A65" w:rsidR="008C6A6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Dr. Franje Tuđmana 35</w:t>
      </w:r>
    </w:p>
    <w:p w:rsidRDefault="008C6A65" w:rsidP="008C6A65" w:rsidR="008C6A6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23 000 Zadar</w:t>
      </w:r>
    </w:p>
    <w:p w:rsidRDefault="008C6A65" w:rsidP="008C6A65" w:rsidR="008C6A65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817C0">
        <w:rPr>
          <w:szCs w:val="24"/>
        </w:rPr>
        <w:t>14</w:t>
      </w:r>
      <w:r w:rsidR="0090293D">
        <w:rPr>
          <w:szCs w:val="24"/>
        </w:rPr>
        <w:t xml:space="preserve">. </w:t>
      </w:r>
      <w:r w:rsidR="007817C0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E636CE" w:rsidRPr="00E636CE">
        <w:rPr>
          <w:szCs w:val="24"/>
        </w:rPr>
        <w:t>ANTE I JOSIP GRAĐEVINA d.o.o., Zadar, Josipa Kosora 24, OIB: 35685096250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8C6A65">
        <w:rPr>
          <w:color w:themeColor="text1" w:val="000000"/>
          <w:szCs w:val="24"/>
        </w:rPr>
        <w:t>5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8C6A65">
        <w:rPr>
          <w:color w:themeColor="text1" w:val="000000"/>
          <w:szCs w:val="24"/>
        </w:rPr>
        <w:t>prosinca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6A6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5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8C6A6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931600">
      <w:rPr>
        <w:rFonts w:cs="Times New Roman" w:eastAsia="Times New Roman" w:hAnsi="Times New Roman" w:ascii="Times New Roman"/>
        <w:sz w:val="24"/>
        <w:szCs w:val="24"/>
        <w:lang w:eastAsia="hr-HR"/>
      </w:rPr>
      <w:t>489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8C6A65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8C6A65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7817C0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91DE8"/>
    <w:rsid w:val="0030052A"/>
    <w:rsid w:val="00302F28"/>
    <w:rsid w:val="003C5A7A"/>
    <w:rsid w:val="003D4499"/>
    <w:rsid w:val="00406EFC"/>
    <w:rsid w:val="00462226"/>
    <w:rsid w:val="0058023C"/>
    <w:rsid w:val="005F4CC0"/>
    <w:rsid w:val="006F6AED"/>
    <w:rsid w:val="00705AA6"/>
    <w:rsid w:val="00756C19"/>
    <w:rsid w:val="007817C0"/>
    <w:rsid w:val="00795B0E"/>
    <w:rsid w:val="007C5526"/>
    <w:rsid w:val="00850DC5"/>
    <w:rsid w:val="008C6A65"/>
    <w:rsid w:val="00901178"/>
    <w:rsid w:val="0090293D"/>
    <w:rsid w:val="00931600"/>
    <w:rsid w:val="009B665E"/>
    <w:rsid w:val="00B60396"/>
    <w:rsid w:val="00C362D4"/>
    <w:rsid w:val="00CE25E2"/>
    <w:rsid w:val="00D8356A"/>
    <w:rsid w:val="00DB5451"/>
    <w:rsid w:val="00E636CE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5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35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35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35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3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3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3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St-489/2017-2</izvorni_sadrzaj>
    <derivirana_varijabla naziv="DomainObject.Oznaka_1">St-489/2017-2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I JOSIP GRAĐEVINA d.o.o. za graditeljstvo i usluge</izvorni_sadrzaj>
    <derivirana_varijabla naziv="DomainObject.Predmet.ProtustrankaFormated_1">  ANTE I JOSIP GRAĐEVINA d.o.o. za graditeljstvo i usluge</derivirana_varijabla>
  </DomainObject.Predmet.ProtustrankaFormated>
  <DomainObject.Predmet.ProtustrankaFormatedOIB>
    <izvorni_sadrzaj>  ANTE I JOSIP GRAĐEVINA d.o.o. za graditeljstvo i usluge, OIB 35685096250</izvorni_sadrzaj>
    <derivirana_varijabla naziv="DomainObject.Predmet.ProtustrankaFormatedOIB_1">  ANTE I JOSIP GRAĐEVINA d.o.o. za graditeljstvo i usluge, OIB 35685096250</derivirana_varijabla>
  </DomainObject.Predmet.ProtustrankaFormatedOIB>
  <DomainObject.Predmet.ProtustrankaFormatedWithAdress>
    <izvorni_sadrzaj> ANTE I JOSIP GRAĐEVINA d.o.o. za graditeljstvo i usluge, Josipa Kosora/24, 23000 Zadar</izvorni_sadrzaj>
    <derivirana_varijabla naziv="DomainObject.Predmet.ProtustrankaFormatedWithAdress_1"> ANTE I JOSIP GRAĐEVINA d.o.o. za graditeljstvo i usluge, Josipa Kosora/24, 23000 Zadar</derivirana_varijabla>
  </DomainObject.Predmet.ProtustrankaFormatedWithAdress>
  <DomainObject.Predmet.ProtustrankaFormatedWithAdressOIB>
    <izvorni_sadrzaj> ANTE I JOSIP GRAĐEVINA d.o.o. za graditeljstvo i usluge, OIB 35685096250, Josipa Kosora/24, 23000 Zadar</izvorni_sadrzaj>
    <derivirana_varijabla naziv="DomainObject.Predmet.ProtustrankaFormatedWithAdressOIB_1"> ANTE I JOSIP GRAĐEVINA d.o.o. za graditeljstvo i usluge, OIB 35685096250, Josipa Kosora/24, 23000 Zadar</derivirana_varijabla>
  </DomainObject.Predmet.ProtustrankaFormatedWithAdressOIB>
  <DomainObject.Predmet.ProtustrankaWithAdress>
    <izvorni_sadrzaj>ANTE I JOSIP GRAĐEVINA d.o.o. za graditeljstvo i usluge Josipa Kosora/24, 23000 Zadar</izvorni_sadrzaj>
    <derivirana_varijabla naziv="DomainObject.Predmet.ProtustrankaWithAdress_1">ANTE I JOSIP GRAĐEVINA d.o.o. za graditeljstvo i usluge Josipa Kosora/24, 23000 Zadar</derivirana_varijabla>
  </DomainObject.Predmet.ProtustrankaWithAdress>
  <DomainObject.Predmet.ProtustrankaWithAdressOIB>
    <izvorni_sadrzaj>ANTE I JOSIP GRAĐEVINA d.o.o. za graditeljstvo i usluge, OIB 35685096250, Josipa Kosora/24, 23000 Zadar</izvorni_sadrzaj>
    <derivirana_varijabla naziv="DomainObject.Predmet.ProtustrankaWithAdressOIB_1">ANTE I JOSIP GRAĐEVINA d.o.o. za graditeljstvo i usluge, OIB 35685096250, Josipa Kosora/24, 23000 Zadar</derivirana_varijabla>
  </DomainObject.Predmet.ProtustrankaWithAdressOIB>
  <DomainObject.Predmet.ProtustrankaNazivFormated>
    <izvorni_sadrzaj>ANTE I JOSIP GRAĐEVINA d.o.o. za graditeljstvo i usluge</izvorni_sadrzaj>
    <derivirana_varijabla naziv="DomainObject.Predmet.ProtustrankaNazivFormated_1">ANTE I JOSIP GRAĐEVINA d.o.o. za graditeljstvo i usluge</derivirana_varijabla>
  </DomainObject.Predmet.ProtustrankaNazivFormated>
  <DomainObject.Predmet.ProtustrankaNazivFormatedOIB>
    <izvorni_sadrzaj>ANTE I JOSIP GRAĐEVINA d.o.o. za graditeljstvo i usluge, OIB 35685096250</izvorni_sadrzaj>
    <derivirana_varijabla naziv="DomainObject.Predmet.ProtustrankaNazivFormatedOIB_1">ANTE I JOSIP GRAĐEVINA d.o.o. za graditeljstvo i usluge, OIB 35685096250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I JOSIP GRAĐEVINA d.o.o. za graditeljstvo i usluge</item>
    </izvorni_sadrzaj>
    <derivirana_varijabla naziv="DomainObject.Predmet.ProtuStrankaListFormated_1">
      <item>ANTE I JOSIP GRAĐEVINA d.o.o. za graditeljstvo i usluge</item>
    </derivirana_varijabla>
  </DomainObject.Predmet.ProtuStrankaListFormated>
  <DomainObject.Predmet.ProtuStrankaListFormatedOIB>
    <izvorni_sadrzaj>
      <item>ANTE I JOSIP GRAĐEVINA d.o.o. za graditeljstvo i usluge, OIB 35685096250</item>
    </izvorni_sadrzaj>
    <derivirana_varijabla naziv="DomainObject.Predmet.ProtuStrankaListFormatedOIB_1">
      <item>ANTE I JOSIP GRAĐEVINA d.o.o. za graditeljstvo i usluge, OIB 35685096250</item>
    </derivirana_varijabla>
  </DomainObject.Predmet.ProtuStrankaListFormatedOIB>
  <DomainObject.Predmet.ProtuStrankaListFormatedWithAdress>
    <izvorni_sadrzaj>
      <item>ANTE I JOSIP GRAĐEVINA d.o.o. za graditeljstvo i usluge, Josipa Kosora/24, 23000 Zadar</item>
    </izvorni_sadrzaj>
    <derivirana_varijabla naziv="DomainObject.Predmet.ProtuStrankaListFormatedWithAdress_1">
      <item>ANTE I JOSIP GRAĐEVINA d.o.o. za graditeljstvo i usluge, Josipa Kosora/24, 23000 Zadar</item>
    </derivirana_varijabla>
  </DomainObject.Predmet.ProtuStrankaListFormatedWithAdress>
  <DomainObject.Predmet.ProtuStrankaListFormatedWithAdressOIB>
    <izvorni_sadrzaj>
      <item>ANTE I JOSIP GRAĐEVINA d.o.o. za graditeljstvo i usluge, OIB 35685096250, Josipa Kosora/24, 23000 Zadar</item>
    </izvorni_sadrzaj>
    <derivirana_varijabla naziv="DomainObject.Predmet.ProtuStrankaListFormatedWithAdressOIB_1">
      <item>ANTE I JOSIP GRAĐEVINA d.o.o. za graditeljstvo i usluge, OIB 35685096250, Josipa Kosora/24, 23000 Zadar</item>
    </derivirana_varijabla>
  </DomainObject.Predmet.ProtuStrankaListFormatedWithAdressOIB>
  <DomainObject.Predmet.ProtuStrankaListNazivFormated>
    <izvorni_sadrzaj>
      <item>ANTE I JOSIP GRAĐEVINA d.o.o. za graditeljstvo i usluge</item>
    </izvorni_sadrzaj>
    <derivirana_varijabla naziv="DomainObject.Predmet.ProtuStrankaListNazivFormated_1">
      <item>ANTE I JOSIP GRAĐEVINA d.o.o. za graditeljstvo i usluge</item>
    </derivirana_varijabla>
  </DomainObject.Predmet.ProtuStrankaListNazivFormated>
  <DomainObject.Predmet.ProtuStrankaListNazivFormatedOIB>
    <izvorni_sadrzaj>
      <item>ANTE I JOSIP GRAĐEVINA d.o.o. za graditeljstvo i usluge, OIB 35685096250</item>
    </izvorni_sadrzaj>
    <derivirana_varijabla naziv="DomainObject.Predmet.ProtuStrankaListNazivFormatedOIB_1">
      <item>ANTE I JOSIP GRAĐEVINA d.o.o. za graditeljstvo i usluge, OIB 35685096250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St-489/2017-2</izvorni_sadrzaj>
    <derivirana_varijabla naziv="DomainObject.PoslovniBrojDokumenta_1">St-489/2017-2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I JOSIP GRAĐEVINA d.o.o. za graditeljstvo i usluge</izvorni_sadrzaj>
    <derivirana_varijabla naziv="DomainObject.Predmet.ProtustrankaIDrugi_1">ANTE I JOSIP GRAĐEVINA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I JOSIP GRAĐEVINA d.o.o. za graditeljstvo i usluge, OIB 35685096250, Josipa Kosora/24, 23000 Zadar</izvorni_sadrzaj>
    <derivirana_varijabla naziv="DomainObject.Predmet.ProtustrankaIDrugiAdressOIB_1">ANTE I JOSIP GRAĐEVINA d.o.o. za graditeljstvo i usluge, OIB 35685096250, Josipa Kosora/24,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I JOSIP GRAĐEVINA d.o.o. za graditeljstvo i usluge</item>
      <item>FINA</item>
    </izvorni_sadrzaj>
    <derivirana_varijabla naziv="DomainObject.Predmet.SudioniciListNaziv_1">
      <item>ANTE I JOSIP GRAĐEVINA d.o.o. za graditeljstvo i usluge</item>
      <item>FINA</item>
    </derivirana_varijabla>
  </DomainObject.Predmet.SudioniciListNaziv>
  <DomainObject.Predmet.SudioniciListAdressOIB>
    <izvorni_sadrzaj>
      <item>ANTE I JOSIP GRAĐEVINA d.o.o. za graditeljstvo i usluge, OIB 35685096250, Josipa Kosora/24,23000 Zadar</item>
      <item>FINA, OIB 85821130368</item>
    </izvorni_sadrzaj>
    <derivirana_varijabla naziv="DomainObject.Predmet.SudioniciListAdressOIB_1">
      <item>ANTE I JOSIP GRAĐEVINA d.o.o. za graditeljstvo i usluge, OIB 35685096250, Josipa Kosora/24,23000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35685096250</item>
      <item>, OIB 85821130368</item>
    </izvorni_sadrzaj>
    <derivirana_varijabla naziv="DomainObject.Predmet.SudioniciListNazivOIB_1">
      <item>, OIB 35685096250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987</properties:Characters>
  <properties:Lines>48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2017-08-28T08:08:00Z</dcterms:created>
  <dc:creator>Krešimir Torbarina</dc:creator>
  <cp:lastModifiedBy>wsadmin</cp:lastModifiedBy>
  <cp:lastPrinted>2017-12-04T10:08:00Z</cp:lastPrinted>
  <dcterms:modified xmlns:xsi="http://www.w3.org/2001/XMLSchema-instance" xsi:type="dcterms:W3CDTF">2017-12-04T10:09:00Z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St-489/2017-2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