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2a8b" w14:paraId="6842a8b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B71AC9">
        <w:rPr>
          <w:b/>
        </w:rPr>
        <w:t>1008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E658CD" w:rsidR="007F41AD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71318D" w:rsidRPr="0071318D">
        <w:t xml:space="preserve"> </w:t>
      </w:r>
      <w:r w:rsidR="00E658CD">
        <w:t xml:space="preserve">FANI I KARLA j.d.o.o., Split, Osječka 24 D, OIB: 32165872883, </w:t>
      </w:r>
      <w:r w:rsidR="007F41AD">
        <w:t>dana 1</w:t>
      </w:r>
      <w:r w:rsidR="00E658CD">
        <w:t>8</w:t>
      </w:r>
      <w:r w:rsidR="007F41AD">
        <w:t>. siječnja 2018.g.</w:t>
      </w:r>
    </w:p>
    <w:p w:rsidRDefault="007F41AD" w:rsidP="006B782D" w:rsidR="007F41A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99309F" w:rsidRPr="0099309F">
        <w:t xml:space="preserve"> </w:t>
      </w:r>
      <w:r w:rsidR="00E658CD">
        <w:t>FANI I KARLA j.d.o.o., Split, Osječka 24 D, OIB: 32165872883,</w:t>
      </w:r>
      <w:r w:rsidR="0071318D">
        <w:t xml:space="preserve"> </w:t>
      </w:r>
      <w:r w:rsidR="007F41AD">
        <w:t xml:space="preserve">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7F41AD">
        <w:t>1</w:t>
      </w:r>
      <w:r w:rsidR="00677AB9">
        <w:t>7</w:t>
      </w:r>
      <w:r w:rsidR="007F41AD">
        <w:t>. siječnja 2018</w:t>
      </w:r>
      <w:r w:rsidR="007E310B">
        <w:t>.g. u 1</w:t>
      </w:r>
      <w:r w:rsidR="00E658CD">
        <w:t>2</w:t>
      </w:r>
      <w:r w:rsidR="0099309F">
        <w:t>,30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AD31EC" w:rsidR="00AD31EC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2B0C98">
        <w:t>Marina Mamić, Kruge 9., Zagreb, OIB: 12021589075.</w:t>
      </w:r>
    </w:p>
    <w:p w:rsidRDefault="002B0C98" w:rsidP="00AD31EC" w:rsidR="002B0C98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D331D9" w:rsidP="00AD31EC" w:rsidR="00714900" w:rsidRPr="0097630A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677AB9" w:rsidRPr="00677AB9">
        <w:t xml:space="preserve"> </w:t>
      </w:r>
      <w:r w:rsidR="00E658CD">
        <w:t xml:space="preserve">FANI I KARLA j.d.o.o., Split, Osječka 24 D, OIB: 32165872883, </w:t>
      </w:r>
      <w:r w:rsidR="007F41AD">
        <w:t xml:space="preserve">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B71AC9">
        <w:t>08</w:t>
      </w:r>
      <w:r w:rsidR="003E7BC1" w:rsidRPr="0097630A">
        <w:t>.</w:t>
      </w:r>
      <w:r w:rsidR="006108BC" w:rsidRPr="0097630A">
        <w:t xml:space="preserve"> </w:t>
      </w:r>
      <w:r w:rsidR="00F74C36">
        <w:t>prosinca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B71AC9">
        <w:t>736</w:t>
      </w:r>
      <w:r w:rsidR="00E33DE4" w:rsidRPr="0097630A">
        <w:t xml:space="preserve"> </w:t>
      </w:r>
      <w:r w:rsidR="00374A7B">
        <w:t>dan</w:t>
      </w:r>
      <w:r w:rsidR="00CD301A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 xml:space="preserve">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B71AC9">
        <w:t>21</w:t>
      </w:r>
      <w:r w:rsidR="00987A3F" w:rsidRPr="0097630A">
        <w:t xml:space="preserve">. </w:t>
      </w:r>
      <w:r w:rsidR="00AD31EC">
        <w:t>prosinca</w:t>
      </w:r>
      <w:r w:rsidR="008F2DBE">
        <w:t xml:space="preserve">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B71AC9">
        <w:t>21</w:t>
      </w:r>
      <w:r w:rsidR="00987A3F" w:rsidRPr="0097630A">
        <w:t>.</w:t>
      </w:r>
      <w:r w:rsidR="005362A0">
        <w:t xml:space="preserve"> </w:t>
      </w:r>
      <w:r w:rsidR="00AD31EC">
        <w:t>prosinca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7F41AD">
        <w:rPr>
          <w:b/>
        </w:rPr>
        <w:t>1</w:t>
      </w:r>
      <w:r w:rsidR="00E658CD">
        <w:rPr>
          <w:b/>
        </w:rPr>
        <w:t>8</w:t>
      </w:r>
      <w:r w:rsidR="007F41AD">
        <w:rPr>
          <w:b/>
        </w:rPr>
        <w:t>. siječnja 2018</w:t>
      </w:r>
      <w:r w:rsidR="00693F0C">
        <w:rPr>
          <w:b/>
        </w:rPr>
        <w:t>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0108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B71AC9">
          <w:t>1008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04E1B"/>
    <w:rsid w:val="002216B1"/>
    <w:rsid w:val="00227B65"/>
    <w:rsid w:val="002355AF"/>
    <w:rsid w:val="00283DC1"/>
    <w:rsid w:val="002A1E01"/>
    <w:rsid w:val="002B0C98"/>
    <w:rsid w:val="002C38A7"/>
    <w:rsid w:val="002F2380"/>
    <w:rsid w:val="003352B8"/>
    <w:rsid w:val="00374A7B"/>
    <w:rsid w:val="003D446D"/>
    <w:rsid w:val="003E7BC1"/>
    <w:rsid w:val="00411DA3"/>
    <w:rsid w:val="0041725C"/>
    <w:rsid w:val="00454110"/>
    <w:rsid w:val="0046002D"/>
    <w:rsid w:val="00466C99"/>
    <w:rsid w:val="00494132"/>
    <w:rsid w:val="004B0108"/>
    <w:rsid w:val="00511383"/>
    <w:rsid w:val="0051349D"/>
    <w:rsid w:val="005362A0"/>
    <w:rsid w:val="00554503"/>
    <w:rsid w:val="0055714E"/>
    <w:rsid w:val="00566FAC"/>
    <w:rsid w:val="00574353"/>
    <w:rsid w:val="0058286E"/>
    <w:rsid w:val="00593887"/>
    <w:rsid w:val="005F5ADA"/>
    <w:rsid w:val="006108BC"/>
    <w:rsid w:val="006142CF"/>
    <w:rsid w:val="0064348B"/>
    <w:rsid w:val="00646E20"/>
    <w:rsid w:val="00652275"/>
    <w:rsid w:val="00677AB9"/>
    <w:rsid w:val="006853B0"/>
    <w:rsid w:val="00693767"/>
    <w:rsid w:val="00693F0C"/>
    <w:rsid w:val="006B5A25"/>
    <w:rsid w:val="006B782D"/>
    <w:rsid w:val="006C726D"/>
    <w:rsid w:val="0071318D"/>
    <w:rsid w:val="00714900"/>
    <w:rsid w:val="007334B1"/>
    <w:rsid w:val="007A343A"/>
    <w:rsid w:val="007D3109"/>
    <w:rsid w:val="007E310B"/>
    <w:rsid w:val="007F094E"/>
    <w:rsid w:val="007F1BC2"/>
    <w:rsid w:val="007F41AD"/>
    <w:rsid w:val="00824DEA"/>
    <w:rsid w:val="0085535D"/>
    <w:rsid w:val="0087239F"/>
    <w:rsid w:val="008761E4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9309F"/>
    <w:rsid w:val="009C20B4"/>
    <w:rsid w:val="009D3969"/>
    <w:rsid w:val="009D62FB"/>
    <w:rsid w:val="00A040A9"/>
    <w:rsid w:val="00A21486"/>
    <w:rsid w:val="00A35577"/>
    <w:rsid w:val="00A86EA4"/>
    <w:rsid w:val="00A95917"/>
    <w:rsid w:val="00AB5815"/>
    <w:rsid w:val="00AC76A5"/>
    <w:rsid w:val="00AD31EC"/>
    <w:rsid w:val="00AD68CB"/>
    <w:rsid w:val="00B1663A"/>
    <w:rsid w:val="00B21086"/>
    <w:rsid w:val="00B40471"/>
    <w:rsid w:val="00B469E7"/>
    <w:rsid w:val="00B470A8"/>
    <w:rsid w:val="00B5054E"/>
    <w:rsid w:val="00B71AC9"/>
    <w:rsid w:val="00BB08D8"/>
    <w:rsid w:val="00BB40F3"/>
    <w:rsid w:val="00BD77F4"/>
    <w:rsid w:val="00C22518"/>
    <w:rsid w:val="00CB4A63"/>
    <w:rsid w:val="00CD301A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58CD"/>
    <w:rsid w:val="00E67190"/>
    <w:rsid w:val="00E747A9"/>
    <w:rsid w:val="00EC4B23"/>
    <w:rsid w:val="00ED01F1"/>
    <w:rsid w:val="00F31D1A"/>
    <w:rsid w:val="00F45CCD"/>
    <w:rsid w:val="00F74C36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01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10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10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10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10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01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10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10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10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10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St-1008/2016</izvorni_sadrzaj>
    <derivirana_varijabla naziv="DomainObject.Predmet.OznakaBroj_1">St-1008/2016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FANI I KARLA jednostavno društvo s ograničenom odgovornošću  za usluge</izvorni_sadrzaj>
    <derivirana_varijabla naziv="DomainObject.Predmet.ProtustrankaFormated_1">  FANI I KARLA jednostavno društvo s ograničenom odgovornošću  za usluge</derivirana_varijabla>
  </DomainObject.Predmet.ProtustrankaFormated>
  <DomainObject.Predmet.ProtustrankaFormatedOIB>
    <izvorni_sadrzaj>  FANI I KARLA jednostavno društvo s ograničenom odgovornošću  za usluge, OIB 32165872883</izvorni_sadrzaj>
    <derivirana_varijabla naziv="DomainObject.Predmet.ProtustrankaFormatedOIB_1">  FANI I KARLA jednostavno društvo s ograničenom odgovornošću  za usluge, OIB 32165872883</derivirana_varijabla>
  </DomainObject.Predmet.ProtustrankaFormatedOIB>
  <DomainObject.Predmet.ProtustrankaFormatedWithAdress>
    <izvorni_sadrzaj> FANI I KARLA jednostavno društvo s ograničenom odgovornošću  za usluge, Osječka 24 D, 21000 Split</izvorni_sadrzaj>
    <derivirana_varijabla naziv="DomainObject.Predmet.ProtustrankaFormatedWithAdress_1"> FANI I KARLA jednostavno društvo s ograničenom odgovornošću  za usluge, Osječka 24 D, 21000 Split</derivirana_varijabla>
  </DomainObject.Predmet.ProtustrankaFormatedWithAdress>
  <DomainObject.Predmet.ProtustrankaFormatedWithAdressOIB>
    <izvorni_sadrzaj> FANI I KARLA jednostavno društvo s ograničenom odgovornošću  za usluge, OIB 32165872883, Osječka 24 D, 21000 Split</izvorni_sadrzaj>
    <derivirana_varijabla naziv="DomainObject.Predmet.ProtustrankaFormatedWithAdressOIB_1"> FANI I KARLA jednostavno društvo s ograničenom odgovornošću  za usluge, OIB 32165872883, Osječka 24 D, 21000 Split</derivirana_varijabla>
  </DomainObject.Predmet.ProtustrankaFormatedWithAdressOIB>
  <DomainObject.Predmet.ProtustrankaWithAdress>
    <izvorni_sadrzaj>FANI I KARLA jednostavno društvo s ograničenom odgovornošću  za usluge Osječka 24 D, 21000 Split</izvorni_sadrzaj>
    <derivirana_varijabla naziv="DomainObject.Predmet.ProtustrankaWithAdress_1">FANI I KARLA jednostavno društvo s ograničenom odgovornošću  za usluge Osječka 24 D, 21000 Split</derivirana_varijabla>
  </DomainObject.Predmet.ProtustrankaWithAdress>
  <DomainObject.Predmet.ProtustrankaWithAdressOIB>
    <izvorni_sadrzaj>FANI I KARLA jednostavno društvo s ograničenom odgovornošću  za usluge, OIB 32165872883, Osječka 24 D, 21000 Split</izvorni_sadrzaj>
    <derivirana_varijabla naziv="DomainObject.Predmet.ProtustrankaWithAdressOIB_1">FANI I KARLA jednostavno društvo s ograničenom odgovornošću  za usluge, OIB 32165872883, Osječka 24 D, 21000 Split</derivirana_varijabla>
  </DomainObject.Predmet.ProtustrankaWithAdressOIB>
  <DomainObject.Predmet.ProtustrankaNazivFormated>
    <izvorni_sadrzaj>FANI I KARLA jednostavno društvo s ograničenom odgovornošću  za usluge</izvorni_sadrzaj>
    <derivirana_varijabla naziv="DomainObject.Predmet.ProtustrankaNazivFormated_1">FANI I KARLA jednostavno društvo s ograničenom odgovornošću  za usluge</derivirana_varijabla>
  </DomainObject.Predmet.ProtustrankaNazivFormated>
  <DomainObject.Predmet.ProtustrankaNazivFormatedOIB>
    <izvorni_sadrzaj>FANI I KARLA jednostavno društvo s ograničenom odgovornošću  za usluge, OIB 32165872883</izvorni_sadrzaj>
    <derivirana_varijabla naziv="DomainObject.Predmet.ProtustrankaNazivFormatedOIB_1">FANI I KARLA jednostavno društvo s ograničenom odgovornošću  za usluge, OIB 32165872883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11503.36</izvorni_sadrzaj>
    <derivirana_varijabla naziv="DomainObject.Predmet.TrenutnaVrijednost_1">11503.36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FANI I KARLA jednostavno društvo s ograničenom odgovornošću  za usluge</item>
    </izvorni_sadrzaj>
    <derivirana_varijabla naziv="DomainObject.Predmet.ProtuStrankaListFormated_1">
      <item>FANI I KARLA jednostavno društvo s ograničenom odgovornošću  za usluge</item>
    </derivirana_varijabla>
  </DomainObject.Predmet.ProtuStrankaListFormated>
  <DomainObject.Predmet.ProtuStrankaListFormatedOIB>
    <izvorni_sadrzaj>
      <item>FANI I KARLA jednostavno društvo s ograničenom odgovornošću  za usluge, OIB 32165872883</item>
    </izvorni_sadrzaj>
    <derivirana_varijabla naziv="DomainObject.Predmet.ProtuStrankaListFormatedOIB_1">
      <item>FANI I KARLA jednostavno društvo s ograničenom odgovornošću  za usluge, OIB 32165872883</item>
    </derivirana_varijabla>
  </DomainObject.Predmet.ProtuStrankaListFormatedOIB>
  <DomainObject.Predmet.ProtuStrankaListFormatedWithAdress>
    <izvorni_sadrzaj>
      <item>FANI I KARLA jednostavno društvo s ograničenom odgovornošću  za usluge, Osječka 24 D, 21000 Split</item>
    </izvorni_sadrzaj>
    <derivirana_varijabla naziv="DomainObject.Predmet.ProtuStrankaListFormatedWithAdress_1">
      <item>FANI I KARLA jednostavno društvo s ograničenom odgovornošću  za usluge, Osječka 24 D, 21000 Split</item>
    </derivirana_varijabla>
  </DomainObject.Predmet.ProtuStrankaListFormatedWithAdress>
  <DomainObject.Predmet.ProtuStrankaListFormatedWithAdressOIB>
    <izvorni_sadrzaj>
      <item>FANI I KARLA jednostavno društvo s ograničenom odgovornošću  za usluge, OIB 32165872883, Osječka 24 D, 21000 Split</item>
    </izvorni_sadrzaj>
    <derivirana_varijabla naziv="DomainObject.Predmet.ProtuStrankaListFormatedWithAdressOIB_1">
      <item>FANI I KARLA jednostavno društvo s ograničenom odgovornošću  za usluge, OIB 32165872883, Osječka 24 D, 21000 Split</item>
    </derivirana_varijabla>
  </DomainObject.Predmet.ProtuStrankaListFormatedWithAdressOIB>
  <DomainObject.Predmet.ProtuStrankaListNazivFormated>
    <izvorni_sadrzaj>
      <item>FANI I KARLA jednostavno društvo s ograničenom odgovornošću  za usluge</item>
    </izvorni_sadrzaj>
    <derivirana_varijabla naziv="DomainObject.Predmet.ProtuStrankaListNazivFormated_1">
      <item>FANI I KARLA jednostavno društvo s ograničenom odgovornošću  za usluge</item>
    </derivirana_varijabla>
  </DomainObject.Predmet.ProtuStrankaListNazivFormated>
  <DomainObject.Predmet.ProtuStrankaListNazivFormatedOIB>
    <izvorni_sadrzaj>
      <item>FANI I KARLA jednostavno društvo s ograničenom odgovornošću  za usluge, OIB 32165872883</item>
    </izvorni_sadrzaj>
    <derivirana_varijabla naziv="DomainObject.Predmet.ProtuStrankaListNazivFormatedOIB_1">
      <item>FANI I KARLA jednostavno društvo s ograničenom odgovornošću  za usluge, OIB 32165872883</item>
    </derivirana_varijabla>
  </DomainObject.Predmet.ProtuStrankaListNazivFormatedOIB>
  <DomainObject.Predmet.OstaliListFormated>
    <izvorni_sadrzaj>
      <item>Franica Ojdanić</item>
    </izvorni_sadrzaj>
    <derivirana_varijabla naziv="DomainObject.Predmet.OstaliListFormated_1">
      <item>Franica Ojdanić</item>
    </derivirana_varijabla>
  </DomainObject.Predmet.OstaliListFormated>
  <DomainObject.Predmet.OstaliListFormatedOIB>
    <izvorni_sadrzaj>
      <item>Franica Ojdanić, OIB 83589241183</item>
    </izvorni_sadrzaj>
    <derivirana_varijabla naziv="DomainObject.Predmet.OstaliListFormatedOIB_1">
      <item>Franica Ojdanić, OIB 83589241183</item>
    </derivirana_varijabla>
  </DomainObject.Predmet.OstaliListFormatedOIB>
  <DomainObject.Predmet.OstaliListFormatedWithAdress>
    <izvorni_sadrzaj>
      <item>Franica Ojdanić, Osječka 24d, 21000 Split</item>
    </izvorni_sadrzaj>
    <derivirana_varijabla naziv="DomainObject.Predmet.OstaliListFormatedWithAdress_1">
      <item>Franica Ojdanić, Osječka 24d, 21000 Split</item>
    </derivirana_varijabla>
  </DomainObject.Predmet.OstaliListFormatedWithAdress>
  <DomainObject.Predmet.OstaliListFormatedWithAdressOIB>
    <izvorni_sadrzaj>
      <item>Franica Ojdanić, OIB 83589241183, Osječka 24d, 21000 Split</item>
    </izvorni_sadrzaj>
    <derivirana_varijabla naziv="DomainObject.Predmet.OstaliListFormatedWithAdressOIB_1">
      <item>Franica Ojdanić, OIB 83589241183, Osječka 24d, 21000 Split</item>
    </derivirana_varijabla>
  </DomainObject.Predmet.OstaliListFormatedWithAdressOIB>
  <DomainObject.Predmet.OstaliListNazivFormated>
    <izvorni_sadrzaj>
      <item>Franica Ojdanić</item>
    </izvorni_sadrzaj>
    <derivirana_varijabla naziv="DomainObject.Predmet.OstaliListNazivFormated_1">
      <item>Franica Ojdanić</item>
    </derivirana_varijabla>
  </DomainObject.Predmet.OstaliListNazivFormated>
  <DomainObject.Predmet.OstaliListNazivFormatedOIB>
    <izvorni_sadrzaj>
      <item>Franica Ojdanić, OIB 83589241183</item>
    </izvorni_sadrzaj>
    <derivirana_varijabla naziv="DomainObject.Predmet.OstaliListNazivFormatedOIB_1">
      <item>Franica Ojdanić, OIB 83589241183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FANI I KARLA jednostavno društvo s ograničenom odgovornošću  za usluge</izvorni_sadrzaj>
    <derivirana_varijabla naziv="DomainObject.Predmet.ProtustrankaIDrugi_1">FANI I KARLA jednostavno društvo s ograničenom odgovornošću  za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FANI I KARLA jednostavno društvo s ograničenom odgovornošću  za usluge, OIB 32165872883, Osječka 24 D, 21000 Split</izvorni_sadrzaj>
    <derivirana_varijabla naziv="DomainObject.Predmet.ProtustrankaIDrugiAdressOIB_1">FANI I KARLA jednostavno društvo s ograničenom odgovornošću  za usluge, OIB 32165872883, Osječka 24 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FANI I KARLA jednostavno društvo s ograničenom odgovornošću  za usluge</item>
      <item>FINANCIJSKA AGENCIJA, PODRUŽNICA SPLIT</item>
      <item>Franica Ojdanić</item>
    </izvorni_sadrzaj>
    <derivirana_varijabla naziv="DomainObject.Predmet.SudioniciListNaziv_1">
      <item>FANI I KARLA jednostavno društvo s ograničenom odgovornošću  za usluge</item>
      <item>FINANCIJSKA AGENCIJA, PODRUŽNICA SPLIT</item>
      <item>Franica Ojdanić</item>
    </derivirana_varijabla>
  </DomainObject.Predmet.SudioniciListNaziv>
  <DomainObject.Predmet.SudioniciListAdressOIB>
    <izvorni_sadrzaj>
      <item>FANI I KARLA jednostavno društvo s ograničenom odgovornošću  za usluge, OIB 32165872883, Osječka 24 D,21000 Split</item>
      <item>FINANCIJSKA AGENCIJA, PODRUŽNICA SPLIT, OIB 85821130368, Mažuranićevo šetalište 24b,21000 Split</item>
      <item>Franica Ojdanić, OIB 83589241183, Osječka 24d,21000 Split</item>
    </izvorni_sadrzaj>
    <derivirana_varijabla naziv="DomainObject.Predmet.SudioniciListAdressOIB_1">
      <item>FANI I KARLA jednostavno društvo s ograničenom odgovornošću  za usluge, OIB 32165872883, Osječka 24 D,21000 Split</item>
      <item>FINANCIJSKA AGENCIJA, PODRUŽNICA SPLIT, OIB 85821130368, Mažuranićevo šetalište 24b,21000 Split</item>
      <item>Franica Ojdanić, OIB 83589241183, Osječka 24d,21000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32165872883</item>
      <item>, OIB 85821130368</item>
      <item>, OIB 83589241183</item>
    </izvorni_sadrzaj>
    <derivirana_varijabla naziv="DomainObject.Predmet.SudioniciListNazivOIB_1">
      <item>, OIB 32165872883</item>
      <item>, OIB 85821130368</item>
      <item>, OIB 83589241183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576</properties:Words>
  <properties:Characters>3347</properties:Characters>
  <properties:Lines>95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3929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2018-01-18T10:32:00Z</dcterms:created>
  <dc:creator>stanka grcic</dc:creator>
  <cp:lastModifiedBy>Mara Marčinko</cp:lastModifiedBy>
  <cp:lastPrinted>2018-01-18T11:22:00Z</cp:lastPrinted>
  <dcterms:modified xmlns:xsi="http://www.w3.org/2001/XMLSchema-instance" xsi:type="dcterms:W3CDTF">2018-01-18T11:24:00Z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