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8242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F3177">
                    <w:rPr>
                      <w:sz w:val="22"/>
                      <w:szCs w:val="22"/>
                    </w:rPr>
                    <w:t>St-</w:t>
                  </w:r>
                  <w:r w:rsidR="00882420">
                    <w:rPr>
                      <w:sz w:val="22"/>
                      <w:szCs w:val="22"/>
                    </w:rPr>
                    <w:t>174/2018-</w:t>
                  </w:r>
                  <w:r w:rsidR="00692719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a5a54c" w14:paraId="5a5a54c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882420">
        <w:t xml:space="preserve">BAJMAK ENERGO d.o.o. za proizvodnju električne energije, </w:t>
      </w:r>
      <w:proofErr w:type="spellStart"/>
      <w:r w:rsidR="00882420">
        <w:t>Topolje</w:t>
      </w:r>
      <w:proofErr w:type="spellEnd"/>
      <w:r w:rsidR="00882420">
        <w:t>, Hrvatskih branitelja 42, MBS: 030124837, OIB: 67203764014</w:t>
      </w:r>
      <w:r>
        <w:t xml:space="preserve">,  temeljem članka 430. Stečajnog zakona (NN 71/15, dalje: SZ), dana </w:t>
      </w:r>
      <w:r w:rsidR="00882420">
        <w:t>06</w:t>
      </w:r>
      <w:r>
        <w:t xml:space="preserve">. </w:t>
      </w:r>
      <w:r w:rsidR="00882420">
        <w:t>ožujka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882420">
        <w:t xml:space="preserve">BAJMAK ENERGO d.o.o. za proizvodnju električne energije, </w:t>
      </w:r>
      <w:proofErr w:type="spellStart"/>
      <w:r w:rsidR="00882420">
        <w:t>Topolje</w:t>
      </w:r>
      <w:proofErr w:type="spellEnd"/>
      <w:r w:rsidR="00882420">
        <w:t>, Hrvatskih branitelja 42, MBS: 030124837, OIB: 67203764014</w:t>
      </w:r>
      <w:r>
        <w:t xml:space="preserve">, na temelju neizvršenih osnova za plaćanje iznosi </w:t>
      </w:r>
      <w:r w:rsidR="00A07DE6">
        <w:t>5.877,02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A07DE6">
        <w:t xml:space="preserve">Boban Đurić, OIB: 05878047139, </w:t>
      </w:r>
      <w:proofErr w:type="spellStart"/>
      <w:r w:rsidR="00A07DE6">
        <w:t>Topolje</w:t>
      </w:r>
      <w:proofErr w:type="spellEnd"/>
      <w:r w:rsidR="00A07DE6">
        <w:t>, Republike 53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07DE6">
        <w:t>174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A07DE6">
        <w:t>6</w:t>
      </w:r>
      <w:r w:rsidR="006F3177">
        <w:t xml:space="preserve">. </w:t>
      </w:r>
      <w:r w:rsidR="00A07DE6">
        <w:t xml:space="preserve">ožujka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07DE6">
        <w:t>10</w:t>
      </w:r>
      <w:r>
        <w:t>.</w:t>
      </w:r>
      <w:r w:rsidR="00A07DE6">
        <w:t>5</w:t>
      </w:r>
      <w:r>
        <w:t>.2018.</w:t>
      </w:r>
    </w:p>
    <w:p w:rsidRDefault="0008736E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8736E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50ECF"/>
    <w:rsid w:val="00882420"/>
    <w:rsid w:val="00883522"/>
    <w:rsid w:val="008D1548"/>
    <w:rsid w:val="008D7FA0"/>
    <w:rsid w:val="0090773D"/>
    <w:rsid w:val="009158AC"/>
    <w:rsid w:val="00927558"/>
    <w:rsid w:val="00947F82"/>
    <w:rsid w:val="009C4D46"/>
    <w:rsid w:val="00A07DE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3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3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3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3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3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3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3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3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BAJMAK ENERGO d.o.o. za proizvodnju električne energije</izvorni_sadrzaj>
    <derivirana_varijabla naziv="DomainObject.Predmet.ProtustrankaFormated_1">  BAJMAK ENERGO d.o.o. za proizvodnju električne energije</derivirana_varijabla>
  </DomainObject.Predmet.ProtustrankaFormated>
  <DomainObject.Predmet.ProtustrankaFormatedOIB>
    <izvorni_sadrzaj>  BAJMAK ENERGO d.o.o. za proizvodnju električne energije, OIB 67203764014</izvorni_sadrzaj>
    <derivirana_varijabla naziv="DomainObject.Predmet.ProtustrankaFormatedOIB_1">  BAJMAK ENERGO d.o.o. za proizvodnju električne energije, OIB 67203764014</derivirana_varijabla>
  </DomainObject.Predmet.ProtustrankaFormatedOIB>
  <DomainObject.Predmet.ProtustrankaFormatedWithAdress>
    <izvorni_sadrzaj> BAJMAK ENERGO d.o.o. za proizvodnju električne energije, Hrvatskih branitelja 42, 31304 Topolje</izvorni_sadrzaj>
    <derivirana_varijabla naziv="DomainObject.Predmet.ProtustrankaFormatedWithAdress_1"> BAJMAK ENERGO d.o.o. za proizvodnju električne energije, Hrvatskih branitelja 42, 31304 Topolje</derivirana_varijabla>
  </DomainObject.Predmet.ProtustrankaFormatedWithAdress>
  <DomainObject.Predmet.ProtustrankaFormatedWithAdressOIB>
    <izvorni_sadrzaj> BAJMAK ENERGO d.o.o. za proizvodnju električne energije, OIB 67203764014, Hrvatskih branitelja 42, 31304 Topolje</izvorni_sadrzaj>
    <derivirana_varijabla naziv="DomainObject.Predmet.ProtustrankaFormatedWithAdressOIB_1"> BAJMAK ENERGO d.o.o. za proizvodnju električne energije, OIB 67203764014, Hrvatskih branitelja 42, 31304 Topolje</derivirana_varijabla>
  </DomainObject.Predmet.ProtustrankaFormatedWithAdressOIB>
  <DomainObject.Predmet.ProtustrankaWithAdress>
    <izvorni_sadrzaj>BAJMAK ENERGO d.o.o. za proizvodnju električne energije Hrvatskih branitelja 42, 31304 Topolje</izvorni_sadrzaj>
    <derivirana_varijabla naziv="DomainObject.Predmet.ProtustrankaWithAdress_1">BAJMAK ENERGO d.o.o. za proizvodnju električne energije Hrvatskih branitelja 42, 31304 Topolje</derivirana_varijabla>
  </DomainObject.Predmet.ProtustrankaWithAdress>
  <DomainObject.Predmet.ProtustrankaWithAdressOIB>
    <izvorni_sadrzaj>BAJMAK ENERGO d.o.o. za proizvodnju električne energije, OIB 67203764014, Hrvatskih branitelja 42, 31304 Topolje</izvorni_sadrzaj>
    <derivirana_varijabla naziv="DomainObject.Predmet.ProtustrankaWithAdressOIB_1">BAJMAK ENERGO d.o.o. za proizvodnju električne energije, OIB 67203764014, Hrvatskih branitelja 42, 31304 Topolje</derivirana_varijabla>
  </DomainObject.Predmet.ProtustrankaWithAdressOIB>
  <DomainObject.Predmet.ProtustrankaNazivFormated>
    <izvorni_sadrzaj>BAJMAK ENERGO d.o.o. za proizvodnju električne energije</izvorni_sadrzaj>
    <derivirana_varijabla naziv="DomainObject.Predmet.ProtustrankaNazivFormated_1">BAJMAK ENERGO d.o.o. za proizvodnju električne energije</derivirana_varijabla>
  </DomainObject.Predmet.ProtustrankaNazivFormated>
  <DomainObject.Predmet.ProtustrankaNazivFormatedOIB>
    <izvorni_sadrzaj>BAJMAK ENERGO d.o.o. za proizvodnju električne energije, OIB 67203764014</izvorni_sadrzaj>
    <derivirana_varijabla naziv="DomainObject.Predmet.ProtustrankaNazivFormatedOIB_1">BAJMAK ENERGO d.o.o. za proizvodnju električne energije, OIB 67203764014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BAJMAK ENERGO d.o.o. za proizvodnju električne energije</item>
    </izvorni_sadrzaj>
    <derivirana_varijabla naziv="DomainObject.Predmet.ProtuStrankaListFormated_1">
      <item>BAJMAK ENERGO d.o.o. za proizvodnju električne energije</item>
    </derivirana_varijabla>
  </DomainObject.Predmet.ProtuStrankaListFormated>
  <DomainObject.Predmet.ProtuStrankaListFormatedOIB>
    <izvorni_sadrzaj>
      <item>BAJMAK ENERGO d.o.o. za proizvodnju električne energije, OIB 67203764014</item>
    </izvorni_sadrzaj>
    <derivirana_varijabla naziv="DomainObject.Predmet.ProtuStrankaListFormatedOIB_1">
      <item>BAJMAK ENERGO d.o.o. za proizvodnju električne energije, OIB 67203764014</item>
    </derivirana_varijabla>
  </DomainObject.Predmet.ProtuStrankaListFormatedOIB>
  <DomainObject.Predmet.ProtuStrankaListFormatedWithAdress>
    <izvorni_sadrzaj>
      <item>BAJMAK ENERGO d.o.o. za proizvodnju električne energije, Hrvatskih branitelja 42, 31304 Topolje</item>
    </izvorni_sadrzaj>
    <derivirana_varijabla naziv="DomainObject.Predmet.ProtuStrankaListFormatedWithAdress_1">
      <item>BAJMAK ENERGO d.o.o. za proizvodnju električne energije, Hrvatskih branitelja 42, 31304 Topolje</item>
    </derivirana_varijabla>
  </DomainObject.Predmet.ProtuStrankaListFormatedWithAdress>
  <DomainObject.Predmet.ProtuStrankaListFormatedWithAdressOIB>
    <izvorni_sadrzaj>
      <item>BAJMAK ENERGO d.o.o. za proizvodnju električne energije, OIB 67203764014, Hrvatskih branitelja 42, 31304 Topolje</item>
    </izvorni_sadrzaj>
    <derivirana_varijabla naziv="DomainObject.Predmet.ProtuStrankaListFormatedWithAdressOIB_1">
      <item>BAJMAK ENERGO d.o.o. za proizvodnju električne energije, OIB 67203764014, Hrvatskih branitelja 42, 31304 Topolje</item>
    </derivirana_varijabla>
  </DomainObject.Predmet.ProtuStrankaListFormatedWithAdressOIB>
  <DomainObject.Predmet.ProtuStrankaListNazivFormated>
    <izvorni_sadrzaj>
      <item>BAJMAK ENERGO d.o.o. za proizvodnju električne energije</item>
    </izvorni_sadrzaj>
    <derivirana_varijabla naziv="DomainObject.Predmet.ProtuStrankaListNazivFormated_1">
      <item>BAJMAK ENERGO d.o.o. za proizvodnju električne energije</item>
    </derivirana_varijabla>
  </DomainObject.Predmet.ProtuStrankaListNazivFormated>
  <DomainObject.Predmet.ProtuStrankaListNazivFormatedOIB>
    <izvorni_sadrzaj>
      <item>BAJMAK ENERGO d.o.o. za proizvodnju električne energije, OIB 67203764014</item>
    </izvorni_sadrzaj>
    <derivirana_varijabla naziv="DomainObject.Predmet.ProtuStrankaListNazivFormatedOIB_1">
      <item>BAJMAK ENERGO d.o.o. za proizvodnju električne energije, OIB 67203764014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BAJMAK ENERGO d.o.o. za proizvodnju električne energije</izvorni_sadrzaj>
    <derivirana_varijabla naziv="DomainObject.Predmet.ProtustrankaIDrugi_1">BAJMAK ENERGO d.o.o. za proizvodnju električne energije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BAJMAK ENERGO d.o.o. za proizvodnju električne energije, OIB 67203764014, Hrvatskih branitelja 42, 31304 Topolje</izvorni_sadrzaj>
    <derivirana_varijabla naziv="DomainObject.Predmet.ProtustrankaIDrugiAdressOIB_1">BAJMAK ENERGO d.o.o. za proizvodnju električne energije, OIB 67203764014, Hrvatskih branitelja 42, 31304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BAJMAK ENERGO d.o.o. za proizvodnju električne energije</item>
    </izvorni_sadrzaj>
    <derivirana_varijabla naziv="DomainObject.Predmet.SudioniciListNaziv_1">
      <item>FINA RC OSIJEK</item>
      <item>BAJMAK ENERGO d.o.o. za proizvodnju električne energije</item>
    </derivirana_varijabla>
  </DomainObject.Predmet.SudioniciListNaziv>
  <DomainObject.Predmet.SudioniciListAdressOIB>
    <izvorni_sadrzaj>
      <item>FINA RC OSIJEK, OIB 85821130368</item>
      <item>BAJMAK ENERGO d.o.o. za proizvodnju električne energije, OIB 67203764014, Hrvatskih branitelja 42,31304 Topolje</item>
    </izvorni_sadrzaj>
    <derivirana_varijabla naziv="DomainObject.Predmet.SudioniciListAdressOIB_1">
      <item>FINA RC OSIJEK, OIB 85821130368</item>
      <item>BAJMAK ENERGO d.o.o. za proizvodnju električne energije, OIB 67203764014, Hrvatskih branitelja 42,31304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67203764014</item>
    </izvorni_sadrzaj>
    <derivirana_varijabla naziv="DomainObject.Predmet.SudioniciListNazivOIB_1">
      <item>, OIB 85821130368</item>
      <item>, OIB 67203764014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2174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2018-03-06T11:57:00Z</dcterms:created>
  <dc:creator>Snježana Andrijanić</dc:creator>
  <cp:lastModifiedBy>Gordana Harc</cp:lastModifiedBy>
  <cp:lastPrinted>2018-03-06T11:57:00Z</cp:lastPrinted>
  <dcterms:modified xmlns:xsi="http://www.w3.org/2001/XMLSchema-instance" xsi:type="dcterms:W3CDTF">2018-03-06T11:58:00Z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- 174-18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