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6e6e" w14:paraId="1e06e6e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884528" w:rsidP="00AD63FB" w:rsidR="00AD63FB" w:rsidRPr="00AD63F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B42A56">
        <w:rPr>
          <w:rFonts w:cs="Times New Roman" w:hAnsi="Times New Roman" w:ascii="Times New Roman"/>
          <w:sz w:val="24"/>
        </w:rPr>
        <w:t>70. St-5168</w:t>
      </w:r>
      <w:r w:rsidR="00BE04AD">
        <w:rPr>
          <w:rFonts w:cs="Times New Roman" w:hAnsi="Times New Roman" w:ascii="Times New Roman"/>
          <w:sz w:val="24"/>
        </w:rPr>
        <w:t>/</w:t>
      </w:r>
      <w:r w:rsidR="00AD63FB" w:rsidRPr="00AD63FB">
        <w:rPr>
          <w:rFonts w:cs="Times New Roman" w:hAnsi="Times New Roman" w:ascii="Times New Roman"/>
          <w:sz w:val="24"/>
        </w:rPr>
        <w:t xml:space="preserve">2016  </w:t>
      </w:r>
    </w:p>
    <w:p w:rsidRDefault="00AD63FB" w:rsidP="00AD63FB" w:rsidR="00AD63FB" w:rsidRPr="00AD63F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AD63FB">
        <w:rPr>
          <w:rFonts w:cs="Times New Roman" w:hAnsi="Times New Roman" w:ascii="Times New Roman"/>
          <w:sz w:val="24"/>
        </w:rPr>
        <w:tab/>
      </w:r>
      <w:r w:rsidRPr="00AD63FB">
        <w:rPr>
          <w:rFonts w:cs="Times New Roman" w:hAnsi="Times New Roman" w:ascii="Times New Roman"/>
          <w:sz w:val="24"/>
        </w:rPr>
        <w:tab/>
      </w:r>
      <w:r w:rsidRPr="00AD63FB">
        <w:rPr>
          <w:rFonts w:cs="Times New Roman" w:hAnsi="Times New Roman" w:ascii="Times New Roman"/>
          <w:sz w:val="24"/>
        </w:rPr>
        <w:tab/>
      </w:r>
      <w:r w:rsidRPr="00AD63FB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AD63FB" w:rsidP="00AD63FB" w:rsidR="00AD63FB" w:rsidRPr="00AD63FB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AD63FB">
        <w:rPr>
          <w:rFonts w:cs="Times New Roman" w:hAnsi="Times New Roman" w:ascii="Times New Roman"/>
          <w:sz w:val="24"/>
        </w:rPr>
        <w:t>R E P U B L I K A   H R V A T S K A</w:t>
      </w:r>
    </w:p>
    <w:p w:rsidRDefault="00AD63FB" w:rsidP="00AD63FB" w:rsidR="00AD63FB" w:rsidRPr="00AD63FB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AD63FB" w:rsidP="00AD63FB" w:rsidR="00AD63FB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AD63FB">
        <w:rPr>
          <w:rFonts w:cs="Times New Roman" w:hAnsi="Times New Roman" w:ascii="Times New Roman"/>
          <w:sz w:val="24"/>
        </w:rPr>
        <w:t>R J E Š E NJ E</w:t>
      </w:r>
    </w:p>
    <w:p w:rsidRDefault="00B75D15" w:rsidP="00AD63FB" w:rsidR="00B75D15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B75D15" w:rsidP="00B75D15" w:rsidR="00B75D15" w:rsidRPr="00B75D15">
      <w:pPr>
        <w:jc w:val="both"/>
        <w:rPr>
          <w:sz w:val="24"/>
          <w:szCs w:val="24"/>
        </w:rPr>
      </w:pPr>
      <w:r w:rsidRPr="00B75D15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</w:t>
      </w:r>
      <w:r w:rsidR="00541B6A" w:rsidRPr="00541B6A">
        <w:t xml:space="preserve"> </w:t>
      </w:r>
      <w:r w:rsidR="00541B6A" w:rsidRPr="00541B6A">
        <w:rPr>
          <w:sz w:val="24"/>
          <w:szCs w:val="24"/>
        </w:rPr>
        <w:t>LANA VESNA j.d.o.o.</w:t>
      </w:r>
      <w:r w:rsidR="00541B6A">
        <w:rPr>
          <w:sz w:val="24"/>
          <w:szCs w:val="24"/>
        </w:rPr>
        <w:t xml:space="preserve"> OIB: </w:t>
      </w:r>
      <w:r w:rsidR="00541B6A" w:rsidRPr="00541B6A">
        <w:rPr>
          <w:sz w:val="24"/>
          <w:szCs w:val="24"/>
        </w:rPr>
        <w:t>97669564322</w:t>
      </w:r>
      <w:r w:rsidRPr="00B75D15">
        <w:rPr>
          <w:sz w:val="24"/>
          <w:szCs w:val="24"/>
        </w:rPr>
        <w:t xml:space="preserve">, </w:t>
      </w:r>
      <w:r w:rsidR="00541B6A">
        <w:rPr>
          <w:sz w:val="24"/>
          <w:szCs w:val="24"/>
        </w:rPr>
        <w:t xml:space="preserve">MBS: </w:t>
      </w:r>
      <w:r w:rsidR="00541B6A" w:rsidRPr="00541B6A">
        <w:rPr>
          <w:sz w:val="24"/>
          <w:szCs w:val="24"/>
        </w:rPr>
        <w:t>080824611</w:t>
      </w:r>
      <w:r w:rsidR="00541B6A">
        <w:rPr>
          <w:sz w:val="24"/>
          <w:szCs w:val="24"/>
        </w:rPr>
        <w:t xml:space="preserve"> , Zagreb, Čretski odvojak 13</w:t>
      </w:r>
      <w:r w:rsidR="00D07A92">
        <w:rPr>
          <w:sz w:val="24"/>
          <w:szCs w:val="24"/>
        </w:rPr>
        <w:t>,</w:t>
      </w:r>
      <w:r w:rsidR="00541B6A">
        <w:rPr>
          <w:sz w:val="24"/>
          <w:szCs w:val="24"/>
        </w:rPr>
        <w:t xml:space="preserve"> </w:t>
      </w:r>
      <w:r w:rsidRPr="00B75D15">
        <w:rPr>
          <w:sz w:val="24"/>
          <w:szCs w:val="24"/>
        </w:rPr>
        <w:t>1</w:t>
      </w:r>
      <w:r w:rsidR="007B3B95">
        <w:rPr>
          <w:sz w:val="24"/>
          <w:szCs w:val="24"/>
        </w:rPr>
        <w:t>4</w:t>
      </w:r>
      <w:r w:rsidRPr="00B75D15">
        <w:rPr>
          <w:sz w:val="24"/>
          <w:szCs w:val="24"/>
        </w:rPr>
        <w:t>.travnja 2017.,</w:t>
      </w:r>
    </w:p>
    <w:p w:rsidRDefault="00BE04AD" w:rsidP="00B75D15" w:rsidR="00BE04AD" w:rsidRPr="00AD63FB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4325E7">
        <w:rPr>
          <w:sz w:val="24"/>
        </w:rPr>
        <w:t>Nalaže se osobi</w:t>
      </w:r>
      <w:r w:rsidR="00EB69EE">
        <w:rPr>
          <w:sz w:val="24"/>
        </w:rPr>
        <w:t xml:space="preserve"> o</w:t>
      </w:r>
      <w:r w:rsidR="004325E7">
        <w:rPr>
          <w:sz w:val="24"/>
        </w:rPr>
        <w:t>vlaštenoj</w:t>
      </w:r>
      <w:r w:rsidR="00E25B65">
        <w:rPr>
          <w:sz w:val="24"/>
        </w:rPr>
        <w:t xml:space="preserve"> za zastupanje </w:t>
      </w:r>
      <w:r w:rsidR="00D07A92">
        <w:rPr>
          <w:sz w:val="24"/>
        </w:rPr>
        <w:t xml:space="preserve">Vesni Basić OIB: 02843877660 </w:t>
      </w:r>
      <w:r w:rsidR="00D07A92" w:rsidRPr="00D07A92">
        <w:rPr>
          <w:sz w:val="24"/>
        </w:rPr>
        <w:t xml:space="preserve">Zagreb, Čretski odvojak </w:t>
      </w:r>
      <w:r w:rsidR="00250EDA">
        <w:rPr>
          <w:sz w:val="24"/>
        </w:rPr>
        <w:t xml:space="preserve">13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D07A92">
        <w:rPr>
          <w:sz w:val="24"/>
          <w:szCs w:val="24"/>
        </w:rPr>
        <w:t>-5168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386EAE">
        <w:rPr>
          <w:sz w:val="24"/>
          <w:szCs w:val="24"/>
        </w:rPr>
        <w:t xml:space="preserve">dužnikom </w:t>
      </w:r>
      <w:r w:rsidRPr="00C37D39">
        <w:rPr>
          <w:sz w:val="24"/>
          <w:szCs w:val="24"/>
        </w:rPr>
        <w:t xml:space="preserve">nad </w:t>
      </w:r>
      <w:r w:rsidR="004658E4" w:rsidRPr="004658E4">
        <w:rPr>
          <w:sz w:val="24"/>
          <w:szCs w:val="24"/>
        </w:rPr>
        <w:t>LANA VESNA j.d.o.o. OIB: 97669564322, MBS: 0808246</w:t>
      </w:r>
      <w:r w:rsidR="004658E4">
        <w:rPr>
          <w:sz w:val="24"/>
          <w:szCs w:val="24"/>
        </w:rPr>
        <w:t>11 , Zagreb, Čretski odvojak 13.</w:t>
      </w:r>
    </w:p>
    <w:p w:rsidRDefault="00E25B65" w:rsidP="006868A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na dan </w:t>
      </w:r>
      <w:r w:rsidR="006868A5">
        <w:rPr>
          <w:sz w:val="24"/>
          <w:szCs w:val="24"/>
        </w:rPr>
        <w:t>0</w:t>
      </w:r>
      <w:r w:rsidR="00525878">
        <w:rPr>
          <w:sz w:val="24"/>
          <w:szCs w:val="24"/>
        </w:rPr>
        <w:t xml:space="preserve">1. rujna 2015., prema navodima predlagatelja, </w:t>
      </w:r>
      <w:r w:rsidR="00525878" w:rsidRPr="00525878">
        <w:rPr>
          <w:sz w:val="24"/>
          <w:szCs w:val="24"/>
        </w:rPr>
        <w:t>ima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6868A5" w:rsidR="00F97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 xml:space="preserve">ima evidentirane neizvršene osnove za plaćanje u neprekinutom razdoblju od </w:t>
      </w:r>
      <w:r w:rsidR="00386EAE">
        <w:rPr>
          <w:sz w:val="24"/>
          <w:szCs w:val="24"/>
        </w:rPr>
        <w:t>120</w:t>
      </w:r>
      <w:r w:rsidRPr="00F53100">
        <w:rPr>
          <w:sz w:val="24"/>
          <w:szCs w:val="24"/>
        </w:rPr>
        <w:t xml:space="preserve">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6868A5" w:rsidR="00B83B4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</w:t>
      </w:r>
      <w:r w:rsidR="00F9701A">
        <w:rPr>
          <w:sz w:val="24"/>
          <w:szCs w:val="24"/>
        </w:rPr>
        <w:lastRenderedPageBreak/>
        <w:t>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86EAE">
        <w:rPr>
          <w:sz w:val="24"/>
        </w:rPr>
        <w:t xml:space="preserve">, </w:t>
      </w:r>
      <w:r w:rsidR="00827A8D">
        <w:rPr>
          <w:sz w:val="24"/>
        </w:rPr>
        <w:t>1</w:t>
      </w:r>
      <w:r w:rsidR="007B3B95">
        <w:rPr>
          <w:sz w:val="24"/>
        </w:rPr>
        <w:t>4</w:t>
      </w:r>
      <w:r w:rsidR="00827A8D">
        <w:rPr>
          <w:sz w:val="24"/>
        </w:rPr>
        <w:t>.travnja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7B3B95">
        <w:rPr>
          <w:sz w:val="24"/>
        </w:rPr>
        <w:t xml:space="preserve">, v.r.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7B3B95" w:rsidP="00445BA5" w:rsidR="007B3B95" w:rsidRPr="007B3B95">
      <w:pPr>
        <w:jc w:val="right"/>
        <w:rPr>
          <w:sz w:val="24"/>
          <w:szCs w:val="24"/>
        </w:rPr>
      </w:pPr>
      <w:r w:rsidRPr="007B3B95">
        <w:rPr>
          <w:sz w:val="24"/>
          <w:szCs w:val="24"/>
        </w:rPr>
        <w:t>Za točnost otpravka-</w:t>
      </w:r>
    </w:p>
    <w:p w:rsidRDefault="007B3B95" w:rsidP="00445BA5" w:rsidR="007B3B95" w:rsidRPr="007B3B95">
      <w:pPr>
        <w:jc w:val="right"/>
        <w:rPr>
          <w:sz w:val="24"/>
          <w:szCs w:val="24"/>
        </w:rPr>
      </w:pPr>
      <w:r w:rsidRPr="007B3B95">
        <w:rPr>
          <w:sz w:val="24"/>
          <w:szCs w:val="24"/>
        </w:rPr>
        <w:t>ovlašteni službenik</w:t>
      </w:r>
    </w:p>
    <w:p w:rsidRDefault="007B3B95" w:rsidP="00445BA5" w:rsidR="007B3B95" w:rsidRPr="007B3B95">
      <w:pPr>
        <w:jc w:val="right"/>
        <w:rPr>
          <w:sz w:val="24"/>
          <w:szCs w:val="24"/>
        </w:rPr>
      </w:pPr>
      <w:r w:rsidRPr="007B3B95">
        <w:rPr>
          <w:sz w:val="24"/>
          <w:szCs w:val="24"/>
        </w:rPr>
        <w:t xml:space="preserve">Mirjana Gašparić </w:t>
      </w:r>
    </w:p>
    <w:p w:rsidRDefault="008979AC" w:rsidP="007B3B95" w:rsidR="008979AC" w:rsidRPr="007B3B95">
      <w:pPr>
        <w:ind w:left="720"/>
        <w:jc w:val="both"/>
        <w:rPr>
          <w:sz w:val="24"/>
          <w:szCs w:val="24"/>
        </w:rPr>
      </w:pPr>
    </w:p>
    <w:sectPr w:rsidSect="00491CF2" w:rsidR="008979AC" w:rsidRPr="007B3B9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B3B95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4658E4">
      <w:rPr>
        <w:sz w:val="24"/>
        <w:szCs w:val="24"/>
      </w:rPr>
      <w:t>5168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B1752"/>
    <w:rsid w:val="000C40E3"/>
    <w:rsid w:val="001045A7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D62FC"/>
    <w:rsid w:val="001E53FF"/>
    <w:rsid w:val="001F1E1B"/>
    <w:rsid w:val="00202D07"/>
    <w:rsid w:val="0021367A"/>
    <w:rsid w:val="002265A1"/>
    <w:rsid w:val="00227FD2"/>
    <w:rsid w:val="00240545"/>
    <w:rsid w:val="00245750"/>
    <w:rsid w:val="00245F29"/>
    <w:rsid w:val="0024600F"/>
    <w:rsid w:val="00250EDA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44E3"/>
    <w:rsid w:val="002B6D27"/>
    <w:rsid w:val="002D1AF1"/>
    <w:rsid w:val="002D6302"/>
    <w:rsid w:val="002E7A22"/>
    <w:rsid w:val="002F7B72"/>
    <w:rsid w:val="00300F24"/>
    <w:rsid w:val="0032388F"/>
    <w:rsid w:val="00327920"/>
    <w:rsid w:val="00330388"/>
    <w:rsid w:val="00331898"/>
    <w:rsid w:val="0036221F"/>
    <w:rsid w:val="0037505D"/>
    <w:rsid w:val="00386EAE"/>
    <w:rsid w:val="00397B61"/>
    <w:rsid w:val="003C1D9D"/>
    <w:rsid w:val="003D43C2"/>
    <w:rsid w:val="003F5D8D"/>
    <w:rsid w:val="00426703"/>
    <w:rsid w:val="004325E7"/>
    <w:rsid w:val="00454F3F"/>
    <w:rsid w:val="004658E4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07AD5"/>
    <w:rsid w:val="00510B72"/>
    <w:rsid w:val="00525878"/>
    <w:rsid w:val="005372D7"/>
    <w:rsid w:val="00541B6A"/>
    <w:rsid w:val="0056060C"/>
    <w:rsid w:val="005621C8"/>
    <w:rsid w:val="00570C57"/>
    <w:rsid w:val="005A4711"/>
    <w:rsid w:val="005B1482"/>
    <w:rsid w:val="005E3E61"/>
    <w:rsid w:val="005E7C19"/>
    <w:rsid w:val="00611026"/>
    <w:rsid w:val="00683F41"/>
    <w:rsid w:val="006868A5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14A3C"/>
    <w:rsid w:val="00734DB3"/>
    <w:rsid w:val="00746F8C"/>
    <w:rsid w:val="00752674"/>
    <w:rsid w:val="00756DBA"/>
    <w:rsid w:val="00763D4F"/>
    <w:rsid w:val="00793CFC"/>
    <w:rsid w:val="007944B7"/>
    <w:rsid w:val="007B3B95"/>
    <w:rsid w:val="007E15FF"/>
    <w:rsid w:val="0080172B"/>
    <w:rsid w:val="00827A8D"/>
    <w:rsid w:val="00831448"/>
    <w:rsid w:val="008375F1"/>
    <w:rsid w:val="00841524"/>
    <w:rsid w:val="00845A4F"/>
    <w:rsid w:val="00852F2B"/>
    <w:rsid w:val="008751FB"/>
    <w:rsid w:val="00884528"/>
    <w:rsid w:val="00884822"/>
    <w:rsid w:val="00897588"/>
    <w:rsid w:val="008979AC"/>
    <w:rsid w:val="008B5EF8"/>
    <w:rsid w:val="008C1325"/>
    <w:rsid w:val="008C1695"/>
    <w:rsid w:val="008C32C3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B3324"/>
    <w:rsid w:val="009D727E"/>
    <w:rsid w:val="009E099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D63FB"/>
    <w:rsid w:val="00AE48DE"/>
    <w:rsid w:val="00B02445"/>
    <w:rsid w:val="00B06B1E"/>
    <w:rsid w:val="00B10919"/>
    <w:rsid w:val="00B10FA9"/>
    <w:rsid w:val="00B1379F"/>
    <w:rsid w:val="00B263D5"/>
    <w:rsid w:val="00B35394"/>
    <w:rsid w:val="00B42A56"/>
    <w:rsid w:val="00B651CD"/>
    <w:rsid w:val="00B75D15"/>
    <w:rsid w:val="00B83B46"/>
    <w:rsid w:val="00B91E9B"/>
    <w:rsid w:val="00BA1C77"/>
    <w:rsid w:val="00BB59E2"/>
    <w:rsid w:val="00BB6B92"/>
    <w:rsid w:val="00BB7AD5"/>
    <w:rsid w:val="00BC0BA4"/>
    <w:rsid w:val="00BD2041"/>
    <w:rsid w:val="00BE04AD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CE781D"/>
    <w:rsid w:val="00D07A92"/>
    <w:rsid w:val="00D1480C"/>
    <w:rsid w:val="00D31553"/>
    <w:rsid w:val="00D63ED2"/>
    <w:rsid w:val="00D6426F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1E64"/>
    <w:rsid w:val="00E52B02"/>
    <w:rsid w:val="00E75D49"/>
    <w:rsid w:val="00E808A3"/>
    <w:rsid w:val="00E81D9B"/>
    <w:rsid w:val="00E844B5"/>
    <w:rsid w:val="00E9666B"/>
    <w:rsid w:val="00EA5223"/>
    <w:rsid w:val="00EB38AA"/>
    <w:rsid w:val="00EB69EE"/>
    <w:rsid w:val="00EC10D6"/>
    <w:rsid w:val="00EC3C1C"/>
    <w:rsid w:val="00EE21E0"/>
    <w:rsid w:val="00EE2734"/>
    <w:rsid w:val="00F024E8"/>
    <w:rsid w:val="00F13E37"/>
    <w:rsid w:val="00F17DC9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9701A"/>
    <w:rsid w:val="00FB65BA"/>
    <w:rsid w:val="00FC5F00"/>
    <w:rsid w:val="00FD6BD2"/>
    <w:rsid w:val="00FE091E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B3B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B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B95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B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B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B3B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B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B95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B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B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5168</izvorni_sadrzaj>
    <derivirana_varijabla naziv="DomainObject.Predmet.Broj_1">5168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St-5168/2016</izvorni_sadrzaj>
    <derivirana_varijabla naziv="DomainObject.Predmet.OznakaBroj_1">St-5168/2016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LANA VESNA j.d.o.o. zastupanog po punomoćniku Vesna Basić</izvorni_sadrzaj>
    <derivirana_varijabla naziv="DomainObject.Predmet.ProtustrankaFormated_1">  LANA VESNA j.d.o.o. zastupanog po punomoćniku Vesna Basić</derivirana_varijabla>
  </DomainObject.Predmet.ProtustrankaFormated>
  <DomainObject.Predmet.ProtustrankaFormatedOIB>
    <izvorni_sadrzaj>  LANA VESNA j.d.o.o., OIB 97669564322 zastupanog po punomoćniku Vesna Basić</izvorni_sadrzaj>
    <derivirana_varijabla naziv="DomainObject.Predmet.ProtustrankaFormatedOIB_1">  LANA VESNA j.d.o.o., OIB 97669564322 zastupanog po punomoćniku Vesna Basić</derivirana_varijabla>
  </DomainObject.Predmet.ProtustrankaFormatedOIB>
  <DomainObject.Predmet.ProtustrankaFormatedWithAdress>
    <izvorni_sadrzaj> LANA VESNA j.d.o.o., Čretski odvojak 13, 10000 Zagreb zastupanog po punomoćniku Vesna Basić</izvorni_sadrzaj>
    <derivirana_varijabla naziv="DomainObject.Predmet.ProtustrankaFormatedWithAdress_1"> LANA VESNA j.d.o.o., Čretski odvojak 13, 10000 Zagreb zastupanog po punomoćniku Vesna Basić</derivirana_varijabla>
  </DomainObject.Predmet.ProtustrankaFormatedWithAdress>
  <DomainObject.Predmet.ProtustrankaFormatedWithAdressOIB>
    <izvorni_sadrzaj> LANA VESNA j.d.o.o., OIB 97669564322, Čretski odvojak 13, 10000 Zagreb zastupanog po punomoćniku Vesna Basić</izvorni_sadrzaj>
    <derivirana_varijabla naziv="DomainObject.Predmet.ProtustrankaFormatedWithAdressOIB_1"> LANA VESNA j.d.o.o., OIB 97669564322, Čretski odvojak 13, 10000 Zagreb zastupanog po punomoćniku Vesna Basić</derivirana_varijabla>
  </DomainObject.Predmet.ProtustrankaFormatedWithAdressOIB>
  <DomainObject.Predmet.ProtustrankaWithAdress>
    <izvorni_sadrzaj>LANA VESNA j.d.o.o. Čretski odvojak 13, 10000 Zagreb</izvorni_sadrzaj>
    <derivirana_varijabla naziv="DomainObject.Predmet.ProtustrankaWithAdress_1">LANA VESNA j.d.o.o. Čretski odvojak 13, 10000 Zagreb</derivirana_varijabla>
  </DomainObject.Predmet.ProtustrankaWithAdress>
  <DomainObject.Predmet.ProtustrankaWithAdressOIB>
    <izvorni_sadrzaj>LANA VESNA j.d.o.o., OIB 97669564322, Čretski odvojak 13, 10000 Zagreb</izvorni_sadrzaj>
    <derivirana_varijabla naziv="DomainObject.Predmet.ProtustrankaWithAdressOIB_1">LANA VESNA j.d.o.o., OIB 97669564322, Čretski odvojak 13, 10000 Zagreb</derivirana_varijabla>
  </DomainObject.Predmet.ProtustrankaWithAdressOIB>
  <DomainObject.Predmet.ProtustrankaNazivFormated>
    <izvorni_sadrzaj>LANA VESNA j.d.o.o.</izvorni_sadrzaj>
    <derivirana_varijabla naziv="DomainObject.Predmet.ProtustrankaNazivFormated_1">LANA VESNA j.d.o.o.</derivirana_varijabla>
  </DomainObject.Predmet.ProtustrankaNazivFormated>
  <DomainObject.Predmet.ProtustrankaNazivFormatedOIB>
    <izvorni_sadrzaj>LANA VESNA j.d.o.o., OIB 97669564322</izvorni_sadrzaj>
    <derivirana_varijabla naziv="DomainObject.Predmet.ProtustrankaNazivFormatedOIB_1">LANA VESNA j.d.o.o., OIB 97669564322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LANA VESNA j.d.o.o. zastupanog po punomoćniku Vesna Basić</item>
    </izvorni_sadrzaj>
    <derivirana_varijabla naziv="DomainObject.Predmet.ProtuStrankaListFormated_1">
      <item>LANA VESNA j.d.o.o. zastupanog po punomoćniku Vesna Basić</item>
    </derivirana_varijabla>
  </DomainObject.Predmet.ProtuStrankaListFormated>
  <DomainObject.Predmet.ProtuStrankaListFormatedOIB>
    <izvorni_sadrzaj>
      <item>LANA VESNA j.d.o.o., OIB 97669564322 zastupanog po punomoćniku Vesna Basić</item>
    </izvorni_sadrzaj>
    <derivirana_varijabla naziv="DomainObject.Predmet.ProtuStrankaListFormatedOIB_1">
      <item>LANA VESNA j.d.o.o., OIB 97669564322 zastupanog po punomoćniku Vesna Basić</item>
    </derivirana_varijabla>
  </DomainObject.Predmet.ProtuStrankaListFormatedOIB>
  <DomainObject.Predmet.ProtuStrankaListFormatedWithAdress>
    <izvorni_sadrzaj>
      <item>LANA VESNA j.d.o.o., Čretski odvojak 13, 10000 Zagreb zastupanog po punomoćniku Vesna Basić</item>
    </izvorni_sadrzaj>
    <derivirana_varijabla naziv="DomainObject.Predmet.ProtuStrankaListFormatedWithAdress_1">
      <item>LANA VESNA j.d.o.o., Čretski odvojak 13, 10000 Zagreb zastupanog po punomoćniku Vesna Basić</item>
    </derivirana_varijabla>
  </DomainObject.Predmet.ProtuStrankaListFormatedWithAdress>
  <DomainObject.Predmet.ProtuStrankaListFormatedWithAdressOIB>
    <izvorni_sadrzaj>
      <item>LANA VESNA j.d.o.o., OIB 97669564322, Čretski odvojak 13, 10000 Zagreb zastupanog po punomoćniku Vesna Basić</item>
    </izvorni_sadrzaj>
    <derivirana_varijabla naziv="DomainObject.Predmet.ProtuStrankaListFormatedWithAdressOIB_1">
      <item>LANA VESNA j.d.o.o., OIB 97669564322, Čretski odvojak 13, 10000 Zagreb zastupanog po punomoćniku Vesna Basić</item>
    </derivirana_varijabla>
  </DomainObject.Predmet.ProtuStrankaListFormatedWithAdressOIB>
  <DomainObject.Predmet.ProtuStrankaListNazivFormated>
    <izvorni_sadrzaj>
      <item>LANA VESNA j.d.o.o.</item>
    </izvorni_sadrzaj>
    <derivirana_varijabla naziv="DomainObject.Predmet.ProtuStrankaListNazivFormated_1">
      <item>LANA VESNA j.d.o.o.</item>
    </derivirana_varijabla>
  </DomainObject.Predmet.ProtuStrankaListNazivFormated>
  <DomainObject.Predmet.ProtuStrankaListNazivFormatedOIB>
    <izvorni_sadrzaj>
      <item>LANA VESNA j.d.o.o., OIB 97669564322</item>
    </izvorni_sadrzaj>
    <derivirana_varijabla naziv="DomainObject.Predmet.ProtuStrankaListNazivFormatedOIB_1">
      <item>LANA VESNA j.d.o.o., OIB 97669564322</item>
    </derivirana_varijabla>
  </DomainObject.Predmet.ProtuStrankaListNazivFormatedOIB>
  <DomainObject.Predmet.OstaliListFormated>
    <izvorni_sadrzaj>
      <item>Vesna Basić punomoćnik sudionika u postupku LANA VESNA j.d.o.o.</item>
    </izvorni_sadrzaj>
    <derivirana_varijabla naziv="DomainObject.Predmet.OstaliListFormated_1">
      <item>Vesna Basić punomoćnik sudionika u postupku LANA VESNA j.d.o.o.</item>
    </derivirana_varijabla>
  </DomainObject.Predmet.OstaliListFormated>
  <DomainObject.Predmet.OstaliListFormatedOIB>
    <izvorni_sadrzaj>
      <item>Vesna Basić, OIB 02843877660 punomoćnik sudionika u postupku LANA VESNA j.d.o.o.</item>
    </izvorni_sadrzaj>
    <derivirana_varijabla naziv="DomainObject.Predmet.OstaliListFormatedOIB_1">
      <item>Vesna Basić, OIB 02843877660 punomoćnik sudionika u postupku LANA VESNA j.d.o.o.</item>
    </derivirana_varijabla>
  </DomainObject.Predmet.OstaliListFormatedOIB>
  <DomainObject.Predmet.OstaliListFormatedWithAdress>
    <izvorni_sadrzaj>
      <item>Vesna Basić, Čretski Odvojak 13, 10000 Zagreb punomoćnik sudionika u postupku LANA VESNA j.d.o.o.</item>
    </izvorni_sadrzaj>
    <derivirana_varijabla naziv="DomainObject.Predmet.OstaliListFormatedWithAdress_1">
      <item>Vesna Basić, Čretski Odvojak 13, 10000 Zagreb punomoćnik sudionika u postupku LANA VESNA j.d.o.o.</item>
    </derivirana_varijabla>
  </DomainObject.Predmet.OstaliListFormatedWithAdress>
  <DomainObject.Predmet.OstaliListFormatedWithAdressOIB>
    <izvorni_sadrzaj>
      <item>Vesna Basić, OIB 02843877660, Čretski Odvojak 13, 10000 Zagreb punomoćnik sudionika u postupku LANA VESNA j.d.o.o.</item>
    </izvorni_sadrzaj>
    <derivirana_varijabla naziv="DomainObject.Predmet.OstaliListFormatedWithAdressOIB_1">
      <item>Vesna Basić, OIB 02843877660, Čretski Odvojak 13, 10000 Zagreb punomoćnik sudionika u postupku LANA VESNA j.d.o.o.</item>
    </derivirana_varijabla>
  </DomainObject.Predmet.OstaliListFormatedWithAdressOIB>
  <DomainObject.Predmet.OstaliListNazivFormated>
    <izvorni_sadrzaj>
      <item>Vesna Basić</item>
    </izvorni_sadrzaj>
    <derivirana_varijabla naziv="DomainObject.Predmet.OstaliListNazivFormated_1">
      <item>Vesna Basić</item>
    </derivirana_varijabla>
  </DomainObject.Predmet.OstaliListNazivFormated>
  <DomainObject.Predmet.OstaliListNazivFormatedOIB>
    <izvorni_sadrzaj>
      <item>Vesna Basić, OIB 02843877660</item>
    </izvorni_sadrzaj>
    <derivirana_varijabla naziv="DomainObject.Predmet.OstaliListNazivFormatedOIB_1">
      <item>Vesna Basić, OIB 02843877660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LANA VESNA j.d.o.o.</izvorni_sadrzaj>
    <derivirana_varijabla naziv="DomainObject.Predmet.ProtustrankaIDrugi_1">LANA VESNA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LANA VESNA j.d.o.o., OIB 97669564322, Čretski odvojak 13, 10000 Zagreb</izvorni_sadrzaj>
    <derivirana_varijabla naziv="DomainObject.Predmet.ProtustrankaIDrugiAdressOIB_1">LANA VESNA j.d.o.o., OIB 97669564322, Čretski odvojak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LANA VESNA j.d.o.o.</item>
      <item>Vesna Basić</item>
    </izvorni_sadrzaj>
    <derivirana_varijabla naziv="DomainObject.Predmet.SudioniciListNaziv_1">
      <item>FINA Regionalni centar Zagreb</item>
      <item>LANA VESNA j.d.o.o.</item>
      <item>Vesna Basić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LANA VESNA j.d.o.o., OIB 97669564322, Čretski odvojak 13,10000 Zagreb</item>
      <item>Vesna Basić, OIB 02843877660, Čretski Odvojak 13,10000 Zagreb</item>
    </izvorni_sadrzaj>
    <derivirana_varijabla naziv="DomainObject.Predmet.SudioniciListAdressOIB_1">
      <item>FINA Regionalni centar Zagreb, OIB 85821130368, Trg svibanjskih žrtava 1995. 1,10000 Zagreb</item>
      <item>LANA VESNA j.d.o.o., OIB 97669564322, Čretski odvojak 13,10000 Zagreb</item>
      <item>Vesna Basić, OIB 02843877660, Čretski Odvojak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97669564322</item>
      <item>, OIB 02843877660</item>
    </izvorni_sadrzaj>
    <derivirana_varijabla naziv="DomainObject.Predmet.SudioniciListNazivOIB_1">
      <item>, OIB 85821130368</item>
      <item>, OIB 97669564322</item>
      <item>, OIB 02843877660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503</properties:Words>
  <properties:Characters>2628</properties:Characters>
  <properties:Lines>74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2017-04-07T11:49:00Z</dcterms:created>
  <dc:creator>ilukac</dc:creator>
  <cp:lastModifiedBy>Mirjana Gašparić</cp:lastModifiedBy>
  <cp:lastPrinted>2017-04-14T06:18:00Z</cp:lastPrinted>
  <dcterms:modified xmlns:xsi="http://www.w3.org/2001/XMLSchema-instance" xsi:type="dcterms:W3CDTF">2017-04-14T06:19:00Z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