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c1b8e" w14:paraId="e3c1b8e" w:rsidRDefault="0021110F" w:rsidP="0021110F" w:rsidR="0021110F" w:rsidRPr="00A0759C">
      <w:pPr>
        <w15:collapsed w:val="false"/>
        <w:rPr>
          <w:b/>
          <w:sz w:val="16"/>
          <w:szCs w:val="16"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21110F" w:rsidP="0021110F" w:rsidR="0021110F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ab/>
        <w:t xml:space="preserve">     2 St-909/20</w:t>
      </w:r>
      <w:r w:rsidRPr="000F1E89">
        <w:t>1</w:t>
      </w:r>
      <w:r>
        <w:t>6</w:t>
      </w:r>
      <w:r w:rsidRPr="000F1E89">
        <w:t>-</w:t>
      </w:r>
      <w:r>
        <w:t>67</w:t>
      </w:r>
    </w:p>
    <w:p w:rsidRDefault="0021110F" w:rsidP="0021110F" w:rsidR="0021110F">
      <w:r w:rsidRPr="0047448E">
        <w:t xml:space="preserve"> TRGOVAČKI SUD U </w:t>
      </w:r>
      <w:r>
        <w:t xml:space="preserve">PAZINU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21110F" w:rsidP="0021110F" w:rsidR="0021110F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21110F" w:rsidP="0021110F" w:rsidR="0021110F">
      <w:pPr>
        <w:jc w:val="both"/>
      </w:pPr>
    </w:p>
    <w:p w:rsidRDefault="0021110F" w:rsidP="0021110F" w:rsidR="0021110F">
      <w:pPr>
        <w:jc w:val="both"/>
      </w:pPr>
    </w:p>
    <w:p w:rsidRDefault="0021110F" w:rsidP="0021110F" w:rsidR="0021110F">
      <w:pPr>
        <w:jc w:val="both"/>
      </w:pPr>
    </w:p>
    <w:p w:rsidRDefault="0021110F" w:rsidP="0021110F" w:rsidR="0021110F">
      <w:pPr>
        <w:jc w:val="both"/>
      </w:pPr>
    </w:p>
    <w:p w:rsidRDefault="0021110F" w:rsidP="0021110F" w:rsidR="0021110F">
      <w:pPr>
        <w:jc w:val="both"/>
      </w:pPr>
    </w:p>
    <w:p w:rsidRDefault="0021110F" w:rsidP="0021110F" w:rsidR="0021110F" w:rsidRPr="000A5889">
      <w:pPr>
        <w:jc w:val="both"/>
      </w:pPr>
    </w:p>
    <w:p w:rsidRDefault="0021110F" w:rsidP="0021110F" w:rsidR="0021110F" w:rsidRPr="00F02253">
      <w:pPr>
        <w:ind w:firstLine="708"/>
        <w:jc w:val="both"/>
      </w:pPr>
      <w:r w:rsidRPr="000A5889">
        <w:t xml:space="preserve">Trgovački sud u Pazinu, po stečajnom sucu Adrijani Labinjan Skok, </w:t>
      </w:r>
      <w:r>
        <w:t>u stečajnom postupku</w:t>
      </w:r>
      <w:r w:rsidRPr="000A5889">
        <w:t xml:space="preserve"> nad </w:t>
      </w:r>
      <w:r w:rsidRPr="008224A3">
        <w:t xml:space="preserve">stečajnim dužnikom </w:t>
      </w:r>
      <w:r w:rsidRPr="00C61709">
        <w:t xml:space="preserve">J. V. D. d. o. o. u stečaju, Umag, </w:t>
      </w:r>
      <w:proofErr w:type="spellStart"/>
      <w:r w:rsidRPr="00C61709">
        <w:t>Petrovija</w:t>
      </w:r>
      <w:proofErr w:type="spellEnd"/>
      <w:r w:rsidRPr="00C61709">
        <w:t>, Uljarska 10, OIB 01431851919</w:t>
      </w:r>
      <w:r w:rsidRPr="00F02253">
        <w:t xml:space="preserve">, </w:t>
      </w:r>
      <w:r>
        <w:t>27. rujna 2018</w:t>
      </w:r>
      <w:r w:rsidRPr="000F1E89">
        <w:t>. doni</w:t>
      </w:r>
      <w:r w:rsidRPr="00F02253">
        <w:t>o je slijedeći</w:t>
      </w:r>
    </w:p>
    <w:p w:rsidRDefault="0021110F" w:rsidP="0021110F" w:rsidR="0021110F" w:rsidRPr="00F02253">
      <w:pPr>
        <w:jc w:val="both"/>
      </w:pPr>
    </w:p>
    <w:p w:rsidRDefault="0021110F" w:rsidP="0021110F" w:rsidR="0021110F" w:rsidRPr="00F02253"/>
    <w:p w:rsidRDefault="0021110F" w:rsidP="0021110F" w:rsidR="0021110F" w:rsidRPr="00F02253">
      <w:pPr>
        <w:jc w:val="center"/>
      </w:pPr>
      <w:r w:rsidRPr="00F02253">
        <w:t xml:space="preserve">Z A K LJ U Č A K </w:t>
      </w:r>
    </w:p>
    <w:p w:rsidRDefault="0021110F" w:rsidP="0021110F" w:rsidR="0021110F" w:rsidRPr="00F02253"/>
    <w:p w:rsidRDefault="0021110F" w:rsidP="0021110F" w:rsidR="0021110F" w:rsidRPr="00F02253"/>
    <w:p w:rsidRDefault="0021110F" w:rsidP="0021110F" w:rsidR="0021110F">
      <w:pPr>
        <w:jc w:val="both"/>
      </w:pPr>
      <w:r>
        <w:tab/>
        <w:t>I.</w:t>
      </w:r>
      <w:r>
        <w:tab/>
        <w:t>U stečajnom postupku</w:t>
      </w:r>
      <w:r w:rsidRPr="00862BED">
        <w:t xml:space="preserve"> </w:t>
      </w:r>
      <w:r w:rsidRPr="000A5889">
        <w:t xml:space="preserve">nad </w:t>
      </w:r>
      <w:r w:rsidRPr="008224A3">
        <w:t xml:space="preserve">stečajnim dužnikom </w:t>
      </w:r>
      <w:r w:rsidRPr="00C61709">
        <w:t xml:space="preserve">J. V. D. d. o. o. u stečaju, Umag, </w:t>
      </w:r>
      <w:proofErr w:type="spellStart"/>
      <w:r w:rsidRPr="00C61709">
        <w:t>Petrovija</w:t>
      </w:r>
      <w:proofErr w:type="spellEnd"/>
      <w:r w:rsidRPr="00C61709">
        <w:t>, Uljarska 10, OIB 01431851919</w:t>
      </w:r>
      <w:r>
        <w:t>, stečajna upraviteljica podnijela je 27. rujna 2018. prijavu o nedostatnosti stečajne mase za namirenje troškova stečajnog postupka i za ispunjenje ostalih obveza stečajne mase, koja se objavljuje na e-Oglasnoj ploči ovoga suda.</w:t>
      </w:r>
    </w:p>
    <w:p w:rsidRDefault="0021110F" w:rsidP="0021110F" w:rsidR="0021110F">
      <w:pPr>
        <w:jc w:val="both"/>
      </w:pPr>
    </w:p>
    <w:p w:rsidRDefault="0021110F" w:rsidP="0021110F" w:rsidR="0021110F" w:rsidRPr="00F02253">
      <w:pPr>
        <w:jc w:val="both"/>
      </w:pPr>
      <w:r>
        <w:tab/>
        <w:t>II.</w:t>
      </w:r>
      <w:r>
        <w:tab/>
        <w:t>Stečajni vjerovnici i vjerovnici ostalih obveza stečajne mase mogu se očitovati o prijavi.</w:t>
      </w:r>
    </w:p>
    <w:p w:rsidRDefault="0021110F" w:rsidP="0021110F" w:rsidR="0021110F" w:rsidRPr="00F02253">
      <w:pPr>
        <w:jc w:val="both"/>
      </w:pPr>
    </w:p>
    <w:p w:rsidRDefault="0021110F" w:rsidP="0021110F" w:rsidR="0021110F">
      <w:pPr>
        <w:jc w:val="both"/>
      </w:pPr>
    </w:p>
    <w:p w:rsidRDefault="0021110F" w:rsidP="0021110F" w:rsidR="0021110F" w:rsidRPr="00F02253">
      <w:pPr>
        <w:jc w:val="both"/>
      </w:pPr>
    </w:p>
    <w:p w:rsidRDefault="0021110F" w:rsidP="0021110F" w:rsidR="0021110F" w:rsidRPr="000F1E89">
      <w:pPr>
        <w:jc w:val="center"/>
      </w:pPr>
      <w:r w:rsidRPr="00F02253">
        <w:t>U Pazi</w:t>
      </w:r>
      <w:r w:rsidRPr="000F1E89">
        <w:t xml:space="preserve">nu </w:t>
      </w:r>
      <w:r>
        <w:t>27. rujna 2018.</w:t>
      </w:r>
    </w:p>
    <w:p w:rsidRDefault="0021110F" w:rsidP="0021110F" w:rsidR="0021110F" w:rsidRPr="00F02253">
      <w:pPr>
        <w:jc w:val="both"/>
      </w:pPr>
      <w:r w:rsidRPr="00F02253">
        <w:tab/>
      </w:r>
      <w:r w:rsidRPr="00F02253">
        <w:tab/>
      </w:r>
      <w:r w:rsidRPr="00F02253">
        <w:tab/>
      </w:r>
      <w:r w:rsidRPr="00F02253">
        <w:tab/>
      </w:r>
      <w:r w:rsidRPr="00F02253">
        <w:tab/>
      </w:r>
      <w:r w:rsidRPr="00F02253">
        <w:tab/>
      </w:r>
      <w:r w:rsidRPr="00F02253">
        <w:tab/>
      </w:r>
      <w:r w:rsidRPr="00F02253">
        <w:tab/>
      </w:r>
    </w:p>
    <w:p w:rsidRDefault="0021110F" w:rsidP="0021110F" w:rsidR="0021110F" w:rsidRPr="00F02253">
      <w:pPr>
        <w:jc w:val="both"/>
      </w:pPr>
    </w:p>
    <w:p w:rsidRDefault="0021110F" w:rsidP="0021110F" w:rsidR="0021110F" w:rsidRPr="002848A4">
      <w:pPr>
        <w:jc w:val="both"/>
      </w:pP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>
        <w:t xml:space="preserve">        Stečajna sutkinja</w:t>
      </w:r>
    </w:p>
    <w:p w:rsidRDefault="0021110F" w:rsidP="0021110F" w:rsidR="0021110F" w:rsidRPr="002848A4">
      <w:pPr>
        <w:jc w:val="both"/>
      </w:pP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  <w:t xml:space="preserve">          </w:t>
      </w:r>
      <w:r>
        <w:t>Adrijana Labinjan Skok, v.r.</w:t>
      </w:r>
    </w:p>
    <w:p w:rsidRDefault="0021110F" w:rsidP="0021110F" w:rsidR="0021110F" w:rsidRPr="002848A4">
      <w:pPr>
        <w:jc w:val="both"/>
      </w:pPr>
    </w:p>
    <w:p w:rsidRDefault="0021110F" w:rsidP="0021110F" w:rsidR="0021110F">
      <w:pPr>
        <w:jc w:val="both"/>
      </w:pPr>
    </w:p>
    <w:p w:rsidRDefault="0021110F" w:rsidP="0021110F" w:rsidR="0021110F">
      <w:pPr>
        <w:jc w:val="both"/>
      </w:pPr>
    </w:p>
    <w:p w:rsidRDefault="0021110F" w:rsidP="0021110F" w:rsidR="0021110F" w:rsidRPr="002848A4">
      <w:pPr>
        <w:jc w:val="both"/>
      </w:pPr>
    </w:p>
    <w:p w:rsidRDefault="0021110F" w:rsidP="0021110F" w:rsidR="0021110F" w:rsidRPr="002848A4">
      <w:pPr>
        <w:jc w:val="both"/>
      </w:pPr>
    </w:p>
    <w:p w:rsidRDefault="0021110F" w:rsidP="0021110F" w:rsidR="0021110F" w:rsidRPr="002848A4">
      <w:pPr>
        <w:jc w:val="both"/>
      </w:pPr>
      <w:r w:rsidRPr="002848A4">
        <w:t>UPUTA O PRAVNOM LIJEKU</w:t>
      </w:r>
      <w:r>
        <w:t>:</w:t>
      </w:r>
    </w:p>
    <w:p w:rsidRDefault="0021110F" w:rsidP="0021110F" w:rsidR="0021110F" w:rsidRPr="002848A4">
      <w:pPr>
        <w:jc w:val="both"/>
      </w:pPr>
      <w:r w:rsidRPr="002848A4">
        <w:t xml:space="preserve">Protiv zaključka </w:t>
      </w:r>
      <w:r>
        <w:t>nije dopušten pravni lijek (čl. 19</w:t>
      </w:r>
      <w:r w:rsidRPr="002848A4">
        <w:t xml:space="preserve">. st. </w:t>
      </w:r>
      <w:r>
        <w:t>7</w:t>
      </w:r>
      <w:r w:rsidRPr="002848A4">
        <w:t>. Stečajnog zakona</w:t>
      </w:r>
      <w:r>
        <w:t>,</w:t>
      </w:r>
      <w:r w:rsidRPr="00141531">
        <w:t xml:space="preserve"> </w:t>
      </w:r>
      <w:r>
        <w:t>NN 71/15</w:t>
      </w:r>
      <w:r w:rsidRPr="002848A4">
        <w:t>).</w:t>
      </w:r>
    </w:p>
    <w:p w:rsidRDefault="0021110F" w:rsidP="0021110F" w:rsidR="0021110F" w:rsidRPr="002848A4">
      <w:pPr>
        <w:jc w:val="both"/>
      </w:pPr>
    </w:p>
    <w:p w:rsidRDefault="0021110F" w:rsidP="0021110F" w:rsidR="0021110F" w:rsidRPr="002848A4">
      <w:pPr>
        <w:jc w:val="both"/>
      </w:pPr>
      <w:r w:rsidRPr="002848A4">
        <w:t>DNA:</w:t>
      </w:r>
    </w:p>
    <w:p w:rsidRDefault="0021110F" w:rsidP="0021110F" w:rsidR="00500701">
      <w:pPr>
        <w:jc w:val="both"/>
      </w:pPr>
      <w:r>
        <w:t>- e-Oglasna ploča 8 dana</w:t>
      </w:r>
    </w:p>
    <w:sectPr w:rsidSect="00607F09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E95" w:rsidR="00000000">
      <w:r>
        <w:separator/>
      </w:r>
    </w:p>
  </w:endnote>
  <w:endnote w:id="0" w:type="continuationSeparator">
    <w:p w:rsidRDefault="00235E95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E95" w:rsidR="00000000">
      <w:r>
        <w:separator/>
      </w:r>
    </w:p>
  </w:footnote>
  <w:footnote w:id="0" w:type="continuationSeparator">
    <w:p w:rsidRDefault="00235E95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10F" w:rsidP="002848A4" w:rsidR="002848A4" w:rsidRPr="002848A4">
    <w:pPr>
      <w:jc w:val="right"/>
    </w:pPr>
    <w:r>
      <w:t>Posl.br.: 2 St-75/15-3</w:t>
    </w:r>
  </w:p>
  <w:p w:rsidRDefault="00235E95" w:rsidR="002848A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10F"/>
    <w:rsid w:val="0021110F"/>
    <w:rsid w:val="00235E95"/>
    <w:rsid w:val="00554328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110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1110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1110F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11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110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5E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E95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E95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E95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E95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110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1110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1110F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11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110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5E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E95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E95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E95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E95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uz spis se nalazi i plavi registrator predan na 
izvj. i isp. ročištu 16.5.17.</izvorni_sadrzaj>
    <derivirana_varijabla naziv="DomainObject.Predmet.Opis_1">uz spis se nalazi i plavi registrator predan na 
izvj. i isp. ročištu 16.5.17.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St-909/2016</izvorni_sadrzaj>
    <derivirana_varijabla naziv="DomainObject.Predmet.OznakaBroj_1">St-909/2016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4.6.2018. u pisarnicu se 
šalje samo spis, registrator
u ref 2</izvorni_sadrzaj>
    <derivirana_varijabla naziv="DomainObject.Predmet.PrimjedbaSuca_1">od 4.6.2018. u pisarnicu se 
šalje samo spis, registrator
u ref 2</derivirana_varijabla>
  </DomainObject.Predmet.PrimjedbaSuca>
  <DomainObject.Predmet.ProtustrankaFormated>
    <izvorni_sadrzaj>  J. V. D. d.o.o. UMAG</izvorni_sadrzaj>
    <derivirana_varijabla naziv="DomainObject.Predmet.ProtustrankaFormated_1">  J. V. D. d.o.o. UMAG</derivirana_varijabla>
  </DomainObject.Predmet.ProtustrankaFormated>
  <DomainObject.Predmet.ProtustrankaFormatedOIB>
    <izvorni_sadrzaj>  J. V. D. d.o.o. UMAG, OIB 01431851919</izvorni_sadrzaj>
    <derivirana_varijabla naziv="DomainObject.Predmet.ProtustrankaFormatedOIB_1">  J. V. D. d.o.o. UMAG, OIB 01431851919</derivirana_varijabla>
  </DomainObject.Predmet.ProtustrankaFormatedOIB>
  <DomainObject.Predmet.ProtustrankaFormatedWithAdress>
    <izvorni_sadrzaj> J. V. D. d.o.o. UMAG, Petrovija, Uljarska 10, 52470 Umag</izvorni_sadrzaj>
    <derivirana_varijabla naziv="DomainObject.Predmet.ProtustrankaFormatedWithAdress_1"> J. V. D. d.o.o. UMAG, Petrovija, Uljarska 10, 52470 Umag</derivirana_varijabla>
  </DomainObject.Predmet.ProtustrankaFormatedWithAdress>
  <DomainObject.Predmet.ProtustrankaFormatedWithAdressOIB>
    <izvorni_sadrzaj> J. V. D. d.o.o. UMAG, OIB 01431851919, Petrovija, Uljarska 10, 52470 Umag</izvorni_sadrzaj>
    <derivirana_varijabla naziv="DomainObject.Predmet.ProtustrankaFormatedWithAdressOIB_1"> J. V. D. d.o.o. UMAG, OIB 01431851919, Petrovija, Uljarska 10, 52470 Umag</derivirana_varijabla>
  </DomainObject.Predmet.ProtustrankaFormatedWithAdressOIB>
  <DomainObject.Predmet.ProtustrankaWithAdress>
    <izvorni_sadrzaj>J. V. D. d.o.o. UMAG Petrovija, Uljarska 10, 52470 Umag</izvorni_sadrzaj>
    <derivirana_varijabla naziv="DomainObject.Predmet.ProtustrankaWithAdress_1">J. V. D. d.o.o. UMAG Petrovija, Uljarska 10, 52470 Umag</derivirana_varijabla>
  </DomainObject.Predmet.ProtustrankaWithAdress>
  <DomainObject.Predmet.ProtustrankaWithAdressOIB>
    <izvorni_sadrzaj>J. V. D. d.o.o. UMAG, OIB 01431851919, Petrovija, Uljarska 10, 52470 Umag</izvorni_sadrzaj>
    <derivirana_varijabla naziv="DomainObject.Predmet.ProtustrankaWithAdressOIB_1">J. V. D. d.o.o. UMAG, OIB 01431851919, Petrovija, Uljarska 10, 52470 Umag</derivirana_varijabla>
  </DomainObject.Predmet.ProtustrankaWithAdressOIB>
  <DomainObject.Predmet.ProtustrankaNazivFormated>
    <izvorni_sadrzaj>J. V. D. d.o.o. UMAG</izvorni_sadrzaj>
    <derivirana_varijabla naziv="DomainObject.Predmet.ProtustrankaNazivFormated_1">J. V. D. d.o.o. UMAG</derivirana_varijabla>
  </DomainObject.Predmet.ProtustrankaNazivFormated>
  <DomainObject.Predmet.ProtustrankaNazivFormatedOIB>
    <izvorni_sadrzaj>J. V. D. d.o.o. UMAG, OIB 01431851919</izvorni_sadrzaj>
    <derivirana_varijabla naziv="DomainObject.Predmet.ProtustrankaNazivFormatedOIB_1">J. V. D. d.o.o. UMAG, OIB 01431851919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UMAG, UMAG</izvorni_sadrzaj>
    <derivirana_varijabla naziv="DomainObject.Predmet.StrankaFormated_1">  GRAD UMAG, UMAG</derivirana_varijabla>
  </DomainObject.Predmet.StrankaFormated>
  <DomainObject.Predmet.StrankaFormatedOIB>
    <izvorni_sadrzaj>  GRAD UMAG, UMAG, OIB 84097228497</izvorni_sadrzaj>
    <derivirana_varijabla naziv="DomainObject.Predmet.StrankaFormatedOIB_1">  GRAD UMAG, UMAG, OIB 84097228497</derivirana_varijabla>
  </DomainObject.Predmet.StrankaFormatedOIB>
  <DomainObject.Predmet.StrankaFormatedWithAdress>
    <izvorni_sadrzaj> GRAD UMAG, UMAG, G. Garibaldi 6, 52470 Umag</izvorni_sadrzaj>
    <derivirana_varijabla naziv="DomainObject.Predmet.StrankaFormatedWithAdress_1"> GRAD UMAG, UMAG, G. Garibaldi 6, 52470 Umag</derivirana_varijabla>
  </DomainObject.Predmet.StrankaFormatedWithAdress>
  <DomainObject.Predmet.StrankaFormatedWithAdressOIB>
    <izvorni_sadrzaj> GRAD UMAG, UMAG, OIB 84097228497, G. Garibaldi 6, 52470 Umag</izvorni_sadrzaj>
    <derivirana_varijabla naziv="DomainObject.Predmet.StrankaFormatedWithAdressOIB_1"> GRAD UMAG, UMAG, OIB 84097228497, G. Garibaldi 6, 52470 Umag</derivirana_varijabla>
  </DomainObject.Predmet.StrankaFormatedWithAdressOIB>
  <DomainObject.Predmet.StrankaWithAdress>
    <izvorni_sadrzaj>GRAD UMAG, UMAG G. Garibaldi 6,52470 Umag</izvorni_sadrzaj>
    <derivirana_varijabla naziv="DomainObject.Predmet.StrankaWithAdress_1">GRAD UMAG, UMAG G. Garibaldi 6,52470 Umag</derivirana_varijabla>
  </DomainObject.Predmet.StrankaWithAdress>
  <DomainObject.Predmet.StrankaWithAdressOIB>
    <izvorni_sadrzaj>GRAD UMAG, UMAG, OIB 84097228497, G. Garibaldi 6,52470 Umag</izvorni_sadrzaj>
    <derivirana_varijabla naziv="DomainObject.Predmet.StrankaWithAdressOIB_1">GRAD UMAG, UMAG, OIB 84097228497, G. Garibaldi 6,52470 Umag</derivirana_varijabla>
  </DomainObject.Predmet.StrankaWithAdressOIB>
  <DomainObject.Predmet.StrankaNazivFormated>
    <izvorni_sadrzaj>GRAD UMAG, UMAG</izvorni_sadrzaj>
    <derivirana_varijabla naziv="DomainObject.Predmet.StrankaNazivFormated_1">GRAD UMAG, UMAG</derivirana_varijabla>
  </DomainObject.Predmet.StrankaNazivFormated>
  <DomainObject.Predmet.StrankaNazivFormatedOIB>
    <izvorni_sadrzaj>GRAD UMAG, UMAG, OIB 84097228497</izvorni_sadrzaj>
    <derivirana_varijabla naziv="DomainObject.Predmet.StrankaNazivFormatedOIB_1">GRAD UMAG, UMAG, OIB 84097228497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165164.90</izvorni_sadrzaj>
    <derivirana_varijabla naziv="DomainObject.Predmet.TrenutnaVrijednost_1">165164.90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GRAD UMAG, UMAG</item>
    </izvorni_sadrzaj>
    <derivirana_varijabla naziv="DomainObject.Predmet.StrankaListFormated_1">
      <item>GRAD UMAG, UMAG</item>
    </derivirana_varijabla>
  </DomainObject.Predmet.StrankaListFormated>
  <DomainObject.Predmet.StrankaListFormatedOIB>
    <izvorni_sadrzaj>
      <item>GRAD UMAG, UMAG, OIB 84097228497</item>
    </izvorni_sadrzaj>
    <derivirana_varijabla naziv="DomainObject.Predmet.StrankaListFormatedOIB_1">
      <item>GRAD UMAG, UMAG, OIB 84097228497</item>
    </derivirana_varijabla>
  </DomainObject.Predmet.StrankaListFormatedOIB>
  <DomainObject.Predmet.StrankaListFormatedWithAdress>
    <izvorni_sadrzaj>
      <item>GRAD UMAG, UMAG, G. Garibaldi 6, 52470 Umag</item>
    </izvorni_sadrzaj>
    <derivirana_varijabla naziv="DomainObject.Predmet.StrankaListFormatedWithAdress_1">
      <item>GRAD UMAG, UMAG, G. Garibaldi 6, 52470 Umag</item>
    </derivirana_varijabla>
  </DomainObject.Predmet.StrankaListFormatedWithAdress>
  <DomainObject.Predmet.StrankaListFormatedWithAdressOIB>
    <izvorni_sadrzaj>
      <item>GRAD UMAG, UMAG, OIB 84097228497, G. Garibaldi 6, 52470 Umag</item>
    </izvorni_sadrzaj>
    <derivirana_varijabla naziv="DomainObject.Predmet.StrankaListFormatedWithAdressOIB_1">
      <item>GRAD UMAG, UMAG, OIB 84097228497, G. Garibaldi 6, 52470 Umag</item>
    </derivirana_varijabla>
  </DomainObject.Predmet.StrankaListFormatedWithAdressOIB>
  <DomainObject.Predmet.StrankaListNazivFormated>
    <izvorni_sadrzaj>
      <item>GRAD UMAG, UMAG</item>
    </izvorni_sadrzaj>
    <derivirana_varijabla naziv="DomainObject.Predmet.StrankaListNazivFormated_1">
      <item>GRAD UMAG, UMAG</item>
    </derivirana_varijabla>
  </DomainObject.Predmet.StrankaListNazivFormated>
  <DomainObject.Predmet.StrankaListNazivFormatedOIB>
    <izvorni_sadrzaj>
      <item>GRAD UMAG, UMAG, OIB 84097228497</item>
    </izvorni_sadrzaj>
    <derivirana_varijabla naziv="DomainObject.Predmet.StrankaListNazivFormatedOIB_1">
      <item>GRAD UMAG, UMAG, OIB 84097228497</item>
    </derivirana_varijabla>
  </DomainObject.Predmet.StrankaListNazivFormatedOIB>
  <DomainObject.Predmet.ProtuStrankaListFormated>
    <izvorni_sadrzaj>
      <item>J. V. D. d.o.o. UMAG</item>
    </izvorni_sadrzaj>
    <derivirana_varijabla naziv="DomainObject.Predmet.ProtuStrankaListFormated_1">
      <item>J. V. D. d.o.o. UMAG</item>
    </derivirana_varijabla>
  </DomainObject.Predmet.ProtuStrankaListFormated>
  <DomainObject.Predmet.ProtuStrankaListFormatedOIB>
    <izvorni_sadrzaj>
      <item>J. V. D. d.o.o. UMAG, OIB 01431851919</item>
    </izvorni_sadrzaj>
    <derivirana_varijabla naziv="DomainObject.Predmet.ProtuStrankaListFormatedOIB_1">
      <item>J. V. D. d.o.o. UMAG, OIB 01431851919</item>
    </derivirana_varijabla>
  </DomainObject.Predmet.ProtuStrankaListFormatedOIB>
  <DomainObject.Predmet.ProtuStrankaListFormatedWithAdress>
    <izvorni_sadrzaj>
      <item>J. V. D. d.o.o. UMAG, Petrovija, Uljarska 10, 52470 Umag</item>
    </izvorni_sadrzaj>
    <derivirana_varijabla naziv="DomainObject.Predmet.ProtuStrankaListFormatedWithAdress_1">
      <item>J. V. D. d.o.o. UMAG, Petrovija, Uljarska 10, 52470 Umag</item>
    </derivirana_varijabla>
  </DomainObject.Predmet.ProtuStrankaListFormatedWithAdress>
  <DomainObject.Predmet.ProtuStrankaListFormatedWithAdressOIB>
    <izvorni_sadrzaj>
      <item>J. V. D. d.o.o. UMAG, OIB 01431851919, Petrovija, Uljarska 10, 52470 Umag</item>
    </izvorni_sadrzaj>
    <derivirana_varijabla naziv="DomainObject.Predmet.ProtuStrankaListFormatedWithAdressOIB_1">
      <item>J. V. D. d.o.o. UMAG, OIB 01431851919, Petrovija, Uljarska 10, 52470 Umag</item>
    </derivirana_varijabla>
  </DomainObject.Predmet.ProtuStrankaListFormatedWithAdressOIB>
  <DomainObject.Predmet.ProtuStrankaListNazivFormated>
    <izvorni_sadrzaj>
      <item>J. V. D. d.o.o. UMAG</item>
    </izvorni_sadrzaj>
    <derivirana_varijabla naziv="DomainObject.Predmet.ProtuStrankaListNazivFormated_1">
      <item>J. V. D. d.o.o. UMAG</item>
    </derivirana_varijabla>
  </DomainObject.Predmet.ProtuStrankaListNazivFormated>
  <DomainObject.Predmet.ProtuStrankaListNazivFormatedOIB>
    <izvorni_sadrzaj>
      <item>J. V. D. d.o.o. UMAG, OIB 01431851919</item>
    </izvorni_sadrzaj>
    <derivirana_varijabla naziv="DomainObject.Predmet.ProtuStrankaListNazivFormatedOIB_1">
      <item>J. V. D. d.o.o. UMAG, OIB 01431851919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UMAG, UMAG</izvorni_sadrzaj>
    <derivirana_varijabla naziv="DomainObject.Predmet.StrankaIDrugi_1">GRAD UMAG, UMAG</derivirana_varijabla>
  </DomainObject.Predmet.StrankaIDrugi>
  <DomainObject.Predmet.ProtustrankaIDrugi>
    <izvorni_sadrzaj>J. V. D. d.o.o. UMAG</izvorni_sadrzaj>
    <derivirana_varijabla naziv="DomainObject.Predmet.ProtustrankaIDrugi_1">J. V. D. d.o.o. UMAG</derivirana_varijabla>
  </DomainObject.Predmet.ProtustrankaIDrugi>
  <DomainObject.Predmet.StrankaIDrugiAdressOIB>
    <izvorni_sadrzaj>GRAD UMAG, UMAG, OIB 84097228497, G. Garibaldi 6, 52470 Umag</izvorni_sadrzaj>
    <derivirana_varijabla naziv="DomainObject.Predmet.StrankaIDrugiAdressOIB_1">GRAD UMAG, UMAG, OIB 84097228497, G. Garibaldi 6, 52470 Umag</derivirana_varijabla>
  </DomainObject.Predmet.StrankaIDrugiAdressOIB>
  <DomainObject.Predmet.ProtustrankaIDrugiAdressOIB>
    <izvorni_sadrzaj>J. V. D. d.o.o. UMAG, OIB 01431851919, Petrovija, Uljarska 10, 52470 Umag</izvorni_sadrzaj>
    <derivirana_varijabla naziv="DomainObject.Predmet.ProtustrankaIDrugiAdressOIB_1">J. V. D. d.o.o. UMAG, OIB 01431851919, Petrovija, Uljarska 10,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J. V. D. d.o.o. UMAG</item>
      <item>GRAD UMAG, UMAG</item>
    </izvorni_sadrzaj>
    <derivirana_varijabla naziv="DomainObject.Predmet.SudioniciListNaziv_1">
      <item>J. V. D. d.o.o. UMAG</item>
      <item>GRAD UMAG, UMAG</item>
    </derivirana_varijabla>
  </DomainObject.Predmet.SudioniciListNaziv>
  <DomainObject.Predmet.SudioniciListAdressOIB>
    <izvorni_sadrzaj>
      <item>J. V. D. d.o.o. UMAG, OIB 01431851919, Petrovija, Uljarska 10,52470 Umag</item>
      <item>GRAD UMAG, UMAG, OIB 84097228497, G. Garibaldi 6,52470 Umag</item>
    </izvorni_sadrzaj>
    <derivirana_varijabla naziv="DomainObject.Predmet.SudioniciListAdressOIB_1">
      <item>J. V. D. d.o.o. UMAG, OIB 01431851919, Petrovija, Uljarska 10,52470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01431851919</item>
      <item>, OIB 84097228497</item>
    </izvorni_sadrzaj>
    <derivirana_varijabla naziv="DomainObject.Predmet.SudioniciListNazivOIB_1">
      <item>, OIB 01431851919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158</properties:Words>
  <properties:Characters>824</properties:Characters>
  <properties:Lines>43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2018-09-27T08:31:00Z</dcterms:created>
  <dc:creator>Jasmina Matika</dc:creator>
  <cp:lastModifiedBy>Jasmina Matika</cp:lastModifiedBy>
  <dcterms:modified xmlns:xsi="http://www.w3.org/2001/XMLSchema-instance" xsi:type="dcterms:W3CDTF">2018-09-27T09:56:00Z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(St-909-16 - ZAKLJUČAK - OBJAVA PRIJAVE NEDOSTATNOSTI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