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3ea7" w14:paraId="6753ea7" w:rsidRDefault="005D1113" w:rsidP="007A5F16" w:rsidR="003C1D62" w:rsidRPr="005A3A7E">
      <w:pPr>
        <w15:collapsed w:val="false"/>
        <w:rPr>
          <w:szCs w:val="24"/>
          <w:lang w:val="hr-HR"/>
        </w:rPr>
      </w:pPr>
      <w:bookmarkStart w:name="_GoBack" w:id="0"/>
      <w:bookmarkEnd w:id="0"/>
      <w:r w:rsidRPr="005A3A7E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5A3A7E">
      <w:pPr>
        <w:rPr>
          <w:szCs w:val="24"/>
          <w:lang w:val="hr-HR"/>
        </w:rPr>
      </w:pPr>
      <w:r w:rsidRPr="005A3A7E">
        <w:rPr>
          <w:szCs w:val="24"/>
          <w:lang w:val="hr-HR"/>
        </w:rPr>
        <w:t>REPUBLIKA HRVATSKA</w:t>
      </w:r>
    </w:p>
    <w:p w:rsidRDefault="007A5F16" w:rsidP="007A5F16" w:rsidR="007A5F16" w:rsidRPr="005A3A7E">
      <w:pPr>
        <w:rPr>
          <w:szCs w:val="24"/>
          <w:lang w:val="hr-HR"/>
        </w:rPr>
      </w:pPr>
      <w:r w:rsidRPr="005A3A7E">
        <w:rPr>
          <w:szCs w:val="24"/>
          <w:lang w:val="hr-HR"/>
        </w:rPr>
        <w:t>TRGOVAČKI SUD U ZAGREBU</w:t>
      </w:r>
    </w:p>
    <w:p w:rsidRDefault="00DE5CE3" w:rsidP="007A5F16" w:rsidR="00F02B30" w:rsidRPr="005A3A7E">
      <w:pPr>
        <w:rPr>
          <w:szCs w:val="24"/>
          <w:lang w:val="hr-HR"/>
        </w:rPr>
      </w:pPr>
      <w:r w:rsidRPr="005A3A7E">
        <w:rPr>
          <w:szCs w:val="24"/>
          <w:lang w:val="hr-HR"/>
        </w:rPr>
        <w:t>Zagreb, Petrinjska 8</w:t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="00873B7A" w:rsidRPr="005A3A7E">
        <w:rPr>
          <w:szCs w:val="24"/>
          <w:lang w:val="hr-HR"/>
        </w:rPr>
        <w:tab/>
      </w:r>
      <w:r w:rsidR="001144D8" w:rsidRPr="005A3A7E">
        <w:rPr>
          <w:szCs w:val="24"/>
          <w:lang w:val="hr-HR"/>
        </w:rPr>
        <w:t>7 St-</w:t>
      </w:r>
      <w:proofErr w:type="spellStart"/>
      <w:r w:rsidR="00B959E8" w:rsidRPr="005A3A7E">
        <w:rPr>
          <w:szCs w:val="24"/>
          <w:lang w:val="hr-HR"/>
        </w:rPr>
        <w:t>352</w:t>
      </w:r>
      <w:proofErr w:type="spellEnd"/>
      <w:r w:rsidR="00B959E8" w:rsidRPr="005A3A7E">
        <w:rPr>
          <w:szCs w:val="24"/>
          <w:lang w:val="hr-HR"/>
        </w:rPr>
        <w:t>/</w:t>
      </w:r>
      <w:proofErr w:type="spellStart"/>
      <w:r w:rsidR="00B959E8" w:rsidRPr="005A3A7E">
        <w:rPr>
          <w:szCs w:val="24"/>
          <w:lang w:val="hr-HR"/>
        </w:rPr>
        <w:t>10</w:t>
      </w:r>
      <w:proofErr w:type="spellEnd"/>
      <w:r w:rsidR="00B959E8" w:rsidRPr="005A3A7E">
        <w:rPr>
          <w:szCs w:val="24"/>
          <w:lang w:val="hr-HR"/>
        </w:rPr>
        <w:t>-</w:t>
      </w:r>
      <w:proofErr w:type="spellStart"/>
      <w:r w:rsidR="00303220">
        <w:rPr>
          <w:szCs w:val="24"/>
          <w:lang w:val="hr-HR"/>
        </w:rPr>
        <w:t>421</w:t>
      </w:r>
      <w:proofErr w:type="spellEnd"/>
    </w:p>
    <w:p w:rsidRDefault="007A5F16" w:rsidP="007A5F16" w:rsidR="007A5F16" w:rsidRPr="005A3A7E">
      <w:pPr>
        <w:rPr>
          <w:szCs w:val="24"/>
          <w:lang w:val="hr-HR"/>
        </w:rPr>
      </w:pPr>
    </w:p>
    <w:p w:rsidRDefault="00873B7A" w:rsidP="007516BB" w:rsidR="00873B7A" w:rsidRPr="005A3A7E">
      <w:pPr>
        <w:jc w:val="center"/>
        <w:rPr>
          <w:szCs w:val="24"/>
          <w:lang w:val="hr-HR"/>
        </w:rPr>
      </w:pPr>
      <w:r w:rsidRPr="005A3A7E">
        <w:rPr>
          <w:szCs w:val="24"/>
          <w:lang w:val="hr-HR"/>
        </w:rPr>
        <w:t>R E P U B L I K A  H R V A T S K A</w:t>
      </w:r>
    </w:p>
    <w:p w:rsidRDefault="00F20EAA" w:rsidP="007516BB" w:rsidR="007A5F16" w:rsidRPr="005A3A7E">
      <w:pPr>
        <w:jc w:val="center"/>
        <w:rPr>
          <w:szCs w:val="24"/>
          <w:lang w:val="hr-HR"/>
        </w:rPr>
      </w:pPr>
      <w:r w:rsidRPr="005A3A7E">
        <w:rPr>
          <w:szCs w:val="24"/>
          <w:lang w:val="hr-HR"/>
        </w:rPr>
        <w:t>R J E Š E N J E</w:t>
      </w:r>
    </w:p>
    <w:p w:rsidRDefault="007A5F16" w:rsidP="007A5F16" w:rsidR="007A5F16" w:rsidRPr="005A3A7E">
      <w:pPr>
        <w:jc w:val="center"/>
        <w:rPr>
          <w:szCs w:val="24"/>
          <w:lang w:val="hr-HR"/>
        </w:rPr>
      </w:pPr>
    </w:p>
    <w:p w:rsidRDefault="007A5F16" w:rsidP="007A5F16" w:rsidR="00D56156" w:rsidRPr="005A3A7E">
      <w:pPr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ab/>
      </w:r>
      <w:r w:rsidR="00DE5CE3" w:rsidRPr="005A3A7E">
        <w:rPr>
          <w:szCs w:val="24"/>
          <w:lang w:val="hr-HR"/>
        </w:rPr>
        <w:t xml:space="preserve">TRGOVAČKI SUD U ZAGREBU po sucu pojedincu Vesni Malenica kao stečajnom sucu u </w:t>
      </w:r>
      <w:r w:rsidR="00D56156" w:rsidRPr="005A3A7E">
        <w:rPr>
          <w:szCs w:val="24"/>
          <w:lang w:val="hr-HR"/>
        </w:rPr>
        <w:t xml:space="preserve">stečajnom postupku nad dužnikom </w:t>
      </w:r>
      <w:r w:rsidR="00C50F01" w:rsidRPr="005A3A7E">
        <w:rPr>
          <w:szCs w:val="24"/>
          <w:lang w:val="hr-HR"/>
        </w:rPr>
        <w:t xml:space="preserve"> </w:t>
      </w:r>
      <w:proofErr w:type="spellStart"/>
      <w:r w:rsidR="00B959E8" w:rsidRPr="005A3A7E">
        <w:rPr>
          <w:szCs w:val="24"/>
          <w:lang w:val="hr-HR"/>
        </w:rPr>
        <w:t>MURING</w:t>
      </w:r>
      <w:proofErr w:type="spellEnd"/>
      <w:r w:rsidR="00B959E8" w:rsidRPr="005A3A7E">
        <w:rPr>
          <w:szCs w:val="24"/>
          <w:lang w:val="hr-HR"/>
        </w:rPr>
        <w:t xml:space="preserve"> d. o. o. u stečaju, Zagreb, Brezovička cesta </w:t>
      </w:r>
      <w:proofErr w:type="spellStart"/>
      <w:r w:rsidR="00B959E8" w:rsidRPr="005A3A7E">
        <w:rPr>
          <w:szCs w:val="24"/>
          <w:lang w:val="hr-HR"/>
        </w:rPr>
        <w:t>62</w:t>
      </w:r>
      <w:proofErr w:type="spellEnd"/>
      <w:r w:rsidR="00B959E8" w:rsidRPr="005A3A7E">
        <w:rPr>
          <w:szCs w:val="24"/>
          <w:lang w:val="hr-HR"/>
        </w:rPr>
        <w:t xml:space="preserve"> E</w:t>
      </w:r>
      <w:r w:rsidR="00E605A0" w:rsidRPr="005A3A7E">
        <w:rPr>
          <w:szCs w:val="24"/>
          <w:lang w:val="hr-HR"/>
        </w:rPr>
        <w:t>,</w:t>
      </w:r>
      <w:r w:rsidR="003176F6" w:rsidRPr="005A3A7E">
        <w:rPr>
          <w:szCs w:val="24"/>
          <w:lang w:val="hr-HR"/>
        </w:rPr>
        <w:t xml:space="preserve"> </w:t>
      </w:r>
      <w:proofErr w:type="spellStart"/>
      <w:r w:rsidR="003176F6" w:rsidRPr="005A3A7E">
        <w:rPr>
          <w:szCs w:val="24"/>
          <w:lang w:val="hr-HR"/>
        </w:rPr>
        <w:t>OIB</w:t>
      </w:r>
      <w:proofErr w:type="spellEnd"/>
      <w:r w:rsidR="003176F6" w:rsidRPr="005A3A7E">
        <w:rPr>
          <w:szCs w:val="24"/>
          <w:lang w:val="hr-HR"/>
        </w:rPr>
        <w:t xml:space="preserve"> </w:t>
      </w:r>
      <w:proofErr w:type="spellStart"/>
      <w:r w:rsidR="003176F6" w:rsidRPr="005A3A7E">
        <w:rPr>
          <w:szCs w:val="24"/>
          <w:lang w:val="hr-HR"/>
        </w:rPr>
        <w:t>64225691300</w:t>
      </w:r>
      <w:proofErr w:type="spellEnd"/>
      <w:r w:rsidR="00AB6C6A" w:rsidRPr="005A3A7E">
        <w:rPr>
          <w:szCs w:val="24"/>
          <w:lang w:val="hr-HR"/>
        </w:rPr>
        <w:t xml:space="preserve">, </w:t>
      </w:r>
      <w:proofErr w:type="spellStart"/>
      <w:r w:rsidR="00AB6C6A" w:rsidRPr="005A3A7E">
        <w:rPr>
          <w:szCs w:val="24"/>
          <w:lang w:val="hr-HR"/>
        </w:rPr>
        <w:t>25</w:t>
      </w:r>
      <w:proofErr w:type="spellEnd"/>
      <w:r w:rsidR="003176F6" w:rsidRPr="005A3A7E">
        <w:rPr>
          <w:szCs w:val="24"/>
          <w:lang w:val="hr-HR"/>
        </w:rPr>
        <w:t xml:space="preserve">. travnja </w:t>
      </w:r>
      <w:proofErr w:type="spellStart"/>
      <w:r w:rsidR="003176F6" w:rsidRPr="005A3A7E">
        <w:rPr>
          <w:szCs w:val="24"/>
          <w:lang w:val="hr-HR"/>
        </w:rPr>
        <w:t>2017</w:t>
      </w:r>
      <w:proofErr w:type="spellEnd"/>
      <w:r w:rsidR="003176F6" w:rsidRPr="005A3A7E">
        <w:rPr>
          <w:szCs w:val="24"/>
          <w:lang w:val="hr-HR"/>
        </w:rPr>
        <w:t>.</w:t>
      </w:r>
    </w:p>
    <w:p w:rsidRDefault="00C50F01" w:rsidP="007A5F16" w:rsidR="00C50F01" w:rsidRPr="005A3A7E">
      <w:pPr>
        <w:jc w:val="both"/>
        <w:rPr>
          <w:szCs w:val="24"/>
          <w:lang w:val="hr-HR"/>
        </w:rPr>
      </w:pPr>
    </w:p>
    <w:p w:rsidRDefault="00AB6C6A" w:rsidP="007A5F16" w:rsidR="007A5F16" w:rsidRPr="005A3A7E">
      <w:pPr>
        <w:jc w:val="center"/>
        <w:rPr>
          <w:szCs w:val="24"/>
          <w:lang w:val="hr-HR"/>
        </w:rPr>
      </w:pPr>
      <w:r w:rsidRPr="005A3A7E">
        <w:rPr>
          <w:szCs w:val="24"/>
          <w:lang w:val="hr-HR"/>
        </w:rPr>
        <w:t>r i j e š i o   j e</w:t>
      </w:r>
    </w:p>
    <w:p w:rsidRDefault="007A5F16" w:rsidP="007A5F16" w:rsidR="007A5F16" w:rsidRPr="005A3A7E">
      <w:pPr>
        <w:jc w:val="center"/>
        <w:rPr>
          <w:szCs w:val="24"/>
          <w:lang w:val="hr-HR"/>
        </w:rPr>
      </w:pPr>
    </w:p>
    <w:p w:rsidRDefault="003300D7" w:rsidP="00AB6C6A" w:rsidR="009E2A8C">
      <w:pPr>
        <w:ind w:right="-1"/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ab/>
      </w:r>
      <w:r w:rsidR="00C759B3">
        <w:rPr>
          <w:szCs w:val="24"/>
          <w:lang w:val="hr-HR"/>
        </w:rPr>
        <w:t xml:space="preserve">1. </w:t>
      </w:r>
      <w:r w:rsidR="00AB6C6A" w:rsidRPr="005A3A7E">
        <w:rPr>
          <w:szCs w:val="24"/>
          <w:lang w:val="hr-HR"/>
        </w:rPr>
        <w:t>Ispravlja se rješenje ovog suda broj St-</w:t>
      </w:r>
      <w:proofErr w:type="spellStart"/>
      <w:r w:rsidR="00AB6C6A" w:rsidRPr="005A3A7E">
        <w:rPr>
          <w:szCs w:val="24"/>
          <w:lang w:val="hr-HR"/>
        </w:rPr>
        <w:t>352</w:t>
      </w:r>
      <w:proofErr w:type="spellEnd"/>
      <w:r w:rsidR="00AB6C6A" w:rsidRPr="005A3A7E">
        <w:rPr>
          <w:szCs w:val="24"/>
          <w:lang w:val="hr-HR"/>
        </w:rPr>
        <w:t>/</w:t>
      </w:r>
      <w:proofErr w:type="spellStart"/>
      <w:r w:rsidR="00AB6C6A" w:rsidRPr="005A3A7E">
        <w:rPr>
          <w:szCs w:val="24"/>
          <w:lang w:val="hr-HR"/>
        </w:rPr>
        <w:t>10</w:t>
      </w:r>
      <w:proofErr w:type="spellEnd"/>
      <w:r w:rsidR="00AB6C6A" w:rsidRPr="005A3A7E">
        <w:rPr>
          <w:szCs w:val="24"/>
          <w:lang w:val="hr-HR"/>
        </w:rPr>
        <w:t>-</w:t>
      </w:r>
      <w:proofErr w:type="spellStart"/>
      <w:r w:rsidR="00AB6C6A" w:rsidRPr="005A3A7E">
        <w:rPr>
          <w:szCs w:val="24"/>
          <w:lang w:val="hr-HR"/>
        </w:rPr>
        <w:t>413</w:t>
      </w:r>
      <w:proofErr w:type="spellEnd"/>
      <w:r w:rsidR="00B220A1" w:rsidRPr="005A3A7E">
        <w:rPr>
          <w:szCs w:val="24"/>
          <w:lang w:val="hr-HR"/>
        </w:rPr>
        <w:t xml:space="preserve"> u dijelu koji se odnosi na </w:t>
      </w:r>
      <w:r w:rsidR="000241A1">
        <w:rPr>
          <w:szCs w:val="24"/>
          <w:lang w:val="hr-HR"/>
        </w:rPr>
        <w:t>naziv sudske odluke, na način da ispod uvoda a iznad teksta izreke treba stajati: " r i j e š i o  j e".</w:t>
      </w:r>
    </w:p>
    <w:p w:rsidRDefault="00C759B3" w:rsidP="00AB6C6A" w:rsidR="00C759B3" w:rsidRPr="005A3A7E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U ostalom dijelu rješenje ostaje nepromijenjeno.</w:t>
      </w:r>
    </w:p>
    <w:p w:rsidRDefault="007A5F16" w:rsidP="007A5F16" w:rsidR="007A5F16" w:rsidRPr="005A3A7E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5A3A7E">
      <w:pPr>
        <w:ind w:hanging="709" w:left="709"/>
        <w:jc w:val="center"/>
        <w:rPr>
          <w:szCs w:val="24"/>
          <w:lang w:val="hr-HR"/>
        </w:rPr>
      </w:pPr>
      <w:r w:rsidRPr="005A3A7E">
        <w:rPr>
          <w:szCs w:val="24"/>
          <w:lang w:val="hr-HR"/>
        </w:rPr>
        <w:t>Obrazloženje</w:t>
      </w:r>
    </w:p>
    <w:p w:rsidRDefault="007A5F16" w:rsidP="007A5F16" w:rsidR="007A5F16" w:rsidRPr="005A3A7E">
      <w:pPr>
        <w:jc w:val="both"/>
        <w:rPr>
          <w:szCs w:val="24"/>
          <w:lang w:val="hr-HR"/>
        </w:rPr>
      </w:pPr>
    </w:p>
    <w:p w:rsidRDefault="00A10965" w:rsidP="00A10965" w:rsidR="005A3A7E" w:rsidRPr="005A3A7E">
      <w:pPr>
        <w:ind w:firstLine="708"/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 xml:space="preserve">Uslijed greške u pisanju pogrešno je </w:t>
      </w:r>
      <w:r w:rsidR="009D5D47">
        <w:rPr>
          <w:szCs w:val="24"/>
          <w:lang w:val="hr-HR"/>
        </w:rPr>
        <w:t>označen naziv sudske odluke, na način da je ispod uvoda a iznad teksta izreke pogrešno napisano "z a k l j u č i o  j e", iako ispravno treba stajati "r i j e š i o   j e"</w:t>
      </w:r>
      <w:r w:rsidR="00C759B3">
        <w:rPr>
          <w:szCs w:val="24"/>
          <w:lang w:val="hr-HR"/>
        </w:rPr>
        <w:t>.</w:t>
      </w:r>
    </w:p>
    <w:p w:rsidRDefault="00A10965" w:rsidP="00C37650" w:rsidR="00AE72E5" w:rsidRPr="005A3A7E">
      <w:pPr>
        <w:ind w:firstLine="708"/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 xml:space="preserve">Čim je greška uočena, valjalo je istu ispraviti temeljem odredbe čl. </w:t>
      </w:r>
      <w:proofErr w:type="spellStart"/>
      <w:r w:rsidRPr="005A3A7E">
        <w:rPr>
          <w:szCs w:val="24"/>
          <w:lang w:val="hr-HR"/>
        </w:rPr>
        <w:t>342</w:t>
      </w:r>
      <w:proofErr w:type="spellEnd"/>
      <w:r w:rsidRPr="005A3A7E">
        <w:rPr>
          <w:szCs w:val="24"/>
          <w:lang w:val="hr-HR"/>
        </w:rPr>
        <w:t xml:space="preserve"> Zakona o parničnom postupku u svezi s čl. 6 Stečajnog zakona i riješiti kao u izreci rješenja.</w:t>
      </w:r>
    </w:p>
    <w:p w:rsidRDefault="007A5F16" w:rsidP="00362831" w:rsidR="007A5F16" w:rsidRPr="005A3A7E">
      <w:pPr>
        <w:ind w:right="-13"/>
        <w:jc w:val="center"/>
        <w:rPr>
          <w:szCs w:val="24"/>
          <w:lang w:val="hr-HR"/>
        </w:rPr>
      </w:pPr>
      <w:r w:rsidRPr="005A3A7E">
        <w:rPr>
          <w:szCs w:val="24"/>
          <w:lang w:val="hr-HR"/>
        </w:rPr>
        <w:t xml:space="preserve">Zagreb, </w:t>
      </w:r>
      <w:proofErr w:type="spellStart"/>
      <w:r w:rsidR="00B220A1" w:rsidRPr="005A3A7E">
        <w:rPr>
          <w:szCs w:val="24"/>
          <w:lang w:val="hr-HR"/>
        </w:rPr>
        <w:t>25</w:t>
      </w:r>
      <w:proofErr w:type="spellEnd"/>
      <w:r w:rsidR="003176F6" w:rsidRPr="005A3A7E">
        <w:rPr>
          <w:szCs w:val="24"/>
          <w:lang w:val="hr-HR"/>
        </w:rPr>
        <w:t xml:space="preserve">. travnja </w:t>
      </w:r>
      <w:proofErr w:type="spellStart"/>
      <w:r w:rsidR="003176F6" w:rsidRPr="005A3A7E">
        <w:rPr>
          <w:szCs w:val="24"/>
          <w:lang w:val="hr-HR"/>
        </w:rPr>
        <w:t>2017</w:t>
      </w:r>
      <w:proofErr w:type="spellEnd"/>
      <w:r w:rsidR="003176F6" w:rsidRPr="005A3A7E">
        <w:rPr>
          <w:szCs w:val="24"/>
          <w:lang w:val="hr-HR"/>
        </w:rPr>
        <w:t>.</w:t>
      </w:r>
    </w:p>
    <w:p w:rsidRDefault="007A5F16" w:rsidP="007A5F16" w:rsidR="007A5F16" w:rsidRPr="005A3A7E">
      <w:pPr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="00012ABB" w:rsidRPr="005A3A7E">
        <w:rPr>
          <w:szCs w:val="24"/>
          <w:lang w:val="hr-HR"/>
        </w:rPr>
        <w:t>SUDAC:</w:t>
      </w:r>
    </w:p>
    <w:p w:rsidRDefault="007A5F16" w:rsidP="007A5F16" w:rsidR="007A5F16" w:rsidRPr="005A3A7E">
      <w:pPr>
        <w:jc w:val="both"/>
        <w:rPr>
          <w:szCs w:val="24"/>
          <w:lang w:val="hr-HR"/>
        </w:rPr>
      </w:pP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</w:r>
      <w:r w:rsidRPr="005A3A7E">
        <w:rPr>
          <w:szCs w:val="24"/>
          <w:lang w:val="hr-HR"/>
        </w:rPr>
        <w:tab/>
        <w:t>Vesna Malenica</w:t>
      </w:r>
      <w:r w:rsidR="006B7C6B">
        <w:rPr>
          <w:szCs w:val="24"/>
          <w:lang w:val="hr-HR"/>
        </w:rPr>
        <w:t xml:space="preserve"> v. r. </w:t>
      </w:r>
    </w:p>
    <w:p w:rsidRDefault="00A10965" w:rsidP="007A5F16" w:rsidR="00A10965" w:rsidRPr="005A3A7E">
      <w:pPr>
        <w:jc w:val="both"/>
        <w:rPr>
          <w:szCs w:val="24"/>
          <w:lang w:val="hr-HR"/>
        </w:rPr>
      </w:pPr>
    </w:p>
    <w:p w:rsidRDefault="00303220" w:rsidP="007A5F16" w:rsidR="00A109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POUKA O PRAVNOM LIJEKU:</w:t>
      </w:r>
    </w:p>
    <w:p w:rsidRDefault="00303220" w:rsidP="00303220" w:rsidR="00303220" w:rsidRPr="00BA1D45">
      <w:pPr>
        <w:jc w:val="both"/>
        <w:rPr>
          <w:szCs w:val="24"/>
          <w:lang w:val="hr-HR"/>
        </w:rPr>
      </w:pPr>
      <w:r w:rsidRPr="00BA1D45">
        <w:rPr>
          <w:szCs w:val="24"/>
          <w:lang w:val="hr-HR"/>
        </w:rPr>
        <w:tab/>
      </w:r>
      <w:proofErr w:type="spellStart"/>
      <w:r w:rsidRPr="00BA1D45">
        <w:rPr>
          <w:szCs w:val="24"/>
        </w:rPr>
        <w:t>Protiv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ovog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rje</w:t>
      </w:r>
      <w:proofErr w:type="spellEnd"/>
      <w:r w:rsidRPr="00BA1D45">
        <w:rPr>
          <w:szCs w:val="24"/>
          <w:lang w:val="hr-HR"/>
        </w:rPr>
        <w:t>š</w:t>
      </w:r>
      <w:proofErr w:type="spellStart"/>
      <w:r w:rsidRPr="00BA1D45">
        <w:rPr>
          <w:szCs w:val="24"/>
        </w:rPr>
        <w:t>enja</w:t>
      </w:r>
      <w:proofErr w:type="spellEnd"/>
      <w:r w:rsidRPr="00BA1D45">
        <w:rPr>
          <w:szCs w:val="24"/>
          <w:lang w:val="hr-HR"/>
        </w:rPr>
        <w:t xml:space="preserve">, </w:t>
      </w:r>
      <w:proofErr w:type="spellStart"/>
      <w:r w:rsidRPr="00BA1D45">
        <w:rPr>
          <w:szCs w:val="24"/>
        </w:rPr>
        <w:t>nezadovoljna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stranka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mo</w:t>
      </w:r>
      <w:proofErr w:type="spellEnd"/>
      <w:r w:rsidRPr="00BA1D45">
        <w:rPr>
          <w:szCs w:val="24"/>
          <w:lang w:val="hr-HR"/>
        </w:rPr>
        <w:t>ž</w:t>
      </w:r>
      <w:r w:rsidRPr="00BA1D45">
        <w:rPr>
          <w:szCs w:val="24"/>
        </w:rPr>
        <w:t>e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ulo</w:t>
      </w:r>
      <w:proofErr w:type="spellEnd"/>
      <w:r w:rsidRPr="00BA1D45">
        <w:rPr>
          <w:szCs w:val="24"/>
          <w:lang w:val="hr-HR"/>
        </w:rPr>
        <w:t>ž</w:t>
      </w:r>
      <w:proofErr w:type="spellStart"/>
      <w:r w:rsidRPr="00BA1D45">
        <w:rPr>
          <w:szCs w:val="24"/>
        </w:rPr>
        <w:t>iti</w:t>
      </w:r>
      <w:proofErr w:type="spellEnd"/>
      <w:r w:rsidRPr="00BA1D45">
        <w:rPr>
          <w:szCs w:val="24"/>
          <w:lang w:val="hr-HR"/>
        </w:rPr>
        <w:t xml:space="preserve"> ž</w:t>
      </w:r>
      <w:proofErr w:type="spellStart"/>
      <w:r w:rsidRPr="00BA1D45">
        <w:rPr>
          <w:szCs w:val="24"/>
        </w:rPr>
        <w:t>albu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Visokom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trgova</w:t>
      </w:r>
      <w:proofErr w:type="spellEnd"/>
      <w:r w:rsidRPr="00BA1D45">
        <w:rPr>
          <w:szCs w:val="24"/>
          <w:lang w:val="hr-HR"/>
        </w:rPr>
        <w:t>č</w:t>
      </w:r>
      <w:proofErr w:type="spellStart"/>
      <w:r w:rsidRPr="00BA1D45">
        <w:rPr>
          <w:szCs w:val="24"/>
        </w:rPr>
        <w:t>kom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sudu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Republike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Hrvatske</w:t>
      </w:r>
      <w:proofErr w:type="spellEnd"/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u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roku</w:t>
      </w:r>
      <w:proofErr w:type="spellEnd"/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od</w:t>
      </w:r>
      <w:r w:rsidRPr="00BA1D45">
        <w:rPr>
          <w:szCs w:val="24"/>
          <w:lang w:val="hr-HR"/>
        </w:rPr>
        <w:t xml:space="preserve"> 8 </w:t>
      </w:r>
      <w:r w:rsidRPr="00BA1D45">
        <w:rPr>
          <w:szCs w:val="24"/>
        </w:rPr>
        <w:t>dana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po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primitku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rje</w:t>
      </w:r>
      <w:proofErr w:type="spellEnd"/>
      <w:r w:rsidRPr="00BA1D45">
        <w:rPr>
          <w:szCs w:val="24"/>
          <w:lang w:val="hr-HR"/>
        </w:rPr>
        <w:t>š</w:t>
      </w:r>
      <w:proofErr w:type="spellStart"/>
      <w:r w:rsidRPr="00BA1D45">
        <w:rPr>
          <w:szCs w:val="24"/>
        </w:rPr>
        <w:t>enja</w:t>
      </w:r>
      <w:proofErr w:type="spellEnd"/>
      <w:r w:rsidRPr="00BA1D45">
        <w:rPr>
          <w:szCs w:val="24"/>
          <w:lang w:val="hr-HR"/>
        </w:rPr>
        <w:t xml:space="preserve">, </w:t>
      </w:r>
      <w:r w:rsidRPr="00BA1D45">
        <w:rPr>
          <w:szCs w:val="24"/>
        </w:rPr>
        <w:t>a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ula</w:t>
      </w:r>
      <w:proofErr w:type="spellEnd"/>
      <w:r w:rsidRPr="00BA1D45">
        <w:rPr>
          <w:szCs w:val="24"/>
          <w:lang w:val="hr-HR"/>
        </w:rPr>
        <w:t>ž</w:t>
      </w:r>
      <w:r w:rsidRPr="00BA1D45">
        <w:rPr>
          <w:szCs w:val="24"/>
        </w:rPr>
        <w:t>e</w:t>
      </w:r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se</w:t>
      </w:r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putem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ovog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Suda</w:t>
      </w:r>
      <w:proofErr w:type="spellEnd"/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u</w:t>
      </w:r>
      <w:r w:rsidRPr="00BA1D45">
        <w:rPr>
          <w:szCs w:val="24"/>
          <w:lang w:val="hr-HR"/>
        </w:rPr>
        <w:t xml:space="preserve"> 2 </w:t>
      </w:r>
      <w:proofErr w:type="spellStart"/>
      <w:r w:rsidRPr="00BA1D45">
        <w:rPr>
          <w:szCs w:val="24"/>
        </w:rPr>
        <w:t>primjerka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za</w:t>
      </w:r>
      <w:proofErr w:type="spellEnd"/>
      <w:r w:rsidRPr="00BA1D45">
        <w:rPr>
          <w:szCs w:val="24"/>
          <w:lang w:val="hr-HR"/>
        </w:rPr>
        <w:t xml:space="preserve"> </w:t>
      </w:r>
      <w:r w:rsidRPr="00BA1D45">
        <w:rPr>
          <w:szCs w:val="24"/>
        </w:rPr>
        <w:t>Sud</w:t>
      </w:r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i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po</w:t>
      </w:r>
      <w:proofErr w:type="spellEnd"/>
      <w:r w:rsidRPr="00BA1D45">
        <w:rPr>
          <w:szCs w:val="24"/>
          <w:lang w:val="hr-HR"/>
        </w:rPr>
        <w:t xml:space="preserve"> 1 </w:t>
      </w:r>
      <w:proofErr w:type="spellStart"/>
      <w:r w:rsidRPr="00BA1D45">
        <w:rPr>
          <w:szCs w:val="24"/>
        </w:rPr>
        <w:t>za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svaku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protivniku</w:t>
      </w:r>
      <w:proofErr w:type="spellEnd"/>
      <w:r w:rsidRPr="00BA1D45">
        <w:rPr>
          <w:szCs w:val="24"/>
          <w:lang w:val="hr-HR"/>
        </w:rPr>
        <w:t xml:space="preserve"> </w:t>
      </w:r>
      <w:proofErr w:type="spellStart"/>
      <w:r w:rsidRPr="00BA1D45">
        <w:rPr>
          <w:szCs w:val="24"/>
        </w:rPr>
        <w:t>stranku</w:t>
      </w:r>
      <w:proofErr w:type="spellEnd"/>
      <w:r w:rsidRPr="00BA1D45">
        <w:rPr>
          <w:szCs w:val="24"/>
          <w:lang w:val="hr-HR"/>
        </w:rPr>
        <w:t>.</w:t>
      </w:r>
    </w:p>
    <w:p w:rsidRDefault="00A10965" w:rsidP="007A5F16" w:rsidR="00A10965" w:rsidRPr="005A3A7E">
      <w:pPr>
        <w:jc w:val="both"/>
        <w:rPr>
          <w:szCs w:val="24"/>
          <w:lang w:val="hr-HR"/>
        </w:rPr>
      </w:pPr>
    </w:p>
    <w:p w:rsidRDefault="006B7C6B" w:rsidP="00AB7A2F" w:rsidR="006B7C6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B7C6B" w:rsidP="00995CE9" w:rsidR="006B7C6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 w:rsidR="003E721C">
        <w:rPr>
          <w:szCs w:val="24"/>
          <w:lang w:val="pl-PL"/>
        </w:rPr>
        <w:tab/>
      </w:r>
      <w:r>
        <w:rPr>
          <w:szCs w:val="24"/>
          <w:lang w:val="pl-PL"/>
        </w:rPr>
        <w:t>Kristina Švajger</w:t>
      </w:r>
    </w:p>
    <w:p w:rsidRDefault="007A5F16" w:rsidP="00B33B5E" w:rsidR="007A5F16" w:rsidRPr="005A3A7E">
      <w:pPr>
        <w:jc w:val="both"/>
        <w:rPr>
          <w:szCs w:val="24"/>
          <w:lang w:val="hr-HR"/>
        </w:rPr>
      </w:pPr>
    </w:p>
    <w:p w:rsidRDefault="007A5F16" w:rsidP="00B33B5E" w:rsidR="007A5F16" w:rsidRPr="005A3A7E">
      <w:pPr>
        <w:jc w:val="both"/>
        <w:rPr>
          <w:szCs w:val="24"/>
          <w:lang w:val="hr-HR"/>
        </w:rPr>
      </w:pPr>
    </w:p>
    <w:p w:rsidRDefault="007A5F16" w:rsidP="00B33B5E" w:rsidR="007A5F16" w:rsidRPr="005A3A7E">
      <w:pPr>
        <w:jc w:val="both"/>
        <w:rPr>
          <w:szCs w:val="24"/>
          <w:lang w:val="hr-HR"/>
        </w:rPr>
      </w:pPr>
    </w:p>
    <w:p w:rsidRDefault="007A5F16" w:rsidP="00B33B5E" w:rsidR="007A5F16" w:rsidRPr="005A3A7E">
      <w:pPr>
        <w:jc w:val="both"/>
        <w:rPr>
          <w:szCs w:val="24"/>
          <w:lang w:val="hr-HR"/>
        </w:rPr>
      </w:pPr>
    </w:p>
    <w:p w:rsidRDefault="00BC5661" w:rsidP="00B33B5E" w:rsidR="00BC5661" w:rsidRPr="005A3A7E">
      <w:pPr>
        <w:jc w:val="both"/>
        <w:rPr>
          <w:szCs w:val="24"/>
          <w:lang w:val="hr-HR"/>
        </w:rPr>
      </w:pPr>
    </w:p>
    <w:sectPr w:rsidSect="003C1D62" w:rsidR="00BC5661" w:rsidRPr="005A3A7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0A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proofErr w:type="spellStart"/>
    <w:r w:rsidR="00D23A8E">
      <w:rPr>
        <w:rFonts w:hAnsi="Verdana" w:ascii="Verdana"/>
        <w:sz w:val="20"/>
        <w:lang w:val="hr-HR"/>
      </w:rPr>
      <w:t>352</w:t>
    </w:r>
    <w:proofErr w:type="spellEnd"/>
    <w:r w:rsidR="00D23A8E">
      <w:rPr>
        <w:rFonts w:hAnsi="Verdana" w:ascii="Verdana"/>
        <w:sz w:val="20"/>
        <w:lang w:val="hr-HR"/>
      </w:rPr>
      <w:t>/</w:t>
    </w:r>
    <w:proofErr w:type="spellStart"/>
    <w:r w:rsidR="00D23A8E">
      <w:rPr>
        <w:rFonts w:hAnsi="Verdana" w:ascii="Verdana"/>
        <w:sz w:val="20"/>
        <w:lang w:val="hr-HR"/>
      </w:rPr>
      <w:t>10</w:t>
    </w:r>
    <w:proofErr w:type="spellEnd"/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0A6E"/>
    <w:rsid w:val="000241A1"/>
    <w:rsid w:val="000268C5"/>
    <w:rsid w:val="0004696A"/>
    <w:rsid w:val="00053681"/>
    <w:rsid w:val="000568D7"/>
    <w:rsid w:val="000627D0"/>
    <w:rsid w:val="000920B9"/>
    <w:rsid w:val="000A62A3"/>
    <w:rsid w:val="000A746A"/>
    <w:rsid w:val="000C3F03"/>
    <w:rsid w:val="000E0186"/>
    <w:rsid w:val="000E6D11"/>
    <w:rsid w:val="000F2ADC"/>
    <w:rsid w:val="000F6CD0"/>
    <w:rsid w:val="00101164"/>
    <w:rsid w:val="00102670"/>
    <w:rsid w:val="00105902"/>
    <w:rsid w:val="0010783E"/>
    <w:rsid w:val="001144D8"/>
    <w:rsid w:val="001231FB"/>
    <w:rsid w:val="00135ABA"/>
    <w:rsid w:val="00151B17"/>
    <w:rsid w:val="00152550"/>
    <w:rsid w:val="001576FE"/>
    <w:rsid w:val="00162CC9"/>
    <w:rsid w:val="00164F68"/>
    <w:rsid w:val="0017098F"/>
    <w:rsid w:val="00170F69"/>
    <w:rsid w:val="00170F7C"/>
    <w:rsid w:val="001721B2"/>
    <w:rsid w:val="001756B5"/>
    <w:rsid w:val="0018748F"/>
    <w:rsid w:val="001A217E"/>
    <w:rsid w:val="001A292E"/>
    <w:rsid w:val="001C0C6F"/>
    <w:rsid w:val="001D0385"/>
    <w:rsid w:val="001D5F0E"/>
    <w:rsid w:val="001D6B68"/>
    <w:rsid w:val="001E3FDD"/>
    <w:rsid w:val="001F1BA3"/>
    <w:rsid w:val="001F3158"/>
    <w:rsid w:val="00205089"/>
    <w:rsid w:val="00206096"/>
    <w:rsid w:val="002112E0"/>
    <w:rsid w:val="00220283"/>
    <w:rsid w:val="00221897"/>
    <w:rsid w:val="00224A08"/>
    <w:rsid w:val="0023238E"/>
    <w:rsid w:val="00252F69"/>
    <w:rsid w:val="002721A8"/>
    <w:rsid w:val="00281FD4"/>
    <w:rsid w:val="002A0C5F"/>
    <w:rsid w:val="002B1AEA"/>
    <w:rsid w:val="002C6822"/>
    <w:rsid w:val="002D15CD"/>
    <w:rsid w:val="002E0AA0"/>
    <w:rsid w:val="002E44C8"/>
    <w:rsid w:val="002E5392"/>
    <w:rsid w:val="002F0ED4"/>
    <w:rsid w:val="002F2469"/>
    <w:rsid w:val="003003F3"/>
    <w:rsid w:val="00300F25"/>
    <w:rsid w:val="00303220"/>
    <w:rsid w:val="00304BF7"/>
    <w:rsid w:val="0030608D"/>
    <w:rsid w:val="003176F6"/>
    <w:rsid w:val="00323736"/>
    <w:rsid w:val="003300D7"/>
    <w:rsid w:val="0033282A"/>
    <w:rsid w:val="003438AE"/>
    <w:rsid w:val="00362831"/>
    <w:rsid w:val="003657A1"/>
    <w:rsid w:val="00374B1B"/>
    <w:rsid w:val="003A3900"/>
    <w:rsid w:val="003A4366"/>
    <w:rsid w:val="003A47E8"/>
    <w:rsid w:val="003B64AF"/>
    <w:rsid w:val="003B6C13"/>
    <w:rsid w:val="003B766C"/>
    <w:rsid w:val="003C1D62"/>
    <w:rsid w:val="003C6615"/>
    <w:rsid w:val="003C7C45"/>
    <w:rsid w:val="003E721C"/>
    <w:rsid w:val="00415C86"/>
    <w:rsid w:val="00416B02"/>
    <w:rsid w:val="00424665"/>
    <w:rsid w:val="00436A1F"/>
    <w:rsid w:val="00445E2B"/>
    <w:rsid w:val="00450C85"/>
    <w:rsid w:val="00454CD0"/>
    <w:rsid w:val="004A1E9F"/>
    <w:rsid w:val="004B49FC"/>
    <w:rsid w:val="004D03D0"/>
    <w:rsid w:val="00523B90"/>
    <w:rsid w:val="00534A08"/>
    <w:rsid w:val="00541AEE"/>
    <w:rsid w:val="00541F2D"/>
    <w:rsid w:val="00560FF5"/>
    <w:rsid w:val="00566F79"/>
    <w:rsid w:val="00572234"/>
    <w:rsid w:val="00573276"/>
    <w:rsid w:val="005934FE"/>
    <w:rsid w:val="005A3A7E"/>
    <w:rsid w:val="005B03C0"/>
    <w:rsid w:val="005C01F8"/>
    <w:rsid w:val="005C140F"/>
    <w:rsid w:val="005D1113"/>
    <w:rsid w:val="005D69FF"/>
    <w:rsid w:val="005E0555"/>
    <w:rsid w:val="005E07BD"/>
    <w:rsid w:val="005E3206"/>
    <w:rsid w:val="005E47DD"/>
    <w:rsid w:val="005F240F"/>
    <w:rsid w:val="005F7396"/>
    <w:rsid w:val="00640322"/>
    <w:rsid w:val="0064248F"/>
    <w:rsid w:val="006434B0"/>
    <w:rsid w:val="00645E34"/>
    <w:rsid w:val="00671192"/>
    <w:rsid w:val="00674AA1"/>
    <w:rsid w:val="00687A9B"/>
    <w:rsid w:val="006A35FF"/>
    <w:rsid w:val="006A4696"/>
    <w:rsid w:val="006A7F70"/>
    <w:rsid w:val="006B7C6B"/>
    <w:rsid w:val="006C61D9"/>
    <w:rsid w:val="006D635A"/>
    <w:rsid w:val="006F4D6D"/>
    <w:rsid w:val="007017F4"/>
    <w:rsid w:val="0071396D"/>
    <w:rsid w:val="00714778"/>
    <w:rsid w:val="00740D06"/>
    <w:rsid w:val="00743510"/>
    <w:rsid w:val="0075040D"/>
    <w:rsid w:val="007509DD"/>
    <w:rsid w:val="00751511"/>
    <w:rsid w:val="007516BB"/>
    <w:rsid w:val="00755187"/>
    <w:rsid w:val="007619CF"/>
    <w:rsid w:val="00765CB0"/>
    <w:rsid w:val="00770303"/>
    <w:rsid w:val="0077798B"/>
    <w:rsid w:val="007826B9"/>
    <w:rsid w:val="007A5F16"/>
    <w:rsid w:val="007B267F"/>
    <w:rsid w:val="007C0B39"/>
    <w:rsid w:val="007D1F87"/>
    <w:rsid w:val="007D5BB7"/>
    <w:rsid w:val="00801893"/>
    <w:rsid w:val="00811B66"/>
    <w:rsid w:val="00821D47"/>
    <w:rsid w:val="008302C6"/>
    <w:rsid w:val="0085797B"/>
    <w:rsid w:val="00870178"/>
    <w:rsid w:val="00872BBB"/>
    <w:rsid w:val="00873B7A"/>
    <w:rsid w:val="00877F9C"/>
    <w:rsid w:val="00881E0E"/>
    <w:rsid w:val="00885C9D"/>
    <w:rsid w:val="00891678"/>
    <w:rsid w:val="0089342A"/>
    <w:rsid w:val="008970BA"/>
    <w:rsid w:val="008B14AA"/>
    <w:rsid w:val="008B495C"/>
    <w:rsid w:val="008C69A1"/>
    <w:rsid w:val="008C7489"/>
    <w:rsid w:val="008D62CD"/>
    <w:rsid w:val="008E4135"/>
    <w:rsid w:val="008E7EF3"/>
    <w:rsid w:val="008F1EFC"/>
    <w:rsid w:val="00910E5A"/>
    <w:rsid w:val="00922924"/>
    <w:rsid w:val="009332AF"/>
    <w:rsid w:val="00953170"/>
    <w:rsid w:val="00966A94"/>
    <w:rsid w:val="009709FE"/>
    <w:rsid w:val="00981322"/>
    <w:rsid w:val="00984553"/>
    <w:rsid w:val="009955CE"/>
    <w:rsid w:val="00995637"/>
    <w:rsid w:val="009966AE"/>
    <w:rsid w:val="00996BE4"/>
    <w:rsid w:val="009B3F8E"/>
    <w:rsid w:val="009B5558"/>
    <w:rsid w:val="009B6693"/>
    <w:rsid w:val="009C2C74"/>
    <w:rsid w:val="009D5D47"/>
    <w:rsid w:val="009D6464"/>
    <w:rsid w:val="009D7A57"/>
    <w:rsid w:val="009E2A8C"/>
    <w:rsid w:val="009F77ED"/>
    <w:rsid w:val="00A10346"/>
    <w:rsid w:val="00A10965"/>
    <w:rsid w:val="00A13254"/>
    <w:rsid w:val="00A15297"/>
    <w:rsid w:val="00A20B2B"/>
    <w:rsid w:val="00A26C4C"/>
    <w:rsid w:val="00A34666"/>
    <w:rsid w:val="00A42FF3"/>
    <w:rsid w:val="00A52FF3"/>
    <w:rsid w:val="00A56A5A"/>
    <w:rsid w:val="00A72E42"/>
    <w:rsid w:val="00A93C8C"/>
    <w:rsid w:val="00AA062F"/>
    <w:rsid w:val="00AA5045"/>
    <w:rsid w:val="00AB6C6A"/>
    <w:rsid w:val="00AB7174"/>
    <w:rsid w:val="00AC6776"/>
    <w:rsid w:val="00AD11E1"/>
    <w:rsid w:val="00AD581F"/>
    <w:rsid w:val="00AE0B2B"/>
    <w:rsid w:val="00AE72E5"/>
    <w:rsid w:val="00B220A1"/>
    <w:rsid w:val="00B33B5E"/>
    <w:rsid w:val="00B44661"/>
    <w:rsid w:val="00B533E7"/>
    <w:rsid w:val="00B57C8E"/>
    <w:rsid w:val="00B64071"/>
    <w:rsid w:val="00B655EA"/>
    <w:rsid w:val="00B714C7"/>
    <w:rsid w:val="00B747E3"/>
    <w:rsid w:val="00B827B8"/>
    <w:rsid w:val="00B8570F"/>
    <w:rsid w:val="00B959E8"/>
    <w:rsid w:val="00BB1EE3"/>
    <w:rsid w:val="00BB360F"/>
    <w:rsid w:val="00BC5661"/>
    <w:rsid w:val="00BD4B9B"/>
    <w:rsid w:val="00BD691A"/>
    <w:rsid w:val="00C02601"/>
    <w:rsid w:val="00C065E2"/>
    <w:rsid w:val="00C07F7F"/>
    <w:rsid w:val="00C15B04"/>
    <w:rsid w:val="00C16BD1"/>
    <w:rsid w:val="00C24F9C"/>
    <w:rsid w:val="00C36FE3"/>
    <w:rsid w:val="00C37650"/>
    <w:rsid w:val="00C50F01"/>
    <w:rsid w:val="00C51188"/>
    <w:rsid w:val="00C7185B"/>
    <w:rsid w:val="00C759B3"/>
    <w:rsid w:val="00C75DA8"/>
    <w:rsid w:val="00C76FB2"/>
    <w:rsid w:val="00C77F34"/>
    <w:rsid w:val="00CA057F"/>
    <w:rsid w:val="00CA18D7"/>
    <w:rsid w:val="00CC4839"/>
    <w:rsid w:val="00CC69A7"/>
    <w:rsid w:val="00CD4D5C"/>
    <w:rsid w:val="00CE213F"/>
    <w:rsid w:val="00CE5634"/>
    <w:rsid w:val="00D23A8E"/>
    <w:rsid w:val="00D50E3D"/>
    <w:rsid w:val="00D56156"/>
    <w:rsid w:val="00D63CED"/>
    <w:rsid w:val="00D77E5D"/>
    <w:rsid w:val="00D92BC5"/>
    <w:rsid w:val="00D93D81"/>
    <w:rsid w:val="00DA2F16"/>
    <w:rsid w:val="00DA41D3"/>
    <w:rsid w:val="00DB3615"/>
    <w:rsid w:val="00DC61BA"/>
    <w:rsid w:val="00DD6B2E"/>
    <w:rsid w:val="00DE33DF"/>
    <w:rsid w:val="00DE3FF6"/>
    <w:rsid w:val="00DE5CE3"/>
    <w:rsid w:val="00E04A65"/>
    <w:rsid w:val="00E31765"/>
    <w:rsid w:val="00E34F3D"/>
    <w:rsid w:val="00E41079"/>
    <w:rsid w:val="00E41474"/>
    <w:rsid w:val="00E42E2B"/>
    <w:rsid w:val="00E43411"/>
    <w:rsid w:val="00E47E63"/>
    <w:rsid w:val="00E605A0"/>
    <w:rsid w:val="00E64E4A"/>
    <w:rsid w:val="00E84CC6"/>
    <w:rsid w:val="00E86F6A"/>
    <w:rsid w:val="00E97C94"/>
    <w:rsid w:val="00E97F38"/>
    <w:rsid w:val="00EC4E0D"/>
    <w:rsid w:val="00ED4002"/>
    <w:rsid w:val="00ED7530"/>
    <w:rsid w:val="00EF2906"/>
    <w:rsid w:val="00EF5423"/>
    <w:rsid w:val="00EF5E82"/>
    <w:rsid w:val="00EF783A"/>
    <w:rsid w:val="00F02B30"/>
    <w:rsid w:val="00F06D36"/>
    <w:rsid w:val="00F13BD9"/>
    <w:rsid w:val="00F20075"/>
    <w:rsid w:val="00F20EAA"/>
    <w:rsid w:val="00F40BB5"/>
    <w:rsid w:val="00F46697"/>
    <w:rsid w:val="00F56820"/>
    <w:rsid w:val="00F604CE"/>
    <w:rsid w:val="00F80A4E"/>
    <w:rsid w:val="00F83B71"/>
    <w:rsid w:val="00F949CC"/>
    <w:rsid w:val="00FA0C21"/>
    <w:rsid w:val="00FA15C3"/>
    <w:rsid w:val="00FE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7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C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7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C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imenovanje stečajnog upravitelja</izvorni_sadrzaj>
    <derivirana_varijabla naziv="DomainObject.Primjedba_1">imenovanje stečajnog upravitelja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 zastupanog po punomoćniku OD FARČIĆ &amp; ŠARUŠIĆ</izvorni_sadrzaj>
    <derivirana_varijabla naziv="DomainObject.Predmet.ProtustrankaFormated_1">  MURING d.o.o. zastupanog po punomoćniku OD FARČIĆ &amp; ŠARUŠIĆ</derivirana_varijabla>
  </DomainObject.Predmet.ProtustrankaFormated>
  <DomainObject.Predmet.ProtustrankaFormatedOIB>
    <izvorni_sadrzaj>  MURING d.o.o., OIB 64225691300 zastupanog po punomoćniku OD FARČIĆ &amp; ŠARUŠIĆ</izvorni_sadrzaj>
    <derivirana_varijabla naziv="DomainObject.Predmet.ProtustrankaFormatedOIB_1">  MURING d.o.o., OIB 64225691300 zastupanog po punomoćniku OD FARČIĆ &amp; ŠARUŠIĆ</derivirana_varijabla>
  </DomainObject.Predmet.ProtustrankaFormatedOIB>
  <DomainObject.Predmet.ProtustrankaFormatedWithAdress>
    <izvorni_sadrzaj> MURING d.o.o., BREZOVIČKA CESTA 62/E, 10000 Zagreb zastupanog po punomoćniku OD FARČIĆ &amp; ŠARUŠIĆ</izvorni_sadrzaj>
    <derivirana_varijabla naziv="DomainObject.Predmet.ProtustrankaFormatedWithAdress_1"> MURING d.o.o., BREZOVIČKA CESTA 62/E, 10000 Zagreb zastupanog po punomoćniku OD FARČIĆ &amp; ŠARUŠIĆ</derivirana_varijabla>
  </DomainObject.Predmet.ProtustrankaFormatedWithAdress>
  <DomainObject.Predmet.ProtustrankaFormatedWithAdressOIB>
    <izvorni_sadrzaj> MURING d.o.o., OIB 64225691300, BREZOVIČKA CESTA 62/E, 10000 Zagreb zastupanog po punomoćniku OD FARČIĆ &amp; ŠARUŠIĆ</izvorni_sadrzaj>
    <derivirana_varijabla naziv="DomainObject.Predmet.ProtustrankaFormatedWithAdressOIB_1"> MURING d.o.o., OIB 64225691300, BREZOVIČKA CESTA 62/E, 10000 Zagreb zastupanog po punomoćniku OD FARČIĆ &amp; ŠARUŠIĆ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</izvorni_sadrzaj>
    <derivirana_varijabla naziv="DomainObject.Predmet.StrankaFormated_1">  Davor Radaković</derivirana_varijabla>
  </DomainObject.Predmet.StrankaFormated>
  <DomainObject.Predmet.StrankaFormatedOIB>
    <izvorni_sadrzaj>  Davor Radaković, OIB 01128208557</izvorni_sadrzaj>
    <derivirana_varijabla naziv="DomainObject.Predmet.StrankaFormatedOIB_1">  Davor Radaković, OIB 01128208557</derivirana_varijabla>
  </DomainObject.Predmet.StrankaFormatedOIB>
  <DomainObject.Predmet.StrankaFormatedWithAdress>
    <izvorni_sadrzaj> Davor Radaković, PRIJEDORSKA 23, 10000 Zagreb</izvorni_sadrzaj>
    <derivirana_varijabla naziv="DomainObject.Predmet.StrankaFormatedWithAdress_1"> Davor Radaković, PRIJEDORSKA 23, 10000 Zagreb</derivirana_varijabla>
  </DomainObject.Predmet.StrankaFormatedWithAdress>
  <DomainObject.Predmet.StrankaFormatedWithAdressOIB>
    <izvorni_sadrzaj> Davor Radaković, OIB 01128208557, PRIJEDORSKA 23, 10000 Zagreb</izvorni_sadrzaj>
    <derivirana_varijabla naziv="DomainObject.Predmet.StrankaFormatedWithAdressOIB_1"> Davor Radaković, OIB 01128208557, PRIJEDORSKA 23, 10000 Zagreb</derivirana_varijabla>
  </DomainObject.Predmet.StrankaFormatedWithAdressOIB>
  <DomainObject.Predmet.StrankaWithAdress>
    <izvorni_sadrzaj>Davor Radaković PRIJEDORSKA 23,10000 Zagreb</izvorni_sadrzaj>
    <derivirana_varijabla naziv="DomainObject.Predmet.StrankaWithAdress_1">Davor Radaković PRIJEDORSKA 23,10000 Zagreb</derivirana_varijabla>
  </DomainObject.Predmet.StrankaWithAdress>
  <DomainObject.Predmet.StrankaWithAdressOIB>
    <izvorni_sadrzaj>Davor Radaković, OIB 01128208557, PRIJEDORSKA 23,10000 Zagreb</izvorni_sadrzaj>
    <derivirana_varijabla naziv="DomainObject.Predmet.StrankaWithAdressOIB_1">Davor Radaković, OIB 01128208557, PRIJEDORSKA 23,10000 Zagreb</derivirana_varijabla>
  </DomainObject.Predmet.StrankaWithAdressOIB>
  <DomainObject.Predmet.StrankaNazivFormated>
    <izvorni_sadrzaj>Davor Radaković</izvorni_sadrzaj>
    <derivirana_varijabla naziv="DomainObject.Predmet.StrankaNazivFormated_1">Davor Radaković</derivirana_varijabla>
  </DomainObject.Predmet.StrankaNazivFormated>
  <DomainObject.Predmet.StrankaNazivFormatedOIB>
    <izvorni_sadrzaj>Davor Radaković, OIB 01128208557</izvorni_sadrzaj>
    <derivirana_varijabla naziv="DomainObject.Predmet.StrankaNazivFormatedOIB_1">Davor Radaković, OIB 01128208557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 Radaković</item>
    </izvorni_sadrzaj>
    <derivirana_varijabla naziv="DomainObject.Predmet.StrankaListFormated_1">
      <item>Davor Radaković</item>
    </derivirana_varijabla>
  </DomainObject.Predmet.StrankaListFormated>
  <DomainObject.Predmet.StrankaListFormatedOIB>
    <izvorni_sadrzaj>
      <item>Davor Radaković, OIB 01128208557</item>
    </izvorni_sadrzaj>
    <derivirana_varijabla naziv="DomainObject.Predmet.StrankaListFormatedOIB_1">
      <item>Davor Radaković, OIB 01128208557</item>
    </derivirana_varijabla>
  </DomainObject.Predmet.StrankaListFormatedOIB>
  <DomainObject.Predmet.StrankaListFormatedWithAdress>
    <izvorni_sadrzaj>
      <item>Davor Radaković, PRIJEDORSKA 23, 10000 Zagreb</item>
    </izvorni_sadrzaj>
    <derivirana_varijabla naziv="DomainObject.Predmet.StrankaListFormatedWithAdress_1">
      <item>Davor Radaković, PRIJEDORSKA 23, 10000 Zagreb</item>
    </derivirana_varijabla>
  </DomainObject.Predmet.StrankaListFormatedWithAdress>
  <DomainObject.Predmet.StrankaListFormatedWithAdressOIB>
    <izvorni_sadrzaj>
      <item>Davor Radaković, OIB 01128208557, PRIJEDORSKA 23, 10000 Zagreb</item>
    </izvorni_sadrzaj>
    <derivirana_varijabla naziv="DomainObject.Predmet.StrankaListFormatedWithAdressOIB_1">
      <item>Davor Radaković, OIB 01128208557, PRIJEDORSKA 23, 10000 Zagreb</item>
    </derivirana_varijabla>
  </DomainObject.Predmet.StrankaListFormatedWithAdressOIB>
  <DomainObject.Predmet.StrankaListNazivFormated>
    <izvorni_sadrzaj>
      <item>Davor Radaković</item>
    </izvorni_sadrzaj>
    <derivirana_varijabla naziv="DomainObject.Predmet.StrankaListNazivFormated_1">
      <item>Davor Radaković</item>
    </derivirana_varijabla>
  </DomainObject.Predmet.StrankaListNazivFormated>
  <DomainObject.Predmet.StrankaListNazivFormatedOIB>
    <izvorni_sadrzaj>
      <item>Davor Radaković, OIB 01128208557</item>
    </izvorni_sadrzaj>
    <derivirana_varijabla naziv="DomainObject.Predmet.StrankaListNazivFormatedOIB_1">
      <item>Davor Radaković, OIB 01128208557</item>
    </derivirana_varijabla>
  </DomainObject.Predmet.StrankaListNazivFormatedOIB>
  <DomainObject.Predmet.ProtuStrankaListFormated>
    <izvorni_sadrzaj>
      <item>MURING d.o.o. zastupanog po punomoćniku OD FARČIĆ &amp; ŠARUŠIĆ</item>
    </izvorni_sadrzaj>
    <derivirana_varijabla naziv="DomainObject.Predmet.ProtuStrankaListFormated_1">
      <item>MURING d.o.o. zastupanog po punomoćniku OD FARČIĆ &amp; ŠARUŠIĆ</item>
    </derivirana_varijabla>
  </DomainObject.Predmet.ProtuStrankaListFormated>
  <DomainObject.Predmet.ProtuStrankaListFormatedOIB>
    <izvorni_sadrzaj>
      <item>MURING d.o.o., OIB 64225691300 zastupanog po punomoćniku OD FARČIĆ &amp; ŠARUŠIĆ</item>
    </izvorni_sadrzaj>
    <derivirana_varijabla naziv="DomainObject.Predmet.ProtuStrankaListFormatedOIB_1">
      <item>MURING d.o.o., OIB 64225691300 zastupanog po punomoćniku OD FARČIĆ &amp; ŠARUŠIĆ</item>
    </derivirana_varijabla>
  </DomainObject.Predmet.ProtuStrankaListFormatedOIB>
  <DomainObject.Predmet.ProtuStrankaListFormatedWithAdress>
    <izvorni_sadrzaj>
      <item>MURING d.o.o., BREZOVIČKA CESTA 62/E, 10000 Zagreb zastupanog po punomoćniku OD FARČIĆ &amp; ŠARUŠIĆ</item>
    </izvorni_sadrzaj>
    <derivirana_varijabla naziv="DomainObject.Predmet.ProtuStrankaListFormatedWithAdress_1">
      <item>MURING d.o.o., BREZOVIČKA CESTA 62/E, 10000 Zagreb zastupanog po punomoćniku OD FARČIĆ &amp; ŠARUŠIĆ</item>
    </derivirana_varijabla>
  </DomainObject.Predmet.ProtuStrankaListFormatedWithAdress>
  <DomainObject.Predmet.ProtuStrankaListFormatedWithAdressOIB>
    <izvorni_sadrzaj>
      <item>MURING d.o.o., OIB 64225691300, BREZOVIČKA CESTA 62/E, 10000 Zagreb zastupanog po punomoćniku OD FARČIĆ &amp; ŠARUŠIĆ</item>
    </izvorni_sadrzaj>
    <derivirana_varijabla naziv="DomainObject.Predmet.ProtuStrankaListFormatedWithAdressOIB_1">
      <item>MURING d.o.o., OIB 64225691300, BREZOVIČKA CESTA 62/E, 10000 Zagreb zastupanog po punomoćniku OD FARČIĆ &amp; ŠARUŠIĆ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 punomoćnik sudionika u postupku MURING d.o.o.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 punomoćnik sudionika u postupku MURING d.o.o.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OD FARČIĆ &amp; ŠARUŠIĆ punomoćnik sudionika u postupku MURING d.o.o.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OD FARČIĆ &amp; ŠARUŠIĆ punomoćnik sudionika u postupku MURING d.o.o.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OD FARČIĆ &amp; ŠARUŠIĆ, BAŠTIJANOVA 2A, 10000 Zagreb punomoćnik sudionika u postupku MURING d.o.o.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OD FARČIĆ &amp; ŠARUŠIĆ, BAŠTIJANOVA 2A, 10000 Zagreb punomoćnik sudionika u postupku MURING d.o.o.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OD FARČIĆ &amp; ŠARUŠIĆ, BAŠTIJANOVA 2A, 10000 Zagreb punomoćnik sudionika u postupku MURING d.o.o.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OD FARČIĆ &amp; ŠARUŠIĆ, BAŠTIJANOVA 2A, 10000 Zagreb punomoćnik sudionika u postupku MURING d.o.o.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</izvorni_sadrzaj>
    <derivirana_varijabla naziv="DomainObject.Predmet.StrankaIDrugi_1">Davor Radaković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</izvorni_sadrzaj>
    <derivirana_varijabla naziv="DomainObject.Predmet.StrankaIDrugiAdressOIB_1">Davor Radaković, OIB 01128208557, PRIJEDORSKA 23, 10000 Zagreb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OD FARČIĆ &amp; ŠARUŠIĆ</item>
      <item>Pero Hrkać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OD FARČIĆ &amp; ŠARUŠIĆ, BAŠTIJANOVA 2A,10000 Zagreb</item>
      <item>Pero Hrkać, OIB 15244122912, Lipovečka 1,10000 Zagreb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OD FARČIĆ &amp; ŠARUŠIĆ, BAŠTIJANOVA 2A,10000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null</item>
      <item>, OIB 15244122912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1077</properties:Characters>
  <properties:Lines>40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2017-04-25T07:12:00Z</dcterms:created>
  <dc:creator>ksvajger</dc:creator>
  <cp:lastModifiedBy>Kristina Švajger</cp:lastModifiedBy>
  <cp:lastPrinted>2017-04-25T08:01:00Z</cp:lastPrinted>
  <dcterms:modified xmlns:xsi="http://www.w3.org/2001/XMLSchema-instance" xsi:type="dcterms:W3CDTF">2017-04-25T08:01:00Z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