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6e8f" w14:paraId="a846e8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1F53CF">
        <w:t>683</w:t>
      </w:r>
      <w:r w:rsidR="003F73E6">
        <w:t>6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3F73E6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910748">
        <w:t xml:space="preserve"> </w:t>
      </w:r>
      <w:r w:rsidR="001F53CF" w:rsidRPr="001F53CF">
        <w:t>IKSILON LABORATORIJ d.o.o., Zagreb, Aleja Antuna Augustinčića 16/1, OIB: 23113708522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1F53CF">
        <w:t>606.904,15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D945D8" w:rsidP="00793771" w:rsidR="006E7515">
      <w:r>
        <w:t>Dna</w:t>
      </w:r>
    </w:p>
    <w:p w:rsidRDefault="00D945D8" w:rsidP="00D945D8" w:rsidR="00D945D8">
      <w:pPr>
        <w:pStyle w:val="Odlomakpopisa"/>
        <w:numPr>
          <w:ilvl w:val="0"/>
          <w:numId w:val="25"/>
        </w:numPr>
      </w:pPr>
      <w:r>
        <w:t>oglasna ploča – javnost</w:t>
      </w:r>
    </w:p>
    <w:p w:rsidRDefault="00D945D8" w:rsidP="00D945D8" w:rsidR="00D945D8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 – </w:t>
      </w:r>
      <w:proofErr w:type="spellStart"/>
      <w:r>
        <w:t>ogl.ploča</w:t>
      </w:r>
      <w:proofErr w:type="spellEnd"/>
    </w:p>
    <w:sectPr w:rsidSect="001D2443" w:rsidR="00D945D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AA5" w:rsidR="00E42AA5">
      <w:r>
        <w:separator/>
      </w:r>
    </w:p>
  </w:endnote>
  <w:endnote w:id="0" w:type="continuationSeparator">
    <w:p w:rsidRDefault="00E42AA5" w:rsidR="00E42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AA5" w:rsidR="00E42AA5">
      <w:r>
        <w:separator/>
      </w:r>
    </w:p>
  </w:footnote>
  <w:footnote w:id="0" w:type="continuationSeparator">
    <w:p w:rsidRDefault="00E42AA5" w:rsidR="00E42A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76E2F68"/>
    <w:multiLevelType w:val="hybridMultilevel"/>
    <w:tmpl w:val="0498AC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5343"/>
    <w:rsid w:val="00D868BB"/>
    <w:rsid w:val="00D87721"/>
    <w:rsid w:val="00D92063"/>
    <w:rsid w:val="00D945D8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6836</izvorni_sadrzaj>
    <derivirana_varijabla naziv="DomainObject.Predmet.Broj_1">6836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St-6836/2016</izvorni_sadrzaj>
    <derivirana_varijabla naziv="DomainObject.Predmet.OznakaBroj_1">St-6836/2016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IKSILON LABORATORIJ d.o.o. zastupanog po punomoćniku KRISTIJAN PTIČAR</izvorni_sadrzaj>
    <derivirana_varijabla naziv="DomainObject.Predmet.ProtustrankaFormated_1">  IKSILON LABORATORIJ d.o.o. zastupanog po punomoćniku KRISTIJAN PTIČAR</derivirana_varijabla>
  </DomainObject.Predmet.ProtustrankaFormated>
  <DomainObject.Predmet.ProtustrankaFormatedOIB>
    <izvorni_sadrzaj>  IKSILON LABORATORIJ d.o.o., OIB 23113708522 zastupanog po punomoćniku KRISTIJAN PTIČAR</izvorni_sadrzaj>
    <derivirana_varijabla naziv="DomainObject.Predmet.ProtustrankaFormatedOIB_1">  IKSILON LABORATORIJ d.o.o., OIB 23113708522 zastupanog po punomoćniku KRISTIJAN PTIČAR</derivirana_varijabla>
  </DomainObject.Predmet.ProtustrankaFormatedOIB>
  <DomainObject.Predmet.ProtustrankaFormatedWithAdress>
    <izvorni_sadrzaj> IKSILON LABORATORIJ d.o.o., Aleja Antuna Augustinčića 16/1, 10000 Zagreb zastupanog po punomoćniku KRISTIJAN PTIČAR</izvorni_sadrzaj>
    <derivirana_varijabla naziv="DomainObject.Predmet.ProtustrankaFormatedWithAdress_1"> IKSILON LABORATORIJ d.o.o., Aleja Antuna Augustinčića 16/1, 10000 Zagreb zastupanog po punomoćniku KRISTIJAN PTIČAR</derivirana_varijabla>
  </DomainObject.Predmet.ProtustrankaFormatedWithAdress>
  <DomainObject.Predmet.ProtustrankaFormatedWithAdressOIB>
    <izvorni_sadrzaj> IKSILON LABORATORIJ d.o.o., OIB 23113708522, Aleja Antuna Augustinčića 16/1, 10000 Zagreb zastupanog po punomoćniku KRISTIJAN PTIČAR</izvorni_sadrzaj>
    <derivirana_varijabla naziv="DomainObject.Predmet.ProtustrankaFormatedWithAdressOIB_1"> IKSILON LABORATORIJ d.o.o., OIB 23113708522, Aleja Antuna Augustinčića 16/1, 10000 Zagreb zastupanog po punomoćniku KRISTIJAN PTIČAR</derivirana_varijabla>
  </DomainObject.Predmet.ProtustrankaFormatedWithAdressOIB>
  <DomainObject.Predmet.ProtustrankaWithAdress>
    <izvorni_sadrzaj>IKSILON LABORATORIJ d.o.o. Aleja Antuna Augustinčića 16/1, 10000 Zagreb</izvorni_sadrzaj>
    <derivirana_varijabla naziv="DomainObject.Predmet.ProtustrankaWithAdress_1">IKSILON LABORATORIJ d.o.o. Aleja Antuna Augustinčića 16/1, 10000 Zagreb</derivirana_varijabla>
  </DomainObject.Predmet.ProtustrankaWithAdress>
  <DomainObject.Predmet.ProtustrankaWithAdressOIB>
    <izvorni_sadrzaj>IKSILON LABORATORIJ d.o.o., OIB 23113708522, Aleja Antuna Augustinčića 16/1, 10000 Zagreb</izvorni_sadrzaj>
    <derivirana_varijabla naziv="DomainObject.Predmet.ProtustrankaWithAdressOIB_1">IKSILON LABORATORIJ d.o.o., OIB 23113708522, Aleja Antuna Augustinčića 16/1, 10000 Zagreb</derivirana_varijabla>
  </DomainObject.Predmet.ProtustrankaWithAdressOIB>
  <DomainObject.Predmet.ProtustrankaNazivFormated>
    <izvorni_sadrzaj>IKSILON LABORATORIJ d.o.o.</izvorni_sadrzaj>
    <derivirana_varijabla naziv="DomainObject.Predmet.ProtustrankaNazivFormated_1">IKSILON LABORATORIJ d.o.o.</derivirana_varijabla>
  </DomainObject.Predmet.ProtustrankaNazivFormated>
  <DomainObject.Predmet.ProtustrankaNazivFormatedOIB>
    <izvorni_sadrzaj>IKSILON LABORATORIJ d.o.o., OIB 23113708522</izvorni_sadrzaj>
    <derivirana_varijabla naziv="DomainObject.Predmet.ProtustrankaNazivFormatedOIB_1">IKSILON LABORATORIJ d.o.o., OIB 23113708522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IKSILON LABORATORIJ d.o.o. zastupanog po punomoćniku KRISTIJAN PTIČAR</item>
    </izvorni_sadrzaj>
    <derivirana_varijabla naziv="DomainObject.Predmet.ProtuStrankaListFormated_1">
      <item>IKSILON LABORATORIJ d.o.o. zastupanog po punomoćniku KRISTIJAN PTIČAR</item>
    </derivirana_varijabla>
  </DomainObject.Predmet.ProtuStrankaListFormated>
  <DomainObject.Predmet.ProtuStrankaListFormatedOIB>
    <izvorni_sadrzaj>
      <item>IKSILON LABORATORIJ d.o.o., OIB 23113708522 zastupanog po punomoćniku KRISTIJAN PTIČAR</item>
    </izvorni_sadrzaj>
    <derivirana_varijabla naziv="DomainObject.Predmet.ProtuStrankaListFormatedOIB_1">
      <item>IKSILON LABORATORIJ d.o.o., OIB 23113708522 zastupanog po punomoćniku KRISTIJAN PTIČAR</item>
    </derivirana_varijabla>
  </DomainObject.Predmet.ProtuStrankaListFormatedOIB>
  <DomainObject.Predmet.ProtuStrankaListFormatedWithAdress>
    <izvorni_sadrzaj>
      <item>IKSILON LABORATORIJ d.o.o., Aleja Antuna Augustinčića 16/1, 10000 Zagreb zastupanog po punomoćniku KRISTIJAN PTIČAR</item>
    </izvorni_sadrzaj>
    <derivirana_varijabla naziv="DomainObject.Predmet.ProtuStrankaListFormatedWithAdress_1">
      <item>IKSILON LABORATORIJ d.o.o., Aleja Antuna Augustinčića 16/1, 10000 Zagreb zastupanog po punomoćniku KRISTIJAN PTIČAR</item>
    </derivirana_varijabla>
  </DomainObject.Predmet.ProtuStrankaListFormatedWithAdress>
  <DomainObject.Predmet.ProtuStrankaListFormatedWithAdressOIB>
    <izvorni_sadrzaj>
      <item>IKSILON LABORATORIJ d.o.o., OIB 23113708522, Aleja Antuna Augustinčića 16/1, 10000 Zagreb zastupanog po punomoćniku KRISTIJAN PTIČAR</item>
    </izvorni_sadrzaj>
    <derivirana_varijabla naziv="DomainObject.Predmet.ProtuStrankaListFormatedWithAdressOIB_1">
      <item>IKSILON LABORATORIJ d.o.o., OIB 23113708522, Aleja Antuna Augustinčića 16/1, 10000 Zagreb zastupanog po punomoćniku KRISTIJAN PTIČAR</item>
    </derivirana_varijabla>
  </DomainObject.Predmet.ProtuStrankaListFormatedWithAdressOIB>
  <DomainObject.Predmet.ProtuStrankaListNazivFormated>
    <izvorni_sadrzaj>
      <item>IKSILON LABORATORIJ d.o.o.</item>
    </izvorni_sadrzaj>
    <derivirana_varijabla naziv="DomainObject.Predmet.ProtuStrankaListNazivFormated_1">
      <item>IKSILON LABORATORIJ d.o.o.</item>
    </derivirana_varijabla>
  </DomainObject.Predmet.ProtuStrankaListNazivFormated>
  <DomainObject.Predmet.ProtuStrankaListNazivFormatedOIB>
    <izvorni_sadrzaj>
      <item>IKSILON LABORATORIJ d.o.o., OIB 23113708522</item>
    </izvorni_sadrzaj>
    <derivirana_varijabla naziv="DomainObject.Predmet.ProtuStrankaListNazivFormatedOIB_1">
      <item>IKSILON LABORATORIJ d.o.o., OIB 23113708522</item>
    </derivirana_varijabla>
  </DomainObject.Predmet.ProtuStrankaListNazivFormatedOIB>
  <DomainObject.Predmet.OstaliListFormated>
    <izvorni_sadrzaj>
      <item>KRISTIJAN PTIČAR punomoćnik sudionika u postupku IKSILON LABORATORIJ d.o.o.</item>
    </izvorni_sadrzaj>
    <derivirana_varijabla naziv="DomainObject.Predmet.OstaliListFormated_1">
      <item>KRISTIJAN PTIČAR punomoćnik sudionika u postupku IKSILON LABORATORIJ d.o.o.</item>
    </derivirana_varijabla>
  </DomainObject.Predmet.OstaliListFormated>
  <DomainObject.Predmet.OstaliListFormatedOIB>
    <izvorni_sadrzaj>
      <item>KRISTIJAN PTIČAR, OIB 13588208344 punomoćnik sudionika u postupku IKSILON LABORATORIJ d.o.o.</item>
    </izvorni_sadrzaj>
    <derivirana_varijabla naziv="DomainObject.Predmet.OstaliListFormatedOIB_1">
      <item>KRISTIJAN PTIČAR, OIB 13588208344 punomoćnik sudionika u postupku IKSILON LABORATORIJ d.o.o.</item>
    </derivirana_varijabla>
  </DomainObject.Predmet.OstaliListFormatedOIB>
  <DomainObject.Predmet.OstaliListFormatedWithAdress>
    <izvorni_sadrzaj>
      <item>KRISTIJAN PTIČAR, ALEJA BLAŽA JURIŠIĆA 25, 10000 Zagreb punomoćnik sudionika u postupku IKSILON LABORATORIJ d.o.o.</item>
    </izvorni_sadrzaj>
    <derivirana_varijabla naziv="DomainObject.Predmet.OstaliListFormatedWithAdress_1">
      <item>KRISTIJAN PTIČAR, ALEJA BLAŽA JURIŠIĆA 25, 10000 Zagreb punomoćnik sudionika u postupku IKSILON LABORATORIJ d.o.o.</item>
    </derivirana_varijabla>
  </DomainObject.Predmet.OstaliListFormatedWithAdress>
  <DomainObject.Predmet.OstaliListFormatedWithAdressOIB>
    <izvorni_sadrzaj>
      <item>KRISTIJAN PTIČAR, OIB 13588208344, ALEJA BLAŽA JURIŠIĆA 25, 10000 Zagreb punomoćnik sudionika u postupku IKSILON LABORATORIJ d.o.o.</item>
    </izvorni_sadrzaj>
    <derivirana_varijabla naziv="DomainObject.Predmet.OstaliListFormatedWithAdressOIB_1">
      <item>KRISTIJAN PTIČAR, OIB 13588208344, ALEJA BLAŽA JURIŠIĆA 25, 10000 Zagreb punomoćnik sudionika u postupku IKSILON LABORATORIJ d.o.o.</item>
    </derivirana_varijabla>
  </DomainObject.Predmet.OstaliListFormatedWithAdressOIB>
  <DomainObject.Predmet.OstaliListNazivFormated>
    <izvorni_sadrzaj>
      <item>KRISTIJAN PTIČAR</item>
    </izvorni_sadrzaj>
    <derivirana_varijabla naziv="DomainObject.Predmet.OstaliListNazivFormated_1">
      <item>KRISTIJAN PTIČAR</item>
    </derivirana_varijabla>
  </DomainObject.Predmet.OstaliListNazivFormated>
  <DomainObject.Predmet.OstaliListNazivFormatedOIB>
    <izvorni_sadrzaj>
      <item>KRISTIJAN PTIČAR, OIB 13588208344</item>
    </izvorni_sadrzaj>
    <derivirana_varijabla naziv="DomainObject.Predmet.OstaliListNazivFormatedOIB_1">
      <item>KRISTIJAN PTIČAR, OIB 13588208344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IKSILON LABORATORIJ d.o.o.</izvorni_sadrzaj>
    <derivirana_varijabla naziv="DomainObject.Predmet.ProtustrankaIDrugi_1">IKSILON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IKSILON LABORATORIJ d.o.o., OIB 23113708522, Aleja Antuna Augustinčića 16/1, 10000 Zagreb</izvorni_sadrzaj>
    <derivirana_varijabla naziv="DomainObject.Predmet.ProtustrankaIDrugiAdressOIB_1">IKSILON LABORATORIJ d.o.o., OIB 23113708522,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IKSILON LABORATORIJ d.o.o.</item>
      <item>KRISTIJAN PTIČAR</item>
    </izvorni_sadrzaj>
    <derivirana_varijabla naziv="DomainObject.Predmet.SudioniciListNaziv_1">
      <item>FINA Regionalni centar Zagreb</item>
      <item>IKSILON LABORATORIJ d.o.o.</item>
      <item>KRISTIJAN PTIČAR</item>
    </derivirana_varijabla>
  </DomainObject.Predmet.SudioniciListNaziv>
  <DomainObject.Predmet.SudioniciListAdressOIB>
    <izvorni_sadrzaj>
      <item>FINA Regionalni centar Zagreb, OIB 85821130368, Trg svibanjskih žrtava 1995. 1,10000 Zagreb</item>
      <item>IKSILON LABORATORIJ d.o.o., OIB 23113708522, Aleja Antuna Augustinčića 16/1,10000 Zagreb</item>
      <item>KRISTIJAN PTIČAR, OIB 13588208344, ALEJA BLAŽA JURIŠIĆA 25,10000 Zagreb</item>
    </izvorni_sadrzaj>
    <derivirana_varijabla naziv="DomainObject.Predmet.SudioniciListAdressOIB_1">
      <item>FINA Regionalni centar Zagreb, OIB 85821130368, Trg svibanjskih žrtava 1995. 1,10000 Zagreb</item>
      <item>IKSILON LABORATORIJ d.o.o., OIB 23113708522, Aleja Antuna Augustinčića 16/1,10000 Zagreb</item>
      <item>KRISTIJAN PTIČAR, OIB 13588208344, ALEJA BLAŽA JURIŠIĆA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23113708522</item>
      <item>, OIB 13588208344</item>
    </izvorni_sadrzaj>
    <derivirana_varijabla naziv="DomainObject.Predmet.SudioniciListNazivOIB_1">
      <item>, OIB 85821130368</item>
      <item>, OIB 23113708522</item>
      <item>, OIB 13588208344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B185C-A4D6-4328-8E0C-3EA6FC85B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1345</properties:Characters>
  <properties:Lines>45</properties:Lines>
  <properties:Paragraphs>19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2017-03-09T12:37:00Z</cp:lastPrinted>
  <dcterms:modified xmlns:xsi="http://www.w3.org/2001/XMLSchema-instance" xsi:type="dcterms:W3CDTF">2017-03-09T12:37:00Z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