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c333" w14:paraId="8f2c333" w:rsidRDefault="00BC451B" w:rsidR="001E0E34" w:rsidRPr="00686FEB">
      <w:pPr>
        <w15:collapsed w:val="false"/>
      </w:pPr>
      <w:bookmarkStart w:name="_GoBack" w:id="0"/>
      <w:bookmarkEnd w:id="0"/>
      <w:r w:rsidRPr="00686FEB">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686FEB">
      <w:r w:rsidRPr="00686FEB">
        <w:t xml:space="preserve">  REPUBLIKA HRVATSKA </w:t>
      </w:r>
    </w:p>
    <w:p w:rsidRDefault="00182231" w:rsidR="00182231" w:rsidRPr="00686FEB">
      <w:r w:rsidRPr="00686FEB">
        <w:t>TRGOVAČKI SUD U ZAGREBU</w:t>
      </w:r>
    </w:p>
    <w:p w:rsidRDefault="00182231" w:rsidR="001E0E34" w:rsidRPr="00686FEB">
      <w:r w:rsidRPr="00686FEB">
        <w:t>Zagreb, Amruševa 2/II</w:t>
      </w:r>
      <w:r w:rsidRPr="00686FEB">
        <w:tab/>
      </w:r>
      <w:r w:rsidR="001E0E34" w:rsidRPr="00686FEB">
        <w:tab/>
      </w:r>
      <w:r w:rsidR="001E0E34" w:rsidRPr="00686FEB">
        <w:tab/>
      </w:r>
      <w:r w:rsidR="001E0E34" w:rsidRPr="00686FEB">
        <w:tab/>
      </w:r>
      <w:r w:rsidR="00ED6590" w:rsidRPr="00686FEB">
        <w:tab/>
      </w:r>
      <w:r w:rsidR="00ED6590" w:rsidRPr="00686FEB">
        <w:tab/>
        <w:t>31-ST -790/13</w:t>
      </w:r>
      <w:r w:rsidR="000E61B3">
        <w:t>-1150</w:t>
      </w:r>
    </w:p>
    <w:p w:rsidRDefault="001E0E34" w:rsidP="00E67818" w:rsidR="001E0E34" w:rsidRPr="00686FEB"/>
    <w:p w:rsidRDefault="001E0E34" w:rsidP="00C862FE" w:rsidR="00C862FE" w:rsidRPr="00686FEB">
      <w:pPr>
        <w:jc w:val="center"/>
        <w:rPr>
          <w:bCs/>
        </w:rPr>
      </w:pPr>
      <w:r w:rsidRPr="00686FEB">
        <w:tab/>
      </w:r>
    </w:p>
    <w:p w:rsidRDefault="00C862FE" w:rsidP="001E0E34" w:rsidR="001E0E34" w:rsidRPr="00686FEB">
      <w:r w:rsidRPr="00686FEB">
        <w:rPr>
          <w:bCs/>
        </w:rPr>
        <w:tab/>
      </w:r>
      <w:r w:rsidR="00D51C43" w:rsidRPr="00686FEB">
        <w:rPr>
          <w:bCs/>
        </w:rPr>
        <w:t>TRGOVAČKI SUD U ZAGREBU</w:t>
      </w:r>
      <w:r w:rsidR="00D51C43" w:rsidRPr="00686FEB">
        <w:t xml:space="preserve"> po sucu toga suda Nadi Kraljić kao stečajnom sucu u stečajnom predmetu stečajnog dužnika </w:t>
      </w:r>
      <w:r w:rsidR="00ED6590" w:rsidRPr="00686FEB">
        <w:t xml:space="preserve">EUROYACHTING d.o.o. – u stečaju, Zagreb, Ogrizovićeva 41, MBS:080455164, OIB:56804906735 </w:t>
      </w:r>
      <w:r w:rsidR="00D51C43" w:rsidRPr="00686FEB">
        <w:t xml:space="preserve">dana </w:t>
      </w:r>
      <w:r w:rsidR="00371E31" w:rsidRPr="00686FEB">
        <w:t xml:space="preserve">18. siječnja 2016. </w:t>
      </w:r>
      <w:r w:rsidR="00D51C43" w:rsidRPr="00686FEB">
        <w:t xml:space="preserve">  godine </w:t>
      </w:r>
      <w:r w:rsidR="001E0E34" w:rsidRPr="00686FEB">
        <w:t xml:space="preserve">donio je slijedeći </w:t>
      </w:r>
    </w:p>
    <w:p w:rsidRDefault="001E0E34" w:rsidP="001E0E34" w:rsidR="001E0E34" w:rsidRPr="00686FEB">
      <w:pPr>
        <w:jc w:val="center"/>
      </w:pPr>
      <w:r w:rsidRPr="00686FEB">
        <w:t xml:space="preserve">Z A K L J U Č A K </w:t>
      </w:r>
    </w:p>
    <w:p w:rsidRDefault="00DB477B" w:rsidP="00DB477B" w:rsidR="001E0E34" w:rsidRPr="00686FEB">
      <w:r w:rsidRPr="00686FEB">
        <w:tab/>
        <w:t xml:space="preserve"> </w:t>
      </w:r>
    </w:p>
    <w:p w:rsidRDefault="00D51C43" w:rsidP="00EF4568" w:rsidR="00ED6590" w:rsidRPr="00686FEB">
      <w:pPr>
        <w:ind w:firstLine="708"/>
      </w:pPr>
      <w:r w:rsidRPr="00686FEB">
        <w:t xml:space="preserve">1. </w:t>
      </w:r>
      <w:r w:rsidR="00A76EBB" w:rsidRPr="00686FEB">
        <w:tab/>
      </w:r>
      <w:r w:rsidR="00DB477B" w:rsidRPr="00686FEB">
        <w:t>Nalaže se stečajnom upravitelju da preda k</w:t>
      </w:r>
      <w:r w:rsidR="003D69DE" w:rsidRPr="00686FEB">
        <w:t>upcu</w:t>
      </w:r>
      <w:r w:rsidR="00BE2D0F" w:rsidRPr="000E61B3">
        <w:rPr>
          <w:color w:val="000000"/>
        </w:rPr>
        <w:t xml:space="preserve"> </w:t>
      </w:r>
      <w:r w:rsidR="000E61B3" w:rsidRPr="000E61B3">
        <w:rPr>
          <w:color w:val="000000"/>
        </w:rPr>
        <w:t xml:space="preserve">SAŠI STANIĆU – Zadar, Velebitska ulica 2, OIB. 55341779778 </w:t>
      </w:r>
      <w:r w:rsidR="00DB477B" w:rsidRPr="00686FEB">
        <w:t>nekretninu</w:t>
      </w:r>
      <w:r w:rsidRPr="00686FEB">
        <w:t xml:space="preserve"> </w:t>
      </w:r>
      <w:r w:rsidR="00ED6590" w:rsidRPr="00686FEB">
        <w:rPr>
          <w:bCs/>
        </w:rPr>
        <w:t>z.k.č. 77/10 upisane u zk.ul. 8614 k.o. Stenjevec što u naravi čini:</w:t>
      </w:r>
    </w:p>
    <w:p w:rsidRDefault="000E61B3" w:rsidP="000E61B3" w:rsidR="000E61B3" w:rsidRPr="000D1B3F">
      <w:pPr>
        <w:pStyle w:val="Odlomakpopisa"/>
        <w:numPr>
          <w:ilvl w:val="0"/>
          <w:numId w:val="5"/>
        </w:numPr>
        <w:rPr>
          <w:color w:val="000000"/>
        </w:rPr>
      </w:pPr>
      <w:r w:rsidRPr="000D1B3F">
        <w:rPr>
          <w:bCs/>
        </w:rPr>
        <w:t>Poduložak 184. ETAŽA 5/10000</w:t>
      </w:r>
      <w:r w:rsidRPr="00DD5DD8">
        <w:t xml:space="preserve"> parkirno garažno mjesto oznake PGM-</w:t>
      </w:r>
    </w:p>
    <w:p w:rsidRDefault="000E61B3" w:rsidP="000E61B3" w:rsidR="000E61B3" w:rsidRPr="000D1B3F">
      <w:pPr>
        <w:rPr>
          <w:color w:val="000000"/>
        </w:rPr>
      </w:pPr>
      <w:r w:rsidRPr="00DD5DD8">
        <w:t>2.13 u podrumskoj etaži -2; neto korisne površine 6,20čm označeno u planu posebnih dijelova zgrade svijetlo plavom bojom</w:t>
      </w:r>
      <w:r w:rsidRPr="000D1B3F">
        <w:rPr>
          <w:bCs/>
        </w:rPr>
        <w:t xml:space="preserve"> </w:t>
      </w:r>
    </w:p>
    <w:p w:rsidRDefault="0000521D" w:rsidP="0000521D" w:rsidR="0000521D" w:rsidRPr="00686FEB"/>
    <w:p w:rsidRDefault="001E0E34" w:rsidP="002A15BD" w:rsidR="001E0E34" w:rsidRPr="00686FEB">
      <w:pPr>
        <w:jc w:val="center"/>
      </w:pPr>
      <w:r w:rsidRPr="00686FEB">
        <w:t>Obrazloženje</w:t>
      </w:r>
    </w:p>
    <w:p w:rsidRDefault="001E0E34" w:rsidP="001E0E34" w:rsidR="001E0E34" w:rsidRPr="00686FEB">
      <w:pPr>
        <w:jc w:val="center"/>
      </w:pPr>
    </w:p>
    <w:p w:rsidRDefault="001E0E34" w:rsidP="001E0E34" w:rsidR="001E0E34" w:rsidRPr="00686FEB">
      <w:r w:rsidRPr="00686FEB">
        <w:tab/>
        <w:t>Rješenje o</w:t>
      </w:r>
      <w:r w:rsidR="00C862FE" w:rsidRPr="00686FEB">
        <w:t xml:space="preserve"> dosudi ovog suda broj St-</w:t>
      </w:r>
      <w:r w:rsidR="00ED6590" w:rsidRPr="00686FEB">
        <w:t xml:space="preserve">790/13 </w:t>
      </w:r>
      <w:r w:rsidR="00D51C43" w:rsidRPr="00686FEB">
        <w:t xml:space="preserve"> od </w:t>
      </w:r>
      <w:r w:rsidR="00686FEB" w:rsidRPr="00686FEB">
        <w:t>18</w:t>
      </w:r>
      <w:r w:rsidR="00371E31" w:rsidRPr="00686FEB">
        <w:t>. studenog</w:t>
      </w:r>
      <w:r w:rsidR="003423C5" w:rsidRPr="00686FEB">
        <w:t xml:space="preserve"> </w:t>
      </w:r>
      <w:r w:rsidR="00A9454B" w:rsidRPr="00686FEB">
        <w:t xml:space="preserve"> 2015.</w:t>
      </w:r>
      <w:r w:rsidR="00ED6590" w:rsidRPr="00686FEB">
        <w:t xml:space="preserve"> </w:t>
      </w:r>
      <w:r w:rsidR="00D51C43" w:rsidRPr="00686FEB">
        <w:t xml:space="preserve"> godine </w:t>
      </w:r>
      <w:r w:rsidRPr="00686FEB">
        <w:t xml:space="preserve">postalo je pravomoćno dana </w:t>
      </w:r>
      <w:r w:rsidR="000E27E9">
        <w:t>11</w:t>
      </w:r>
      <w:r w:rsidR="00371E31" w:rsidRPr="00686FEB">
        <w:t>. prosinca</w:t>
      </w:r>
      <w:r w:rsidR="005B1A92" w:rsidRPr="00686FEB">
        <w:t xml:space="preserve"> 2015. </w:t>
      </w:r>
      <w:r w:rsidR="00D51C43" w:rsidRPr="00686FEB">
        <w:t xml:space="preserve"> </w:t>
      </w:r>
      <w:r w:rsidR="00C862FE" w:rsidRPr="00686FEB">
        <w:t xml:space="preserve"> </w:t>
      </w:r>
      <w:r w:rsidR="00ED6590" w:rsidRPr="00686FEB">
        <w:t>godine i kupac je položio</w:t>
      </w:r>
      <w:r w:rsidRPr="00686FEB">
        <w:t xml:space="preserve"> </w:t>
      </w:r>
      <w:r w:rsidR="003D69DE" w:rsidRPr="00686FEB">
        <w:t xml:space="preserve">kupovninu </w:t>
      </w:r>
      <w:r w:rsidR="00D51C43" w:rsidRPr="00686FEB">
        <w:t xml:space="preserve">određenu u rješenju o dosudi od </w:t>
      </w:r>
      <w:r w:rsidR="00686FEB" w:rsidRPr="00686FEB">
        <w:t>18</w:t>
      </w:r>
      <w:r w:rsidR="00371E31" w:rsidRPr="00686FEB">
        <w:t>. studenog</w:t>
      </w:r>
      <w:r w:rsidR="00EB4227" w:rsidRPr="00686FEB">
        <w:t xml:space="preserve"> </w:t>
      </w:r>
      <w:r w:rsidR="00A9454B" w:rsidRPr="00686FEB">
        <w:t xml:space="preserve"> 2015. </w:t>
      </w:r>
      <w:r w:rsidR="00D51C43" w:rsidRPr="00686FEB">
        <w:t xml:space="preserve"> godine, </w:t>
      </w:r>
      <w:r w:rsidR="007E6BE0" w:rsidRPr="00686FEB">
        <w:t xml:space="preserve">te je stoga valjalo temeljem čl. </w:t>
      </w:r>
      <w:smartTag w:element="metricconverter" w:uri="urn:schemas-microsoft-com:office:smarttags">
        <w:smartTagPr>
          <w:attr w:val="108 st" w:name="ProductID"/>
        </w:smartTagPr>
        <w:r w:rsidR="007E6BE0" w:rsidRPr="00686FEB">
          <w:t>108 st</w:t>
        </w:r>
      </w:smartTag>
      <w:r w:rsidR="007E6BE0" w:rsidRPr="00686FEB">
        <w:t xml:space="preserve">. 4 Ovršnog zakona donijeti zaključak o predaji. </w:t>
      </w:r>
    </w:p>
    <w:p w:rsidRDefault="001E0E34" w:rsidP="001E0E34" w:rsidR="001E0E34" w:rsidRPr="00686FEB"/>
    <w:p w:rsidRDefault="001E0E34" w:rsidP="001E0E34" w:rsidR="001E0E34" w:rsidRPr="00686FEB">
      <w:pPr>
        <w:jc w:val="center"/>
      </w:pPr>
      <w:r w:rsidRPr="00686FEB">
        <w:t xml:space="preserve">U Zagrebu, </w:t>
      </w:r>
      <w:r w:rsidR="00371E31" w:rsidRPr="00686FEB">
        <w:t xml:space="preserve">18. siječnja 2016. </w:t>
      </w:r>
      <w:r w:rsidR="00A9454B" w:rsidRPr="00686FEB">
        <w:t xml:space="preserve"> </w:t>
      </w:r>
      <w:r w:rsidR="00D51C43" w:rsidRPr="00686FEB">
        <w:t xml:space="preserve"> </w:t>
      </w:r>
      <w:r w:rsidR="00C862FE" w:rsidRPr="00686FEB">
        <w:t xml:space="preserve"> </w:t>
      </w:r>
    </w:p>
    <w:p w:rsidRDefault="001E0E34" w:rsidP="003D69DE" w:rsidR="001E0E34" w:rsidRPr="00686FEB"/>
    <w:p w:rsidRDefault="001E0E34" w:rsidP="001E0E34" w:rsidR="001E0E34" w:rsidRPr="00686FEB">
      <w:r w:rsidRPr="00686FEB">
        <w:tab/>
      </w:r>
      <w:r w:rsidRPr="00686FEB">
        <w:tab/>
      </w:r>
      <w:r w:rsidRPr="00686FEB">
        <w:tab/>
      </w:r>
      <w:r w:rsidRPr="00686FEB">
        <w:tab/>
      </w:r>
      <w:r w:rsidRPr="00686FEB">
        <w:tab/>
      </w:r>
      <w:r w:rsidRPr="00686FEB">
        <w:tab/>
      </w:r>
      <w:r w:rsidRPr="00686FEB">
        <w:tab/>
      </w:r>
      <w:r w:rsidRPr="00686FEB">
        <w:tab/>
      </w:r>
      <w:r w:rsidR="003D69DE" w:rsidRPr="00686FEB">
        <w:tab/>
      </w:r>
      <w:r w:rsidRPr="00686FEB">
        <w:t xml:space="preserve">STEČAJNI SUDAC </w:t>
      </w:r>
    </w:p>
    <w:p w:rsidRDefault="001E0E34" w:rsidP="001E0E34" w:rsidR="001E0E34" w:rsidRPr="00686FEB">
      <w:r w:rsidRPr="00686FEB">
        <w:tab/>
      </w:r>
      <w:r w:rsidRPr="00686FEB">
        <w:tab/>
      </w:r>
      <w:r w:rsidRPr="00686FEB">
        <w:tab/>
      </w:r>
      <w:r w:rsidRPr="00686FEB">
        <w:tab/>
      </w:r>
      <w:r w:rsidRPr="00686FEB">
        <w:tab/>
      </w:r>
      <w:r w:rsidRPr="00686FEB">
        <w:tab/>
      </w:r>
      <w:r w:rsidRPr="00686FEB">
        <w:tab/>
      </w:r>
      <w:r w:rsidRPr="00686FEB">
        <w:tab/>
      </w:r>
      <w:r w:rsidR="003D69DE" w:rsidRPr="00686FEB">
        <w:tab/>
      </w:r>
      <w:r w:rsidRPr="00686FEB">
        <w:t>Nada Kraljić</w:t>
      </w:r>
      <w:r w:rsidR="00953B97">
        <w:t>,v.r.</w:t>
      </w:r>
      <w:r w:rsidRPr="00686FEB">
        <w:t xml:space="preserve"> </w:t>
      </w:r>
    </w:p>
    <w:p w:rsidRDefault="00F71DF6" w:rsidP="001E0E34" w:rsidR="00F71DF6" w:rsidRPr="00686FEB"/>
    <w:p w:rsidRDefault="00F71DF6" w:rsidP="00F71DF6" w:rsidR="00F71DF6">
      <w:pPr>
        <w:ind w:left="360"/>
      </w:pPr>
    </w:p>
    <w:p w:rsidRDefault="00953B97" w:rsidR="00953B97">
      <w:r>
        <w:tab/>
      </w:r>
      <w:r>
        <w:tab/>
      </w:r>
      <w:r>
        <w:tab/>
      </w:r>
      <w:r>
        <w:tab/>
      </w:r>
      <w:r>
        <w:tab/>
      </w:r>
      <w:r>
        <w:tab/>
      </w:r>
      <w:r>
        <w:tab/>
        <w:t>Za točnost otpravka-ovl.službenik</w:t>
      </w:r>
    </w:p>
    <w:p w:rsidRDefault="00953B97" w:rsidP="00953B97" w:rsidR="00953B97">
      <w:pPr>
        <w:ind w:firstLine="708" w:left="4956"/>
      </w:pPr>
      <w:r>
        <w:t>Vinka Mihalinčić</w:t>
      </w:r>
    </w:p>
    <w:p w:rsidRDefault="00953B97" w:rsidP="00F71DF6" w:rsidR="00953B97" w:rsidRPr="00686FEB">
      <w:pPr>
        <w:ind w:left="360"/>
      </w:pPr>
    </w:p>
    <w:sectPr w:rsidSect="00E67818" w:rsidR="00953B97" w:rsidRPr="00686FEB">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0521D"/>
    <w:rsid w:val="00016045"/>
    <w:rsid w:val="000225AC"/>
    <w:rsid w:val="00027B40"/>
    <w:rsid w:val="00035E93"/>
    <w:rsid w:val="00040D47"/>
    <w:rsid w:val="00041213"/>
    <w:rsid w:val="000505C9"/>
    <w:rsid w:val="000944DE"/>
    <w:rsid w:val="000976EE"/>
    <w:rsid w:val="000C1799"/>
    <w:rsid w:val="000C3D74"/>
    <w:rsid w:val="000D0307"/>
    <w:rsid w:val="000D1C33"/>
    <w:rsid w:val="000E27E9"/>
    <w:rsid w:val="000E61B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8EB"/>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3075"/>
    <w:rsid w:val="003569FF"/>
    <w:rsid w:val="003573E1"/>
    <w:rsid w:val="00367BB9"/>
    <w:rsid w:val="00371E31"/>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86FEB"/>
    <w:rsid w:val="006A01A8"/>
    <w:rsid w:val="006B6770"/>
    <w:rsid w:val="006C1755"/>
    <w:rsid w:val="006C48A9"/>
    <w:rsid w:val="006D7383"/>
    <w:rsid w:val="006E65A1"/>
    <w:rsid w:val="006F15D5"/>
    <w:rsid w:val="006F4760"/>
    <w:rsid w:val="006F6BED"/>
    <w:rsid w:val="00711433"/>
    <w:rsid w:val="0071189A"/>
    <w:rsid w:val="00721F26"/>
    <w:rsid w:val="00730147"/>
    <w:rsid w:val="00763992"/>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53B97"/>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2D0F"/>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53B97"/>
    <w:rPr>
      <w:color w:val="808080"/>
      <w:bdr w:space="0" w:sz="0" w:color="auto" w:val="none"/>
      <w:shd w:fill="auto" w:color="auto" w:val="clear"/>
    </w:rPr>
  </w:style>
  <w:style w:customStyle="true" w:styleId="eSPISCCParagraphDefaultFont" w:type="character">
    <w:name w:val="eSPIS_CC_Paragraph Default Font"/>
    <w:basedOn w:val="Zadanifontodlomka"/>
    <w:rsid w:val="00953B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B97"/>
    <w:rPr>
      <w:bdr w:space="0" w:sz="0" w:color="auto" w:val="none"/>
      <w:shd w:fill="FFFFCC" w:color="auto" w:val="clear"/>
      <w:lang w:val="hr-HR"/>
    </w:rPr>
  </w:style>
  <w:style w:customStyle="true" w:styleId="PozadinaSvijetloCrvena" w:type="character">
    <w:name w:val="Pozadina_SvijetloCrvena"/>
    <w:basedOn w:val="eSPISCCParagraphDefaultFont"/>
    <w:rsid w:val="00953B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B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53B97"/>
    <w:rPr>
      <w:color w:val="808080"/>
      <w:bdr w:color="auto" w:space="0" w:sz="0" w:val="none"/>
      <w:shd w:color="auto" w:fill="auto" w:val="clear"/>
    </w:rPr>
  </w:style>
  <w:style w:customStyle="1" w:styleId="eSPISCCParagraphDefaultFont" w:type="character">
    <w:name w:val="eSPIS_CC_Paragraph Default Font"/>
    <w:basedOn w:val="Zadanifontodlomka"/>
    <w:rsid w:val="00953B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B97"/>
    <w:rPr>
      <w:bdr w:color="auto" w:space="0" w:sz="0" w:val="none"/>
      <w:shd w:color="auto" w:fill="FFFFCC" w:val="clear"/>
      <w:lang w:val="hr-HR"/>
    </w:rPr>
  </w:style>
  <w:style w:customStyle="1" w:styleId="PozadinaSvijetloCrvena" w:type="character">
    <w:name w:val="Pozadina_SvijetloCrvena"/>
    <w:basedOn w:val="eSPISCCParagraphDefaultFont"/>
    <w:rsid w:val="00953B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B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177</properties:Words>
  <properties:Characters>980</properties:Characters>
  <properties:Lines>34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2016-01-18T12:21:00Z</dcterms:created>
  <dc:creator>kraljicn</dc:creator>
  <cp:lastModifiedBy>Vinka Mihalinčić</cp:lastModifiedBy>
  <cp:lastPrinted>2015-07-01T08:52:00Z</cp:lastPrinted>
  <dcterms:modified xmlns:xsi="http://www.w3.org/2001/XMLSchema-instance" xsi:type="dcterms:W3CDTF">2016-01-18T12:32:00Z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