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6b74" w14:paraId="6aa6b74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424C0C">
        <w:t>4</w:t>
      </w:r>
      <w:r w:rsidR="005C0589">
        <w:t>4</w:t>
      </w:r>
      <w:r w:rsidR="00424C0C">
        <w:t>1</w:t>
      </w:r>
      <w:r w:rsidR="0070050D">
        <w:t>/201</w:t>
      </w:r>
      <w:r w:rsidR="005C0589">
        <w:t>6</w:t>
      </w:r>
      <w:r w:rsidR="00385531">
        <w:t>-</w:t>
      </w:r>
      <w:r w:rsidR="00F81397">
        <w:t>76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F81397" w:rsidRPr="00F51ABE">
        <w:t>OLIVARIS d.o.o., Šibenik, Žaborić, Krapanjska 16, OIB: 37276716137</w:t>
      </w:r>
      <w:r w:rsidR="00E06C95">
        <w:t xml:space="preserve">, </w:t>
      </w:r>
      <w:r w:rsidR="00424C0C">
        <w:t xml:space="preserve"> koga zastupa stečajni</w:t>
      </w:r>
      <w:r w:rsidR="00E06C95" w:rsidRPr="002C2297">
        <w:t xml:space="preserve"> upravitelj </w:t>
      </w:r>
      <w:r w:rsidR="000809A8">
        <w:t>Branko Morić, dana 11</w:t>
      </w:r>
      <w:r w:rsidR="003C4FE0">
        <w:t xml:space="preserve">. </w:t>
      </w:r>
      <w:r w:rsidR="00F81397">
        <w:t>srpnja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424C0C">
        <w:t>nekretnine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F81397" w:rsidP="00F81397" w:rsidR="00F81397" w:rsidRPr="00431A95">
      <w:pPr>
        <w:pStyle w:val="Odlomakpopisa"/>
        <w:numPr>
          <w:ilvl w:val="0"/>
          <w:numId w:val="6"/>
        </w:numPr>
        <w:spacing w:after="200"/>
        <w:jc w:val="both"/>
      </w:pPr>
      <w:r w:rsidRPr="00431A95">
        <w:t>zk. ul. 3808 k.o. Zaton:</w:t>
      </w:r>
    </w:p>
    <w:p w:rsidRDefault="00F81397" w:rsidP="00F81397" w:rsidR="00F81397" w:rsidRPr="00431A95">
      <w:pPr>
        <w:pStyle w:val="Odlomakpopisa"/>
        <w:numPr>
          <w:ilvl w:val="0"/>
          <w:numId w:val="6"/>
        </w:numPr>
        <w:spacing w:after="200"/>
        <w:jc w:val="both"/>
      </w:pPr>
      <w:r w:rsidRPr="00431A95">
        <w:t>- k.č.4576, površine 3865 m2, kultura zemljišta pašnjak, u naravi maslinik,</w:t>
      </w:r>
    </w:p>
    <w:p w:rsidRDefault="00F81397" w:rsidP="00F81397" w:rsidR="00F81397" w:rsidRPr="00431A95">
      <w:pPr>
        <w:pStyle w:val="Odlomakpopisa"/>
        <w:numPr>
          <w:ilvl w:val="0"/>
          <w:numId w:val="6"/>
        </w:numPr>
        <w:spacing w:after="200"/>
        <w:jc w:val="both"/>
      </w:pPr>
      <w:r w:rsidRPr="00431A95">
        <w:t>- k.č.4577, površine 3602 m2, kultura zemljišta pašnjak, u naravi maslinik,</w:t>
      </w:r>
    </w:p>
    <w:p w:rsidRDefault="00F81397" w:rsidP="00F81397" w:rsidR="00F81397" w:rsidRPr="00431A95">
      <w:pPr>
        <w:pStyle w:val="Odlomakpopisa"/>
        <w:numPr>
          <w:ilvl w:val="0"/>
          <w:numId w:val="6"/>
        </w:numPr>
        <w:spacing w:after="200"/>
        <w:jc w:val="both"/>
      </w:pPr>
      <w:r w:rsidRPr="00431A95">
        <w:t>- k.č.4578, površine 3924 m2, kultura zemljišta pašnjak, u naravi maslinik,</w:t>
      </w:r>
    </w:p>
    <w:p w:rsidRDefault="00F81397" w:rsidP="00F81397" w:rsidR="00F81397" w:rsidRPr="00431A95">
      <w:pPr>
        <w:pStyle w:val="Odlomakpopisa"/>
        <w:numPr>
          <w:ilvl w:val="0"/>
          <w:numId w:val="6"/>
        </w:numPr>
        <w:spacing w:after="200"/>
        <w:jc w:val="both"/>
      </w:pPr>
      <w:r w:rsidRPr="00431A95">
        <w:t>- k.č.4579/1, površine 2967 m2, kultura zemljišta pašnjak, u naravi maslinik,</w:t>
      </w:r>
    </w:p>
    <w:p w:rsidRDefault="00F81397" w:rsidP="00F81397" w:rsidR="00F81397" w:rsidRPr="00431A95">
      <w:pPr>
        <w:pStyle w:val="Odlomakpopisa"/>
        <w:numPr>
          <w:ilvl w:val="0"/>
          <w:numId w:val="6"/>
        </w:numPr>
        <w:spacing w:after="200"/>
        <w:jc w:val="both"/>
      </w:pPr>
      <w:r w:rsidRPr="00431A95">
        <w:t>- k.č.4579/2, površine 1061 m2, kultura zemljišta pašnjak, u naravi maslinik,</w:t>
      </w:r>
    </w:p>
    <w:p w:rsidRDefault="00F81397" w:rsidP="00F81397" w:rsidR="00F81397" w:rsidRPr="00431A95">
      <w:pPr>
        <w:pStyle w:val="Odlomakpopisa"/>
        <w:numPr>
          <w:ilvl w:val="0"/>
          <w:numId w:val="6"/>
        </w:numPr>
        <w:spacing w:after="200"/>
        <w:jc w:val="both"/>
      </w:pPr>
    </w:p>
    <w:p w:rsidRDefault="00F81397" w:rsidP="00F81397" w:rsidR="00F81397" w:rsidRPr="00431A95">
      <w:pPr>
        <w:pStyle w:val="Odlomakpopisa"/>
        <w:numPr>
          <w:ilvl w:val="0"/>
          <w:numId w:val="6"/>
        </w:numPr>
        <w:spacing w:after="200"/>
        <w:jc w:val="both"/>
      </w:pPr>
      <w:r w:rsidRPr="00431A95">
        <w:t>i zk. ul. 2881 k.o. Zaton:</w:t>
      </w:r>
    </w:p>
    <w:p w:rsidRDefault="00F81397" w:rsidP="00F81397" w:rsidR="00F81397" w:rsidRPr="00431A95">
      <w:pPr>
        <w:pStyle w:val="Odlomakpopisa"/>
        <w:numPr>
          <w:ilvl w:val="0"/>
          <w:numId w:val="6"/>
        </w:numPr>
        <w:spacing w:after="200"/>
        <w:jc w:val="both"/>
      </w:pPr>
      <w:r w:rsidRPr="00431A95">
        <w:t>- k.č.4560, površine 6160 m2, kultura zemljišta pašnjak, u naravi maslinik,</w:t>
      </w:r>
    </w:p>
    <w:p w:rsidRDefault="00F81397" w:rsidP="00F81397" w:rsidR="00F81397">
      <w:pPr>
        <w:pStyle w:val="Odlomakpopisa"/>
        <w:numPr>
          <w:ilvl w:val="0"/>
          <w:numId w:val="6"/>
        </w:numPr>
        <w:spacing w:after="200"/>
        <w:jc w:val="both"/>
      </w:pPr>
      <w:r w:rsidRPr="00431A95">
        <w:t>- k.č.4589, površine 4630 m2, kultura zemljišta pašnjak, u naravi maslinik,</w:t>
      </w:r>
    </w:p>
    <w:p w:rsidRDefault="00F81397" w:rsidP="00F81397" w:rsidR="00826238">
      <w:pPr>
        <w:pStyle w:val="Odlomakpopisa"/>
        <w:numPr>
          <w:ilvl w:val="0"/>
          <w:numId w:val="6"/>
        </w:numPr>
        <w:spacing w:after="200"/>
        <w:jc w:val="both"/>
      </w:pPr>
      <w:r w:rsidRPr="00431A95">
        <w:t>- k.č.4590, površine 4639 m2, kultura zemljišta pašnjak, u naravi maslinik</w:t>
      </w: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F81397" w:rsidP="00B35AD9" w:rsidR="00ED1E23" w:rsidRPr="002F799A">
      <w:pPr>
        <w:ind w:firstLine="705"/>
        <w:jc w:val="center"/>
      </w:pPr>
      <w:r>
        <w:t>4</w:t>
      </w:r>
      <w:r w:rsidR="003C4FE0">
        <w:t>.</w:t>
      </w:r>
      <w:r w:rsidR="00E06C95">
        <w:t xml:space="preserve"> </w:t>
      </w:r>
      <w:r>
        <w:t>rujna</w:t>
      </w:r>
      <w:r w:rsidR="00E06C95">
        <w:t xml:space="preserve"> 2018</w:t>
      </w:r>
      <w:r w:rsidR="004D05CD" w:rsidRPr="002F799A">
        <w:t xml:space="preserve">. godine u </w:t>
      </w:r>
      <w:r>
        <w:t>10</w:t>
      </w:r>
      <w:r w:rsidR="003C4FE0">
        <w:t>,</w:t>
      </w:r>
      <w:r w:rsidR="00603883">
        <w:t>00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0809A8">
        <w:t>11</w:t>
      </w:r>
      <w:r w:rsidR="00BD6152">
        <w:t xml:space="preserve">. </w:t>
      </w:r>
      <w:r w:rsidR="00F81397">
        <w:t>srpnja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ED7B83" w:rsidP="00CC1902" w:rsidR="00403E10">
      <w:r>
        <w:t>Za točnost otpravka – ovlašteni službenik</w:t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826238">
        <w:t>Sutkinja:</w:t>
      </w:r>
    </w:p>
    <w:p w:rsidRDefault="00ED7B83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24C0C">
        <w:tab/>
      </w:r>
      <w:r w:rsidR="00403E10">
        <w:t>Ardena Bajlo</w:t>
      </w:r>
      <w:r>
        <w:t>, v.r.</w:t>
      </w:r>
    </w:p>
    <w:p w:rsidRDefault="00403E10" w:rsidP="00403E10" w:rsidR="00403E10"/>
    <w:p w:rsidRDefault="00ED1E23" w:rsidP="00F81397" w:rsidR="00ED1E23" w:rsidRPr="002F799A"/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809A8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D112E"/>
    <w:rsid w:val="002F2478"/>
    <w:rsid w:val="002F799A"/>
    <w:rsid w:val="00302C16"/>
    <w:rsid w:val="00385531"/>
    <w:rsid w:val="003A08B9"/>
    <w:rsid w:val="003C4FE0"/>
    <w:rsid w:val="003D0AD2"/>
    <w:rsid w:val="003F745A"/>
    <w:rsid w:val="00403E10"/>
    <w:rsid w:val="00424C0C"/>
    <w:rsid w:val="00432EB5"/>
    <w:rsid w:val="00455BCE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B3E0C"/>
    <w:rsid w:val="005C0589"/>
    <w:rsid w:val="005D5FFD"/>
    <w:rsid w:val="005E09A7"/>
    <w:rsid w:val="00603883"/>
    <w:rsid w:val="0062759B"/>
    <w:rsid w:val="00640587"/>
    <w:rsid w:val="006C2F82"/>
    <w:rsid w:val="0070050D"/>
    <w:rsid w:val="00713CF8"/>
    <w:rsid w:val="00725D77"/>
    <w:rsid w:val="0073755C"/>
    <w:rsid w:val="007764EE"/>
    <w:rsid w:val="007B455E"/>
    <w:rsid w:val="007F51A4"/>
    <w:rsid w:val="00815E6C"/>
    <w:rsid w:val="00826238"/>
    <w:rsid w:val="00870477"/>
    <w:rsid w:val="00894041"/>
    <w:rsid w:val="008A5603"/>
    <w:rsid w:val="008C522C"/>
    <w:rsid w:val="009026AF"/>
    <w:rsid w:val="00930CEE"/>
    <w:rsid w:val="00984806"/>
    <w:rsid w:val="00A25457"/>
    <w:rsid w:val="00A65C4E"/>
    <w:rsid w:val="00AB6B83"/>
    <w:rsid w:val="00B35AD9"/>
    <w:rsid w:val="00B66981"/>
    <w:rsid w:val="00B72BD8"/>
    <w:rsid w:val="00BC7BAE"/>
    <w:rsid w:val="00BD6152"/>
    <w:rsid w:val="00BF64D1"/>
    <w:rsid w:val="00C65399"/>
    <w:rsid w:val="00CB21D2"/>
    <w:rsid w:val="00CC1902"/>
    <w:rsid w:val="00CC6B15"/>
    <w:rsid w:val="00CF2E4D"/>
    <w:rsid w:val="00D338EE"/>
    <w:rsid w:val="00D50C9B"/>
    <w:rsid w:val="00D61FAB"/>
    <w:rsid w:val="00DB0971"/>
    <w:rsid w:val="00DD4FDC"/>
    <w:rsid w:val="00E0101B"/>
    <w:rsid w:val="00E06C95"/>
    <w:rsid w:val="00E94D30"/>
    <w:rsid w:val="00EA46B8"/>
    <w:rsid w:val="00ED1E23"/>
    <w:rsid w:val="00ED7B83"/>
    <w:rsid w:val="00F1661E"/>
    <w:rsid w:val="00F54B47"/>
    <w:rsid w:val="00F8139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B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B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B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B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B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B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B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B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poslan u referadu 7.6.18.</izvorni_sadrzaj>
    <derivirana_varijabla naziv="DomainObject.Predmet.Opis_1">spis poslan u referadu 7.6.18.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OS Šibenik Ovr-1952/15
Žalba poslana na VTS 22.05.2018.</izvorni_sadrzaj>
    <derivirana_varijabla naziv="DomainObject.Predmet.PrimjedbaSuca_1">Spis OS Šibenik Ovr-1952/15
Žalba poslana na VTS 22.05.2018.</derivirana_varijabla>
  </DomainObject.Predmet.PrimjedbaSuc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Josip Pavlović zastupanog po punomoćniku ZOU Marko Peris i Lana Propadalo Duka</izvorni_sadrzaj>
    <derivirana_varijabla naziv="DomainObject.Predmet.StrankaFormated_1">  FINA - Podružnica Šibenik; Josip Pavlović zastupanog po punomoćniku ZOU Marko Peris i Lana Propadalo Duka</derivirana_varijabla>
  </DomainObject.Predmet.StrankaFormated>
  <DomainObject.Predmet.StrankaFormatedOIB>
    <izvorni_sadrzaj>  FINA - Podružnica Šibenik, OIB 85821130368; Josip Pavlović, OIB 99056146540 zastupanog po punomoćniku ZOU Marko Peris i Lana Propadalo Duka</izvorni_sadrzaj>
    <derivirana_varijabla naziv="DomainObject.Predmet.StrankaFormatedOIB_1">  FINA - Podružnica Šibenik, OIB 85821130368; Josip Pavlović, OIB 99056146540 zastupanog po punomoćniku ZOU Marko Peris i Lana Propadalo Duka</derivirana_varijabla>
  </DomainObject.Predmet.StrankaFormatedOIB>
  <DomainObject.Predmet.StrankaFormatedWithAdress>
    <izvorni_sadrzaj> FINA - Podružnica Šibenik, Perivoj L. Marune 1, 22000 Šibenik; Josip Pavlović, Preradovićeva 29, 10000 Zagreb zastupanog po punomoćniku ZOU Marko Peris i Lana Propadalo Duka</izvorni_sadrzaj>
    <derivirana_varijabla naziv="DomainObject.Predmet.StrankaFormatedWithAdress_1"> FINA - Podružnica Šibenik, Perivoj L. Marune 1, 22000 Šibenik; Josip Pavlović, Preradovićeva 29, 10000 Zagreb zastupanog po punomoćniku ZOU Marko Peris i Lana Propadalo Duka</derivirana_varijabla>
  </DomainObject.Predmet.StrankaFormatedWithAdress>
  <DomainObject.Predmet.StrankaFormatedWithAdressOIB>
    <izvorni_sadrzaj> FINA - Podružnica Šibenik, OIB 85821130368, Perivoj L. Marune 1, 22000 Šibenik; Josip Pavlović, OIB 99056146540, Preradovićeva 29, 10000 Zagreb zastupanog po punomoćniku ZOU Marko Peris i Lana Propadalo Duka</izvorni_sadrzaj>
    <derivirana_varijabla naziv="DomainObject.Predmet.StrankaFormatedWithAdressOIB_1"> FINA - Podružnica Šibenik, OIB 85821130368, Perivoj L. Marune 1, 22000 Šibenik; Josip Pavlović, OIB 99056146540, Preradovićeva 29, 10000 Zagreb zastupanog po punomoćniku ZOU Marko Peris i Lana Propadalo Duka</derivirana_varijabla>
  </DomainObject.Predmet.StrankaFormatedWithAdressOIB>
  <DomainObject.Predmet.StrankaWithAdress>
    <izvorni_sadrzaj>FINA - Podružnica Šibenik Perivoj L. Marune 1,22000 Šibenik,Josip Pavlović Preradovićeva 29,10000 Zagreb</izvorni_sadrzaj>
    <derivirana_varijabla naziv="DomainObject.Predmet.StrankaWithAdress_1">FINA - Podružnica Šibenik Perivoj L. Marune 1,22000 Šibenik,Josip Pavlović Preradovićeva 29,10000 Zagreb</derivirana_varijabla>
  </DomainObject.Predmet.StrankaWithAdress>
  <DomainObject.Predmet.StrankaWithAdressOIB>
    <izvorni_sadrzaj>FINA - Podružnica Šibenik, OIB 85821130368, Perivoj L. Marune 1,22000 Šibenik,Josip Pavlović, OIB 99056146540, Preradovićeva 29,10000 Zagreb</izvorni_sadrzaj>
    <derivirana_varijabla naziv="DomainObject.Predmet.StrankaWithAdressOIB_1">FINA - Podružnica Šibenik, OIB 85821130368, Perivoj L. Marune 1,22000 Šibenik,Josip Pavlović, OIB 99056146540, Preradovićeva 29,10000 Zagreb</derivirana_varijabla>
  </DomainObject.Predmet.StrankaWithAdressOIB>
  <DomainObject.Predmet.StrankaNazivFormated>
    <izvorni_sadrzaj>FINA - Podružnica Šibenik,Josip Pavlović</izvorni_sadrzaj>
    <derivirana_varijabla naziv="DomainObject.Predmet.StrankaNazivFormated_1">FINA - Podružnica Šibenik,Josip Pavlović</derivirana_varijabla>
  </DomainObject.Predmet.StrankaNazivFormated>
  <DomainObject.Predmet.StrankaNazivFormatedOIB>
    <izvorni_sadrzaj>FINA - Podružnica Šibenik, OIB 85821130368,Josip Pavlović, OIB 99056146540</izvorni_sadrzaj>
    <derivirana_varijabla naziv="DomainObject.Predmet.StrankaNazivFormatedOIB_1">FINA - Podružnica Šibenik, OIB 85821130368,Josip Pavlović, OIB 99056146540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Josip Pavlović zastupanog po punomoćniku ZOU Marko Peris i Lana Propadalo Duka</item>
    </izvorni_sadrzaj>
    <derivirana_varijabla naziv="DomainObject.Predmet.StrankaListFormated_1">
      <item>FINA - Podružnica Šibenik</item>
      <item>Josip Pavlović zastupanog po punomoćniku ZOU Marko Peris i Lana Propadalo Duka</item>
    </derivirana_varijabla>
  </DomainObject.Predmet.StrankaListFormated>
  <DomainObject.Predmet.StrankaListFormatedOIB>
    <izvorni_sadrzaj>
      <item>FINA - Podružnica Šibenik, OIB 85821130368</item>
      <item>Josip Pavlović, OIB 99056146540 zastupanog po punomoćniku ZOU Marko Peris i Lana Propadalo Duka</item>
    </izvorni_sadrzaj>
    <derivirana_varijabla naziv="DomainObject.Predmet.StrankaListFormatedOIB_1">
      <item>FINA - Podružnica Šibenik, OIB 85821130368</item>
      <item>Josip Pavlović, OIB 99056146540 zastupanog po punomoćniku ZOU Marko Peris i Lana Propadalo Duka</item>
    </derivirana_varijabla>
  </DomainObject.Predmet.StrankaListFormatedOIB>
  <DomainObject.Predmet.StrankaListFormatedWithAdress>
    <izvorni_sadrzaj>
      <item>FINA - Podružnica Šibenik, Perivoj L. Marune 1, 22000 Šibenik</item>
      <item>Josip Pavlović, Preradovićeva 29, 10000 Zagreb zastupanog po punomoćniku ZOU Marko Peris i Lana Propadalo Duka</item>
    </izvorni_sadrzaj>
    <derivirana_varijabla naziv="DomainObject.Predmet.StrankaListFormatedWithAdress_1">
      <item>FINA - Podružnica Šibenik, Perivoj L. Marune 1, 22000 Šibenik</item>
      <item>Josip Pavlović, Preradovićeva 29, 10000 Zagreb zastupanog po punomoćniku ZOU Marko Peris i Lana Propadalo Duka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Josip Pavlović, OIB 99056146540, Preradovićeva 29, 10000 Zagreb zastupanog po punomoćniku ZOU Marko Peris i Lana Propadalo Duka</item>
    </izvorni_sadrzaj>
    <derivirana_varijabla naziv="DomainObject.Predmet.StrankaListFormatedWithAdressOIB_1">
      <item>FINA - Podružnica Šibenik, OIB 85821130368, Perivoj L. Marune 1, 22000 Šibenik</item>
      <item>Josip Pavlović, OIB 99056146540, Preradovićeva 29, 10000 Zagreb zastupanog po punomoćniku ZOU Marko Peris i Lana Propadalo Duka</item>
    </derivirana_varijabla>
  </DomainObject.Predmet.StrankaListFormatedWithAdressOIB>
  <DomainObject.Predmet.StrankaListNazivFormated>
    <izvorni_sadrzaj>
      <item>FINA - Podružnica Šibenik</item>
      <item>Josip Pavlović</item>
    </izvorni_sadrzaj>
    <derivirana_varijabla naziv="DomainObject.Predmet.StrankaListNazivFormated_1">
      <item>FINA - Podružnica Šibenik</item>
      <item>Josip Pavlović</item>
    </derivirana_varijabla>
  </DomainObject.Predmet.StrankaListNazivFormated>
  <DomainObject.Predmet.StrankaListNazivFormatedOIB>
    <izvorni_sadrzaj>
      <item>FINA - Podružnica Šibenik, OIB 85821130368</item>
      <item>Josip Pavlović, OIB 99056146540</item>
    </izvorni_sadrzaj>
    <derivirana_varijabla naziv="DomainObject.Predmet.StrankaListNazivFormatedOIB_1">
      <item>FINA - Podružnica Šibenik, OIB 85821130368</item>
      <item>Josip Pavlović, OIB 99056146540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  <item>ZOU Marko Peris i Lana Propadalo Duka punomoćnik sudionika u postupku Josip Pavlović</item>
    </izvorni_sadrzaj>
    <derivirana_varijabla naziv="DomainObject.Predmet.OstaliListFormated_1">
      <item>Josip Pavlović</item>
      <item>Ante Pavlović</item>
      <item>ZOU Marko Peris i Lana Propadalo Duka punomoćnik sudionika u postupku Josip Pavlović</item>
    </derivirana_varijabla>
  </DomainObject.Predmet.OstaliListFormated>
  <DomainObject.Predmet.OstaliListFormatedOIB>
    <izvorni_sadrzaj>
      <item>Josip Pavlović</item>
      <item>Ante Pavlović</item>
      <item>ZOU Marko Peris i Lana Propadalo Duka, OIB 23462048214 punomoćnik sudionika u postupku Josip Pavlović</item>
    </izvorni_sadrzaj>
    <derivirana_varijabla naziv="DomainObject.Predmet.OstaliListFormatedOIB_1">
      <item>Josip Pavlović</item>
      <item>Ante Pavlović</item>
      <item>ZOU Marko Peris i Lana Propadalo Duka, OIB 23462048214 punomoćnik sudionika u postupku Josip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  <item>ZOU Marko Peris i Lana Propadalo Duka, Petrinjska 1, 10000 Zagreb punomoćnik sudionika u postupku Josip Pavlović</item>
    </izvorni_sadrzaj>
    <derivirana_varijabla naziv="DomainObject.Predmet.OstaliListFormatedWithAdress_1">
      <item>Josip Pavlović, Preradovićeva 29, 10000 Zagreb</item>
      <item>Ante Pavlović, Preradovićeva 29, 10000 Zagreb</item>
      <item>ZOU Marko Peris i Lana Propadalo Duka, Petrinjska 1, 10000 Zagreb punomoćnik sudionika u postupku Josip Pavlović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  <item>ZOU Marko Peris i Lana Propadalo Duka, OIB 23462048214, Petrinjska 1, 10000 Zagreb punomoćnik sudionika u postupku Josip Pavlović</item>
    </izvorni_sadrzaj>
    <derivirana_varijabla naziv="DomainObject.Predmet.OstaliListFormatedWithAdressOIB_1">
      <item>Josip Pavlović, Preradovićeva 29, 10000 Zagreb</item>
      <item>Ante Pavlović, Preradovićeva 29, 10000 Zagreb</item>
      <item>ZOU Marko Peris i Lana Propadalo Duka, OIB 23462048214, Petrinjska 1, 10000 Zagreb punomoćnik sudionika u postupku Josip Pavlović</item>
    </derivirana_varijabla>
  </DomainObject.Predmet.OstaliListFormatedWithAdressOIB>
  <DomainObject.Predmet.OstaliListNazivFormated>
    <izvorni_sadrzaj>
      <item>Josip Pavlović</item>
      <item>Ante Pavlović</item>
      <item>ZOU Marko Peris i Lana Propadalo Duka</item>
    </izvorni_sadrzaj>
    <derivirana_varijabla naziv="DomainObject.Predmet.OstaliListNazivFormated_1">
      <item>Josip Pavlović</item>
      <item>Ante Pavlović</item>
      <item>ZOU Marko Peris i Lana Propadalo Duka</item>
    </derivirana_varijabla>
  </DomainObject.Predmet.OstaliListNazivFormated>
  <DomainObject.Predmet.OstaliListNazivFormatedOIB>
    <izvorni_sadrzaj>
      <item>Josip Pavlović</item>
      <item>Ante Pavlović</item>
      <item>ZOU Marko Peris i Lana Propadalo Duka, OIB 23462048214</item>
    </izvorni_sadrzaj>
    <derivirana_varijabla naziv="DomainObject.Predmet.OstaliListNazivFormatedOIB_1">
      <item>Josip Pavlović</item>
      <item>Ante Pavlović</item>
      <item>ZOU Marko Peris i Lana Propadalo Duka, OIB 23462048214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  <item>Josip Pavlović</item>
      <item>ZOU Marko Peris i Lana Propadalo Duka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  <item>Josip Pavlović</item>
      <item>ZOU Marko Peris i Lana Propadalo Duka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  <item>ZOU Marko Peris i Lana Propadalo Duka, OIB 23462048214, Petrinjska 1,10000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  <item>ZOU Marko Peris i Lana Propadalo Duka, OIB 23462048214, Petrinjska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  <item>, OIB 99056146540</item>
      <item>, OIB 23462048214</item>
    </izvorni_sadrzaj>
    <derivirana_varijabla naziv="DomainObject.Predmet.SudioniciListNazivOIB_1">
      <item>, OIB 85821130368</item>
      <item>, OIB 37276716137</item>
      <item>, OIB null</item>
      <item>, OIB null</item>
      <item>, OIB 99056146540</item>
      <item>, OIB 23462048214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1207</properties:Characters>
  <properties:Lines>47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2018-07-10T07:11:00Z</dcterms:created>
  <dc:creator>Ardena Bajlo</dc:creator>
  <cp:lastModifiedBy>Ante Rubelj</cp:lastModifiedBy>
  <cp:lastPrinted>2017-09-29T08:57:00Z</cp:lastPrinted>
  <dcterms:modified xmlns:xsi="http://www.w3.org/2001/XMLSchema-instance" xsi:type="dcterms:W3CDTF">2018-07-13T06:43:00Z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(1St-441-16-76 ročište za diobu kupovnine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