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bdbe" w14:paraId="85fbdbe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4C1EDA" w:rsidP="0085221D" w:rsidR="004C1EDA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DA0AD6">
        <w:t xml:space="preserve">FINANCIJSKE AGENCIJE Regionalni centar Osijek, Podružnica Osijek, L. </w:t>
      </w:r>
      <w:proofErr w:type="spellStart"/>
      <w:r w:rsidR="00DA0AD6">
        <w:t>Jagera</w:t>
      </w:r>
      <w:proofErr w:type="spellEnd"/>
      <w:r w:rsidR="00DA0AD6">
        <w:t xml:space="preserve"> 3, OIB: 85821130368 za otvaranje stečajnog postupka nad dužnikom SITIS j.d.o.o. za ugostiteljstvo, Osijek, Zrmanjska 29, MBS: 030156215, OIB: 62107440672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963005">
        <w:rPr>
          <w:color w:val="000000"/>
        </w:rPr>
        <w:t>7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732816" w:rsidP="0085221D" w:rsidR="00732816">
      <w:pPr>
        <w:jc w:val="both"/>
      </w:pPr>
    </w:p>
    <w:p w:rsidRDefault="009553FC" w:rsidP="0085221D" w:rsidR="009553FC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9553FC" w:rsidP="0085221D" w:rsidR="009553FC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A0AD6">
        <w:t>SITIS j.d.o.o. za ugostiteljstvo, Osijek, Zrmanjska 29, MBS: 030156215, OIB: 62107440672</w:t>
      </w:r>
      <w:r w:rsidRPr="00B37760">
        <w:rPr>
          <w:color w:val="000000"/>
        </w:rPr>
        <w:t>.</w:t>
      </w:r>
      <w:r w:rsidR="00963005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DA0AD6">
        <w:t xml:space="preserve">Mladen </w:t>
      </w:r>
      <w:proofErr w:type="spellStart"/>
      <w:r w:rsidR="00DA0AD6">
        <w:t>Beljo</w:t>
      </w:r>
      <w:proofErr w:type="spellEnd"/>
      <w:r w:rsidR="00DA0AD6">
        <w:t>, Vinkovci, Antuna Mihanovića 1, OIB: 76591147167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DA0AD6">
        <w:t>SITIS j.d.o.o. za ugostiteljstvo, Osijek, Zrmanjska 29, MBS: 030156215, OIB: 62107440672</w:t>
      </w:r>
      <w:r w:rsidR="00963005">
        <w:t xml:space="preserve"> </w:t>
      </w:r>
      <w:r w:rsidR="005A3D9C">
        <w:t>za dan</w:t>
      </w:r>
    </w:p>
    <w:p w:rsidRDefault="00820B47" w:rsidP="0085221D" w:rsidR="00820B47">
      <w:pPr>
        <w:jc w:val="both"/>
        <w:rPr>
          <w:color w:val="000000"/>
        </w:rPr>
      </w:pPr>
    </w:p>
    <w:p w:rsidRDefault="009553FC" w:rsidP="0085221D" w:rsidR="009553FC">
      <w:pPr>
        <w:jc w:val="both"/>
        <w:rPr>
          <w:color w:val="000000"/>
        </w:rPr>
      </w:pPr>
    </w:p>
    <w:p w:rsidRDefault="005A3D9C" w:rsidP="0085221D" w:rsidR="005A3D9C" w:rsidRPr="00B37760">
      <w:pPr>
        <w:jc w:val="both"/>
        <w:rPr>
          <w:color w:val="000000"/>
        </w:rPr>
      </w:pPr>
    </w:p>
    <w:p w:rsidRDefault="00DA0AD6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25</w:t>
      </w:r>
      <w:r w:rsidR="00EC2419" w:rsidRPr="00EC2419">
        <w:rPr>
          <w:b/>
          <w:color w:val="000000"/>
        </w:rPr>
        <w:t>. travanj</w:t>
      </w:r>
      <w:r w:rsidR="00ED6F97" w:rsidRPr="00EC2419">
        <w:rPr>
          <w:b/>
          <w:color w:val="000000"/>
        </w:rPr>
        <w:t xml:space="preserve"> 2017. u </w:t>
      </w:r>
      <w:r>
        <w:rPr>
          <w:b/>
          <w:color w:val="000000"/>
        </w:rPr>
        <w:t>10</w:t>
      </w:r>
      <w:r w:rsidR="00ED6F97" w:rsidRPr="00EC2419">
        <w:rPr>
          <w:b/>
          <w:color w:val="000000"/>
        </w:rPr>
        <w:t>,</w:t>
      </w:r>
      <w:r w:rsidR="00202FAD">
        <w:rPr>
          <w:b/>
          <w:color w:val="000000"/>
        </w:rPr>
        <w:t>3</w:t>
      </w:r>
      <w:r w:rsidR="0085221D" w:rsidRPr="00EC2419">
        <w:rPr>
          <w:b/>
          <w:color w:val="000000"/>
        </w:rPr>
        <w:t>0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9553FC" w:rsidP="00014B0E" w:rsidR="009553FC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D86E84" w:rsidP="00D86E84" w:rsidR="00D86E84">
      <w:pPr>
        <w:ind w:firstLine="708"/>
        <w:jc w:val="both"/>
      </w:pPr>
      <w:r>
        <w:t xml:space="preserve">Dana 30.11.2016.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04-06-16-13082 od 29.11.2016. godine, za otvaranje stečajnog postupka nad dužnikom SITIS j.d.o.o. za ugostiteljstvo, Osijek, Zrmanjska 29, MBS: 030156215, OIB: 62107440672, temeljem odredbe čl. 110. st. 1. Stečajnog zakona.</w:t>
      </w:r>
    </w:p>
    <w:p w:rsidRDefault="00EC2419" w:rsidP="00EC2419" w:rsidR="00EC2419">
      <w:pPr>
        <w:ind w:firstLine="708"/>
        <w:jc w:val="both"/>
      </w:pPr>
    </w:p>
    <w:p w:rsidRDefault="00EC2419" w:rsidP="00D86E84" w:rsidR="00D86E84">
      <w:pPr>
        <w:ind w:firstLine="708"/>
        <w:jc w:val="both"/>
      </w:pPr>
      <w:r>
        <w:t xml:space="preserve">U zahtjevu je navela </w:t>
      </w:r>
      <w:r w:rsidR="00D86E84">
        <w:t>da na dan 28.11.2016. dužnik u Očevidniku redoslijeda osnova za plaćanje ima evidentirane neizvršene osnove za plaćanje u neprekinutom razdoblju od 285 dana, u ukupnom iznosu od 42.029,61 kn, u koji iznos je uračunata kamata i naknada FINE za provedbe ovrhe na novčanim sredstvima dužnika. Navodi da dužnik ima 2 zaposlenih radnika.</w:t>
      </w:r>
    </w:p>
    <w:p w:rsidRDefault="00EC2419" w:rsidP="00EC2419" w:rsidR="00EC2419">
      <w:pPr>
        <w:ind w:firstLine="708"/>
        <w:jc w:val="both"/>
      </w:pPr>
    </w:p>
    <w:p w:rsidRDefault="00EC2419" w:rsidP="000C5978" w:rsidR="00F8630A">
      <w:pPr>
        <w:ind w:firstLine="708"/>
        <w:jc w:val="both"/>
      </w:pPr>
      <w:r>
        <w:t xml:space="preserve">FINA je dostavila </w:t>
      </w:r>
      <w:r w:rsidR="00F8630A">
        <w:t xml:space="preserve">popis računa i oročenih novčanih sredstava dužnika na dan 28.11.2016. te u svom podnesku od 29.11.2016. navodi da dužnik na dan 28.11.2016. u Jedinstvenom registru računa ima otvorene sljedeće račune i oročena novčana sredstva: HR1824840081107580654 </w:t>
      </w:r>
      <w:proofErr w:type="spellStart"/>
      <w:r w:rsidR="00F8630A">
        <w:t>Raiffeisenbank</w:t>
      </w:r>
      <w:proofErr w:type="spellEnd"/>
      <w:r w:rsidR="00F8630A">
        <w:t xml:space="preserve"> </w:t>
      </w:r>
      <w:proofErr w:type="spellStart"/>
      <w:r w:rsidR="00F8630A">
        <w:t>Austria</w:t>
      </w:r>
      <w:proofErr w:type="spellEnd"/>
      <w:r w:rsidR="00F8630A">
        <w:t xml:space="preserve"> d.d., te da na temelju čl. 112. st. 5. SZ-a dužnik na dan 28.11.2016.</w:t>
      </w:r>
      <w:r w:rsidR="000C5978">
        <w:t xml:space="preserve"> godine </w:t>
      </w:r>
      <w:r w:rsidR="00F8630A">
        <w:t>na ime predujma za namirenje troškova stečajnog postupka nema zaplijenjena novčana sredstva.</w:t>
      </w:r>
    </w:p>
    <w:p w:rsidRDefault="00EC2419" w:rsidP="00EC2419" w:rsidR="00EC2419">
      <w:pPr>
        <w:ind w:firstLine="708"/>
        <w:jc w:val="both"/>
      </w:pPr>
    </w:p>
    <w:p w:rsidRDefault="00EC2419" w:rsidP="00546D47" w:rsidR="00EC241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0C5978">
        <w:t>2886</w:t>
      </w:r>
      <w:r>
        <w:t>/16-</w:t>
      </w:r>
      <w:r w:rsidR="00F72CFB">
        <w:t>4</w:t>
      </w:r>
      <w:r>
        <w:t xml:space="preserve"> od </w:t>
      </w:r>
      <w:r w:rsidR="00F72CFB">
        <w:t>1</w:t>
      </w:r>
      <w:r w:rsidR="00202FAD">
        <w:t>4</w:t>
      </w:r>
      <w:r>
        <w:t xml:space="preserve">.02.2017. godine pozvana je osoba ovlaštena za zastupanje dužnika </w:t>
      </w:r>
      <w:r w:rsidR="000C5978">
        <w:t xml:space="preserve">Zvonimir Turkalj, OIB: 76061134410, Osijek, Vinkovačka cesta 9, </w:t>
      </w:r>
      <w:r>
        <w:t xml:space="preserve">na </w:t>
      </w:r>
      <w:r w:rsidR="00F72CFB">
        <w:t>uplatu predujma u iznosu od 1.000,00 kn u Fond za namirenje troškova stečajnog postupka kao i dodatnog iznosa predujma u iznosu od 3.500,00 kn te na dostavu pisanog izvješća o financijsko-gospodarskom stanju dužnika te popis imovine i obveza</w:t>
      </w:r>
      <w:r w:rsidR="00BD2CB9">
        <w:t xml:space="preserve">, </w:t>
      </w:r>
      <w:r w:rsidR="0017144B">
        <w:t>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0C5978" w:rsidR="00F076C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0C5978" w:rsidP="000C5978" w:rsidR="000C5978">
      <w:pPr>
        <w:ind w:firstLine="708"/>
        <w:jc w:val="both"/>
        <w:rPr>
          <w:color w:val="000000"/>
        </w:rPr>
      </w:pPr>
    </w:p>
    <w:p w:rsidRDefault="000C5978" w:rsidP="000C5978" w:rsidR="000C5978">
      <w:pPr>
        <w:ind w:firstLine="708"/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</w:t>
      </w:r>
      <w:r w:rsidR="00C14EB1">
        <w:t>7</w:t>
      </w:r>
      <w:r w:rsidR="00EC2419">
        <w:t>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0C5978">
        <w:t xml:space="preserve">Mladen </w:t>
      </w:r>
      <w:proofErr w:type="spellStart"/>
      <w:r w:rsidR="000C5978">
        <w:t>Beljo</w:t>
      </w:r>
      <w:proofErr w:type="spellEnd"/>
      <w:r w:rsidR="000C5978">
        <w:t>, Vinkovci, Antuna Mihanovića 1</w:t>
      </w:r>
      <w:r w:rsidR="008E4C25">
        <w:t xml:space="preserve">, </w:t>
      </w:r>
      <w:r w:rsidRPr="00B37760">
        <w:rPr>
          <w:color w:val="000000"/>
        </w:rPr>
        <w:t xml:space="preserve">uz presliku </w:t>
      </w:r>
      <w:r w:rsidR="000C5978">
        <w:rPr>
          <w:color w:val="000000"/>
        </w:rPr>
        <w:t xml:space="preserve"> </w:t>
      </w:r>
      <w:r w:rsidRPr="00B37760">
        <w:rPr>
          <w:color w:val="000000"/>
        </w:rPr>
        <w:t>lista 1-</w:t>
      </w:r>
      <w:r w:rsidR="00E409B0">
        <w:rPr>
          <w:color w:val="000000"/>
        </w:rPr>
        <w:t>2</w:t>
      </w:r>
    </w:p>
    <w:p w:rsidRDefault="0085221D" w:rsidP="0085221D" w:rsidR="008E4C25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8E4C25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8E4C25" w:rsidRPr="008E4C25">
        <w:rPr>
          <w:color w:val="000000"/>
        </w:rPr>
        <w:t xml:space="preserve"> </w:t>
      </w:r>
      <w:r w:rsidR="008E4C25">
        <w:rPr>
          <w:color w:val="000000"/>
        </w:rPr>
        <w:t xml:space="preserve">zakonski zastupnik dužnika </w:t>
      </w:r>
      <w:r w:rsidR="000C5978">
        <w:t>Zvonimir Turkalj, Osijek, Vinkovačka cesta 9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0E3102">
        <w:rPr>
          <w:color w:val="000000"/>
        </w:rPr>
        <w:t>25</w:t>
      </w:r>
      <w:r w:rsidR="0048746B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C8E" w:rsidR="00B91C8E">
      <w:r>
        <w:separator/>
      </w:r>
    </w:p>
  </w:endnote>
  <w:endnote w:id="0" w:type="continuationSeparator">
    <w:p w:rsidRDefault="00B91C8E" w:rsidR="00B91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C8E" w:rsidR="00B91C8E">
      <w:r>
        <w:separator/>
      </w:r>
    </w:p>
  </w:footnote>
  <w:footnote w:id="0" w:type="continuationSeparator">
    <w:p w:rsidRDefault="00B91C8E" w:rsidR="00B91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2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F5663" w:rsidR="008F56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F5663">
      <w:t>7 St-2886/16-5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8F5663">
      <w:t>2886</w:t>
    </w:r>
    <w:r>
      <w:t>/16-</w:t>
    </w:r>
    <w:r w:rsidR="000318A9">
      <w:t>5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18A9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5978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102"/>
    <w:rsid w:val="000E46E4"/>
    <w:rsid w:val="000E59F3"/>
    <w:rsid w:val="000E7B50"/>
    <w:rsid w:val="000F0D3E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FAD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1EDA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22F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C25"/>
    <w:rsid w:val="008E6F1B"/>
    <w:rsid w:val="008F0E90"/>
    <w:rsid w:val="008F48AC"/>
    <w:rsid w:val="008F5024"/>
    <w:rsid w:val="008F5663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3FC"/>
    <w:rsid w:val="00957B9E"/>
    <w:rsid w:val="00961ECA"/>
    <w:rsid w:val="00963005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C8E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4EB1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6E84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0AD6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630A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B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302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302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2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2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B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302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302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2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2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2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8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69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St-2886/2016</izvorni_sadrzaj>
    <derivirana_varijabla naziv="DomainObject.Predmet.OznakaBroj_1">St-2886/2016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SITIS j.d.o.o. za ugostiteljstvo</izvorni_sadrzaj>
    <derivirana_varijabla naziv="DomainObject.Predmet.ProtustrankaFormated_1">  SITIS j.d.o.o. za ugostiteljstvo</derivirana_varijabla>
  </DomainObject.Predmet.ProtustrankaFormated>
  <DomainObject.Predmet.ProtustrankaFormatedOIB>
    <izvorni_sadrzaj>  SITIS j.d.o.o. za ugostiteljstvo, OIB 62107440672</izvorni_sadrzaj>
    <derivirana_varijabla naziv="DomainObject.Predmet.ProtustrankaFormatedOIB_1">  SITIS j.d.o.o. za ugostiteljstvo, OIB 62107440672</derivirana_varijabla>
  </DomainObject.Predmet.ProtustrankaFormatedOIB>
  <DomainObject.Predmet.ProtustrankaFormatedWithAdress>
    <izvorni_sadrzaj> SITIS j.d.o.o. za ugostiteljstvo, Zrmanjska 29, 31000 Osijek</izvorni_sadrzaj>
    <derivirana_varijabla naziv="DomainObject.Predmet.ProtustrankaFormatedWithAdress_1"> SITIS j.d.o.o. za ugostiteljstvo, Zrmanjska 29, 31000 Osijek</derivirana_varijabla>
  </DomainObject.Predmet.ProtustrankaFormatedWithAdress>
  <DomainObject.Predmet.ProtustrankaFormatedWithAdressOIB>
    <izvorni_sadrzaj> SITIS j.d.o.o. za ugostiteljstvo, OIB 62107440672, Zrmanjska 29, 31000 Osijek</izvorni_sadrzaj>
    <derivirana_varijabla naziv="DomainObject.Predmet.ProtustrankaFormatedWithAdressOIB_1"> SITIS j.d.o.o. za ugostiteljstvo, OIB 62107440672, Zrmanjska 29, 31000 Osijek</derivirana_varijabla>
  </DomainObject.Predmet.ProtustrankaFormatedWithAdressOIB>
  <DomainObject.Predmet.ProtustrankaWithAdress>
    <izvorni_sadrzaj>SITIS j.d.o.o. za ugostiteljstvo Zrmanjska 29, 31000 Osijek</izvorni_sadrzaj>
    <derivirana_varijabla naziv="DomainObject.Predmet.ProtustrankaWithAdress_1">SITIS j.d.o.o. za ugostiteljstvo Zrmanjska 29, 31000 Osijek</derivirana_varijabla>
  </DomainObject.Predmet.ProtustrankaWithAdress>
  <DomainObject.Predmet.ProtustrankaWithAdressOIB>
    <izvorni_sadrzaj>SITIS j.d.o.o. za ugostiteljstvo, OIB 62107440672, Zrmanjska 29, 31000 Osijek</izvorni_sadrzaj>
    <derivirana_varijabla naziv="DomainObject.Predmet.ProtustrankaWithAdressOIB_1">SITIS j.d.o.o. za ugostiteljstvo, OIB 62107440672, Zrmanjska 29, 31000 Osijek</derivirana_varijabla>
  </DomainObject.Predmet.ProtustrankaWithAdressOIB>
  <DomainObject.Predmet.ProtustrankaNazivFormated>
    <izvorni_sadrzaj>SITIS j.d.o.o. za ugostiteljstvo</izvorni_sadrzaj>
    <derivirana_varijabla naziv="DomainObject.Predmet.ProtustrankaNazivFormated_1">SITIS j.d.o.o. za ugostiteljstvo</derivirana_varijabla>
  </DomainObject.Predmet.ProtustrankaNazivFormated>
  <DomainObject.Predmet.ProtustrankaNazivFormatedOIB>
    <izvorni_sadrzaj>SITIS j.d.o.o. za ugostiteljstvo, OIB 62107440672</izvorni_sadrzaj>
    <derivirana_varijabla naziv="DomainObject.Predmet.ProtustrankaNazivFormatedOIB_1">SITIS j.d.o.o. za ugostiteljstvo, OIB 62107440672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SITIS j.d.o.o. za ugostiteljstvo</item>
    </izvorni_sadrzaj>
    <derivirana_varijabla naziv="DomainObject.Predmet.ProtuStrankaListFormated_1">
      <item>SITIS j.d.o.o. za ugostiteljstvo</item>
    </derivirana_varijabla>
  </DomainObject.Predmet.ProtuStrankaListFormated>
  <DomainObject.Predmet.ProtuStrankaListFormatedOIB>
    <izvorni_sadrzaj>
      <item>SITIS j.d.o.o. za ugostiteljstvo, OIB 62107440672</item>
    </izvorni_sadrzaj>
    <derivirana_varijabla naziv="DomainObject.Predmet.ProtuStrankaListFormatedOIB_1">
      <item>SITIS j.d.o.o. za ugostiteljstvo, OIB 62107440672</item>
    </derivirana_varijabla>
  </DomainObject.Predmet.ProtuStrankaListFormatedOIB>
  <DomainObject.Predmet.ProtuStrankaListFormatedWithAdress>
    <izvorni_sadrzaj>
      <item>SITIS j.d.o.o. za ugostiteljstvo, Zrmanjska 29, 31000 Osijek</item>
    </izvorni_sadrzaj>
    <derivirana_varijabla naziv="DomainObject.Predmet.ProtuStrankaListFormatedWithAdress_1">
      <item>SITIS j.d.o.o. za ugostiteljstvo, Zrmanjska 29, 31000 Osijek</item>
    </derivirana_varijabla>
  </DomainObject.Predmet.ProtuStrankaListFormatedWithAdress>
  <DomainObject.Predmet.ProtuStrankaListFormatedWithAdressOIB>
    <izvorni_sadrzaj>
      <item>SITIS j.d.o.o. za ugostiteljstvo, OIB 62107440672, Zrmanjska 29, 31000 Osijek</item>
    </izvorni_sadrzaj>
    <derivirana_varijabla naziv="DomainObject.Predmet.ProtuStrankaListFormatedWithAdressOIB_1">
      <item>SITIS j.d.o.o. za ugostiteljstvo, OIB 62107440672, Zrmanjska 29, 31000 Osijek</item>
    </derivirana_varijabla>
  </DomainObject.Predmet.ProtuStrankaListFormatedWithAdressOIB>
  <DomainObject.Predmet.ProtuStrankaListNazivFormated>
    <izvorni_sadrzaj>
      <item>SITIS j.d.o.o. za ugostiteljstvo</item>
    </izvorni_sadrzaj>
    <derivirana_varijabla naziv="DomainObject.Predmet.ProtuStrankaListNazivFormated_1">
      <item>SITIS j.d.o.o. za ugostiteljstvo</item>
    </derivirana_varijabla>
  </DomainObject.Predmet.ProtuStrankaListNazivFormated>
  <DomainObject.Predmet.ProtuStrankaListNazivFormatedOIB>
    <izvorni_sadrzaj>
      <item>SITIS j.d.o.o. za ugostiteljstvo, OIB 62107440672</item>
    </izvorni_sadrzaj>
    <derivirana_varijabla naziv="DomainObject.Predmet.ProtuStrankaListNazivFormatedOIB_1">
      <item>SITIS j.d.o.o. za ugostiteljstvo, OIB 62107440672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SITIS j.d.o.o. za ugostiteljstvo</izvorni_sadrzaj>
    <derivirana_varijabla naziv="DomainObject.Predmet.ProtustrankaIDrugi_1">SITIS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SITIS j.d.o.o. za ugostiteljstvo, OIB 62107440672, Zrmanjska 29, 31000 Osijek</izvorni_sadrzaj>
    <derivirana_varijabla naziv="DomainObject.Predmet.ProtustrankaIDrugiAdressOIB_1">SITIS j.d.o.o. za ugostiteljstvo, OIB 62107440672,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SITIS j.d.o.o. za ugostiteljstvo</item>
    </izvorni_sadrzaj>
    <derivirana_varijabla naziv="DomainObject.Predmet.SudioniciListNaziv_1">
      <item>FINA RC OSIJEK</item>
      <item>SITIS j.d.o.o. za ugostiteljstvo</item>
    </derivirana_varijabla>
  </DomainObject.Predmet.SudioniciListNaziv>
  <DomainObject.Predmet.SudioniciListAdressOIB>
    <izvorni_sadrzaj>
      <item>FINA RC OSIJEK, OIB 85821130368</item>
      <item>SITIS j.d.o.o. za ugostiteljstvo, OIB 62107440672, Zrmanjska 29,31000 Osijek</item>
    </izvorni_sadrzaj>
    <derivirana_varijabla naziv="DomainObject.Predmet.SudioniciListAdressOIB_1">
      <item>FINA RC OSIJEK, OIB 85821130368</item>
      <item>SITIS j.d.o.o. za ugostiteljstvo, OIB 62107440672,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62107440672</item>
    </izvorni_sadrzaj>
    <derivirana_varijabla naziv="DomainObject.Predmet.SudioniciListNazivOIB_1">
      <item>, OIB 85821130368</item>
      <item>, OIB 62107440672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C6453-F133-49C3-8D53-DDAC30F9E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4243</properties:Characters>
  <properties:Lines>135</properties:Lines>
  <properties:Paragraphs>37</properties:Paragraphs>
  <properties:TotalTime>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2017-03-17T09:50:00Z</cp:lastPrinted>
  <dcterms:modified xmlns:xsi="http://www.w3.org/2001/XMLSchema-instance" xsi:type="dcterms:W3CDTF">2017-03-17T10:26:00Z</dcterms:modified>
  <cp:revision>298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