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9c8c" w14:paraId="cbe9c8c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C7CFC">
        <w:rPr>
          <w:rFonts w:hAnsi="Times New Roman" w:ascii="Times New Roman"/>
        </w:rPr>
        <w:t>20</w:t>
      </w:r>
      <w:r w:rsidR="00F54B6C" w:rsidRPr="00762F0D">
        <w:rPr>
          <w:rFonts w:hAnsi="Times New Roman" w:ascii="Times New Roman"/>
        </w:rPr>
        <w:t xml:space="preserve">. </w:t>
      </w:r>
      <w:r w:rsidR="00BC7CFC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A66AD7" w:rsidP="00070A05" w:rsidR="00A66AD7">
      <w:pPr>
        <w:jc w:val="center"/>
        <w:rPr>
          <w:rFonts w:hAnsi="Times New Roman" w:ascii="Times New Roman"/>
          <w:b/>
        </w:rPr>
      </w:pPr>
      <w:r w:rsidRPr="00A66AD7">
        <w:rPr>
          <w:rFonts w:hAnsi="Times New Roman" w:ascii="Times New Roman"/>
          <w:b/>
        </w:rPr>
        <w:t>BENICO d. o. o. "u likvidaciji" Umag, Trgovačka 1, OIB 34050233000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3023F3">
        <w:rPr>
          <w:rFonts w:hAnsi="Times New Roman" w:ascii="Times New Roman"/>
        </w:rPr>
        <w:t>09:00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F4F1E" w:rsidR="00FD01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 w:rsidR="00FF4F1E">
        <w:rPr>
          <w:rFonts w:hAnsi="Times New Roman" w:ascii="Times New Roman"/>
        </w:rPr>
        <w:t xml:space="preserve">Renata Beletić, punomoćnica vjerovnika Grada Umaga. 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A70D77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514C2">
        <w:rPr>
          <w:rFonts w:hAnsi="Times New Roman" w:ascii="Times New Roman"/>
        </w:rPr>
        <w:t>14</w:t>
      </w:r>
      <w:r w:rsidR="006D396B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9514C2">
        <w:rPr>
          <w:rFonts w:hAnsi="Times New Roman" w:ascii="Times New Roman"/>
        </w:rPr>
        <w:t>21</w:t>
      </w:r>
      <w:r w:rsidR="00201399">
        <w:rPr>
          <w:rFonts w:hAnsi="Times New Roman" w:ascii="Times New Roman"/>
        </w:rPr>
        <w:t xml:space="preserve">. </w:t>
      </w:r>
      <w:r w:rsidR="009514C2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4D3326">
        <w:rPr>
          <w:rFonts w:hAnsi="Times New Roman" w:ascii="Times New Roman"/>
        </w:rPr>
        <w:t>22</w:t>
      </w:r>
      <w:r w:rsidR="00201399">
        <w:rPr>
          <w:rFonts w:hAnsi="Times New Roman" w:ascii="Times New Roman"/>
        </w:rPr>
        <w:t xml:space="preserve">. </w:t>
      </w:r>
      <w:r w:rsidR="00A81555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F4F1E">
        <w:rPr>
          <w:rFonts w:hAnsi="Times New Roman" w:ascii="Times New Roman"/>
        </w:rPr>
        <w:t xml:space="preserve">Pun. vjerovnika dostavlja u spis kartice kupaca za dužnika. </w:t>
      </w:r>
    </w:p>
    <w:p w:rsidRDefault="00FF4F1E" w:rsidP="00753A24" w:rsidR="00FF4F1E">
      <w:pPr>
        <w:ind w:right="-288"/>
        <w:jc w:val="both"/>
        <w:rPr>
          <w:rFonts w:hAnsi="Times New Roman" w:ascii="Times New Roman"/>
        </w:rPr>
      </w:pPr>
    </w:p>
    <w:p w:rsidRDefault="00FF4F1E" w:rsidP="00753A24" w:rsidR="00FF4F1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je zz dužnika Dinko Benolić 16.5.2016. </w:t>
      </w:r>
      <w:r w:rsidR="00601143">
        <w:rPr>
          <w:rFonts w:hAnsi="Times New Roman" w:ascii="Times New Roman"/>
        </w:rPr>
        <w:t>predložio</w:t>
      </w:r>
      <w:r>
        <w:rPr>
          <w:rFonts w:hAnsi="Times New Roman" w:ascii="Times New Roman"/>
        </w:rPr>
        <w:t xml:space="preserve"> odgodu današnjeg ročišta zbog zakazanog operativnog zahvata. 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F4F1E" w:rsidP="00F25A8E" w:rsidR="00FF4F1E" w:rsidRPr="00FF4F1E">
      <w:pPr>
        <w:jc w:val="both"/>
        <w:rPr>
          <w:rFonts w:hAnsi="Times New Roman" w:ascii="Times New Roman"/>
        </w:rPr>
      </w:pPr>
      <w:r>
        <w:tab/>
      </w:r>
      <w:r w:rsidRPr="00FF4F1E">
        <w:rPr>
          <w:rFonts w:hAnsi="Times New Roman" w:ascii="Times New Roman"/>
        </w:rPr>
        <w:t>Današnje ročište se odgađa te se istovremeno zakazuje iduće za DAN 14. srpanj 2016. u 13:00 SATI.</w:t>
      </w:r>
    </w:p>
    <w:p w:rsidRDefault="00F7305D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</w:p>
    <w:p w:rsidRDefault="00FF4F1E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će se dostaviti na e-oglasnoj ploči suda te će se dostaviti zz dužnika.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BA7F37">
        <w:rPr>
          <w:rFonts w:hAnsi="Times New Roman" w:ascii="Times New Roman"/>
        </w:rPr>
        <w:t>09:10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175DF2" w:rsidR="00BA7F37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FF4F1E">
        <w:rPr>
          <w:rFonts w:hAnsi="Times New Roman" w:ascii="Times New Roman"/>
        </w:rPr>
        <w:t>Vjerovnik</w:t>
      </w:r>
    </w:p>
    <w:p w:rsidRDefault="00BA7F37" w:rsidP="00175DF2" w:rsidR="00BA7F37">
      <w:pPr>
        <w:ind w:hanging="1416" w:left="1416"/>
        <w:jc w:val="both"/>
        <w:rPr>
          <w:rFonts w:hAnsi="Times New Roman" w:ascii="Times New Roman"/>
        </w:rPr>
      </w:pPr>
    </w:p>
    <w:p w:rsidRDefault="00FF4F1E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</w:p>
    <w:p w:rsidRDefault="008B3034" w:rsidP="00FF4F1E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</w:t>
      </w:r>
      <w:r w:rsidR="00BA7F37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   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FF4F1E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F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7CFC" w:rsidP="00BC7CFC" w:rsidR="00BC7CF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378/2016-14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BC7CFC">
      <w:rPr>
        <w:sz w:val="22"/>
        <w:szCs w:val="22"/>
      </w:rPr>
      <w:t>378/2016-14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23F3"/>
    <w:rsid w:val="003079B6"/>
    <w:rsid w:val="003313E8"/>
    <w:rsid w:val="00382C76"/>
    <w:rsid w:val="00395085"/>
    <w:rsid w:val="003E1083"/>
    <w:rsid w:val="003E49B3"/>
    <w:rsid w:val="0046778E"/>
    <w:rsid w:val="00471E38"/>
    <w:rsid w:val="004D3326"/>
    <w:rsid w:val="004D73AE"/>
    <w:rsid w:val="00576B3E"/>
    <w:rsid w:val="00590A14"/>
    <w:rsid w:val="005A3F55"/>
    <w:rsid w:val="00601143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514C2"/>
    <w:rsid w:val="00963B1D"/>
    <w:rsid w:val="009732C9"/>
    <w:rsid w:val="0097467C"/>
    <w:rsid w:val="009C512A"/>
    <w:rsid w:val="009F687B"/>
    <w:rsid w:val="00A61E53"/>
    <w:rsid w:val="00A66AD7"/>
    <w:rsid w:val="00A70D77"/>
    <w:rsid w:val="00A73FBB"/>
    <w:rsid w:val="00A81555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A7F37"/>
    <w:rsid w:val="00BC7CFC"/>
    <w:rsid w:val="00BE3960"/>
    <w:rsid w:val="00C14820"/>
    <w:rsid w:val="00C22467"/>
    <w:rsid w:val="00C4078C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  <w:rsid w:val="00FF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A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A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A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A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A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lipnja 2016.</izvorni_sadrzaj>
    <derivirana_varijabla naziv="DomainObject.StvarniPocetakDatum_1">20. lipnja 2016.</derivirana_varijabla>
  </DomainObject.StvarniPocetakDatum>
  <DomainObject.StvarniZavrsetakDatum>
    <izvorni_sadrzaj>20. lipnja 2016.</izvorni_sadrzaj>
    <derivirana_varijabla naziv="DomainObject.StvarniZavrsetakDatum_1">20. lipnja 2016.</derivirana_varijabla>
  </DomainObject.StvarniZavrsetakDatum>
  <DomainObject.PlaniraniZavrsetakDatum>
    <izvorni_sadrzaj>20. lipnja 2016.</izvorni_sadrzaj>
    <derivirana_varijabla naziv="DomainObject.PlaniraniZavrsetakDatum_1">20. lipnja 2016.</derivirana_varijabla>
  </DomainObject.PlaniraniZavrsetakDatum>
  <DomainObject.PlaniraniPocetakDatum>
    <izvorni_sadrzaj>20. lipnja 2016.</izvorni_sadrzaj>
    <derivirana_varijabla naziv="DomainObject.PlaniraniPocetakDatum_1">20. lipnja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GRAD UMAG, UMAG</item>
      <item>BENICO d.o.o. "u likvidaciji", UMAG</item>
      <item>Dinko Benolić</item>
    </izvorni_sadrzaj>
    <derivirana_varijabla naziv="DomainObject.UcesnikSudskeRadnjeListNaziv_1">
      <item>GRAD UMAG, UMAG</item>
      <item>BENICO d.o.o. "u likvidaciji", UMAG</item>
      <item>Dinko Benolić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BENICO d.o.o. "u likvidaciji", UMAG</izvorni_sadrzaj>
    <derivirana_varijabla naziv="DomainObject.Predmet.ProtustrankaFormated_1">  BENICO d.o.o. "u likvidaciji", UMAG</derivirana_varijabla>
  </DomainObject.Predmet.ProtustrankaFormated>
  <DomainObject.Predmet.ProtustrankaFormatedOIB>
    <izvorni_sadrzaj>  BENICO d.o.o. "u likvidaciji", UMAG, OIB 34050233000</izvorni_sadrzaj>
    <derivirana_varijabla naziv="DomainObject.Predmet.ProtustrankaFormatedOIB_1">  BENICO d.o.o. "u likvidaciji", UMAG, OIB 34050233000</derivirana_varijabla>
  </DomainObject.Predmet.ProtustrankaFormatedOIB>
  <DomainObject.Predmet.ProtustrankaFormatedWithAdress>
    <izvorni_sadrzaj> BENICO d.o.o. "u likvidaciji", UMAG, Trgovačka 1, 52470 Umag</izvorni_sadrzaj>
    <derivirana_varijabla naziv="DomainObject.Predmet.ProtustrankaFormatedWithAdress_1"> BENICO d.o.o. "u likvidaciji", UMAG, Trgovačka 1, 52470 Umag</derivirana_varijabla>
  </DomainObject.Predmet.ProtustrankaFormatedWithAdress>
  <DomainObject.Predmet.ProtustrankaFormatedWithAdressOIB>
    <izvorni_sadrzaj> BENICO d.o.o. "u likvidaciji", UMAG, OIB 34050233000, Trgovačka 1, 52470 Umag</izvorni_sadrzaj>
    <derivirana_varijabla naziv="DomainObject.Predmet.ProtustrankaFormatedWithAdressOIB_1"> BENICO d.o.o. "u likvidaciji", UMAG, OIB 34050233000, Trgovačka 1, 52470 Umag</derivirana_varijabla>
  </DomainObject.Predmet.ProtustrankaFormatedWithAdressOIB>
  <DomainObject.Predmet.ProtustrankaWithAdress>
    <izvorni_sadrzaj>BENICO d.o.o. "u likvidaciji", UMAG Trgovačka 1, 52470 Umag</izvorni_sadrzaj>
    <derivirana_varijabla naziv="DomainObject.Predmet.ProtustrankaWithAdress_1">BENICO d.o.o. "u likvidaciji", UMAG Trgovačka 1, 52470 Umag</derivirana_varijabla>
  </DomainObject.Predmet.ProtustrankaWithAdress>
  <DomainObject.Predmet.ProtustrankaWithAdressOIB>
    <izvorni_sadrzaj>BENICO d.o.o. "u likvidaciji", UMAG, OIB 34050233000, Trgovačka 1, 52470 Umag</izvorni_sadrzaj>
    <derivirana_varijabla naziv="DomainObject.Predmet.ProtustrankaWithAdressOIB_1">BENICO d.o.o. "u likvidaciji", UMAG, OIB 34050233000, Trgovačka 1, 52470 Umag</derivirana_varijabla>
  </DomainObject.Predmet.ProtustrankaWithAdressOIB>
  <DomainObject.Predmet.ProtustrankaNazivFormated>
    <izvorni_sadrzaj>BENICO d.o.o. "u likvidaciji", UMAG</izvorni_sadrzaj>
    <derivirana_varijabla naziv="DomainObject.Predmet.ProtustrankaNazivFormated_1">BENICO d.o.o. "u likvidaciji", UMAG</derivirana_varijabla>
  </DomainObject.Predmet.ProtustrankaNazivFormated>
  <DomainObject.Predmet.ProtustrankaNazivFormatedOIB>
    <izvorni_sadrzaj>BENICO d.o.o. "u likvidaciji", UMAG, OIB 34050233000</izvorni_sadrzaj>
    <derivirana_varijabla naziv="DomainObject.Predmet.ProtustrankaNazivFormatedOIB_1">BENICO d.o.o. "u likvidaciji", UMAG, OIB 34050233000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135618.59</izvorni_sadrzaj>
    <derivirana_varijabla naziv="DomainObject.Predmet.TrenutnaVrijednost_1">135618.59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BENICO d.o.o. "u likvidaciji", UMAG</item>
    </izvorni_sadrzaj>
    <derivirana_varijabla naziv="DomainObject.Predmet.ProtuStrankaListFormated_1">
      <item>BENICO d.o.o. "u likvidaciji", UMAG</item>
    </derivirana_varijabla>
  </DomainObject.Predmet.ProtuStrankaListFormated>
  <DomainObject.Predmet.ProtuStrankaListFormatedOIB>
    <izvorni_sadrzaj>
      <item>BENICO d.o.o. "u likvidaciji", UMAG, OIB 34050233000</item>
    </izvorni_sadrzaj>
    <derivirana_varijabla naziv="DomainObject.Predmet.ProtuStrankaListFormatedOIB_1">
      <item>BENICO d.o.o. "u likvidaciji", UMAG, OIB 34050233000</item>
    </derivirana_varijabla>
  </DomainObject.Predmet.ProtuStrankaListFormatedOIB>
  <DomainObject.Predmet.ProtuStrankaListFormatedWithAdress>
    <izvorni_sadrzaj>
      <item>BENICO d.o.o. "u likvidaciji", UMAG, Trgovačka 1, 52470 Umag</item>
    </izvorni_sadrzaj>
    <derivirana_varijabla naziv="DomainObject.Predmet.ProtuStrankaListFormatedWithAdress_1">
      <item>BENICO d.o.o. "u likvidaciji", UMAG, Trgovačka 1, 52470 Umag</item>
    </derivirana_varijabla>
  </DomainObject.Predmet.ProtuStrankaListFormatedWithAdress>
  <DomainObject.Predmet.ProtuStrankaListFormatedWithAdressOIB>
    <izvorni_sadrzaj>
      <item>BENICO d.o.o. "u likvidaciji", UMAG, OIB 34050233000, Trgovačka 1, 52470 Umag</item>
    </izvorni_sadrzaj>
    <derivirana_varijabla naziv="DomainObject.Predmet.ProtuStrankaListFormatedWithAdressOIB_1">
      <item>BENICO d.o.o. "u likvidaciji", UMAG, OIB 34050233000, Trgovačka 1, 52470 Umag</item>
    </derivirana_varijabla>
  </DomainObject.Predmet.ProtuStrankaListFormatedWithAdressOIB>
  <DomainObject.Predmet.ProtuStrankaListNazivFormated>
    <izvorni_sadrzaj>
      <item>BENICO d.o.o. "u likvidaciji", UMAG</item>
    </izvorni_sadrzaj>
    <derivirana_varijabla naziv="DomainObject.Predmet.ProtuStrankaListNazivFormated_1">
      <item>BENICO d.o.o. "u likvidaciji", UMAG</item>
    </derivirana_varijabla>
  </DomainObject.Predmet.ProtuStrankaListNazivFormated>
  <DomainObject.Predmet.ProtuStrankaListNazivFormatedOIB>
    <izvorni_sadrzaj>
      <item>BENICO d.o.o. "u likvidaciji", UMAG, OIB 34050233000</item>
    </izvorni_sadrzaj>
    <derivirana_varijabla naziv="DomainObject.Predmet.ProtuStrankaListNazivFormatedOIB_1">
      <item>BENICO d.o.o. "u likvidaciji", UMAG, OIB 34050233000</item>
    </derivirana_varijabla>
  </DomainObject.Predmet.ProtuStrankaListNazivFormatedOIB>
  <DomainObject.Predmet.OstaliListFormated>
    <izvorni_sadrzaj>
      <item>Dinko Benolić</item>
    </izvorni_sadrzaj>
    <derivirana_varijabla naziv="DomainObject.Predmet.OstaliListFormated_1">
      <item>Dinko Benolić</item>
    </derivirana_varijabla>
  </DomainObject.Predmet.OstaliListFormated>
  <DomainObject.Predmet.OstaliListFormatedOIB>
    <izvorni_sadrzaj>
      <item>Dinko Benolić, OIB 02269049060</item>
    </izvorni_sadrzaj>
    <derivirana_varijabla naziv="DomainObject.Predmet.OstaliListFormatedOIB_1">
      <item>Dinko Benolić, OIB 02269049060</item>
    </derivirana_varijabla>
  </DomainObject.Predmet.OstaliListFormatedOIB>
  <DomainObject.Predmet.OstaliListFormatedWithAdress>
    <izvorni_sadrzaj>
      <item>Dinko Benolić, Grota 11, 52470 Vardica</item>
    </izvorni_sadrzaj>
    <derivirana_varijabla naziv="DomainObject.Predmet.OstaliListFormatedWithAdress_1">
      <item>Dinko Benolić, Grota 11, 52470 Vardica</item>
    </derivirana_varijabla>
  </DomainObject.Predmet.OstaliListFormatedWithAdress>
  <DomainObject.Predmet.OstaliListFormatedWithAdressOIB>
    <izvorni_sadrzaj>
      <item>Dinko Benolić, OIB 02269049060, Grota 11, 52470 Vardica</item>
    </izvorni_sadrzaj>
    <derivirana_varijabla naziv="DomainObject.Predmet.OstaliListFormatedWithAdressOIB_1">
      <item>Dinko Benolić, OIB 02269049060, Grota 11, 52470 Vardica</item>
    </derivirana_varijabla>
  </DomainObject.Predmet.OstaliListFormatedWithAdressOIB>
  <DomainObject.Predmet.OstaliListNazivFormated>
    <izvorni_sadrzaj>
      <item>Dinko Benolić</item>
    </izvorni_sadrzaj>
    <derivirana_varijabla naziv="DomainObject.Predmet.OstaliListNazivFormated_1">
      <item>Dinko Benolić</item>
    </derivirana_varijabla>
  </DomainObject.Predmet.OstaliListNazivFormated>
  <DomainObject.Predmet.OstaliListNazivFormatedOIB>
    <izvorni_sadrzaj>
      <item>Dinko Benolić, OIB 02269049060</item>
    </izvorni_sadrzaj>
    <derivirana_varijabla naziv="DomainObject.Predmet.OstaliListNazivFormatedOIB_1">
      <item>Dinko Benolić, OIB 02269049060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BENICO d.o.o. "u likvidaciji", UMAG</izvorni_sadrzaj>
    <derivirana_varijabla naziv="DomainObject.Predmet.ProtustrankaIDrugi_1">BENICO d.o.o. "u likvidaciji",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BENICO d.o.o. "u likvidaciji", UMAG, OIB 34050233000, Trgovačka 1, 52470 Umag</izvorni_sadrzaj>
    <derivirana_varijabla naziv="DomainObject.Predmet.ProtustrankaIDrugiAdressOIB_1">BENICO d.o.o. "u likvidaciji", UMAG, OIB 34050233000, Trgovačka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BENICO d.o.o. "u likvidaciji", UMAG</item>
      <item>GRAD UMAG, UMAG</item>
      <item>Dinko Benolić</item>
    </izvorni_sadrzaj>
    <derivirana_varijabla naziv="DomainObject.Predmet.SudioniciListNaziv_1">
      <item>BENICO d.o.o. "u likvidaciji", UMAG</item>
      <item>GRAD UMAG, UMAG</item>
      <item>Dinko Benolić</item>
    </derivirana_varijabla>
  </DomainObject.Predmet.SudioniciListNaziv>
  <DomainObject.Predmet.SudioniciListAdressOIB>
    <izvorni_sadrzaj>
      <item>BENICO d.o.o. "u likvidaciji", UMAG, OIB 34050233000, Trgovačka 1,52470 Umag</item>
      <item>GRAD UMAG, UMAG, OIB 84097228497, G. Garibaldi 6,52470 Umag</item>
      <item>Dinko Benolić, OIB 02269049060, Grota 11,52470 Vardica</item>
    </izvorni_sadrzaj>
    <derivirana_varijabla naziv="DomainObject.Predmet.SudioniciListAdressOIB_1">
      <item>BENICO d.o.o. "u likvidaciji", UMAG, OIB 34050233000, Trgovačka 1,52470 Umag</item>
      <item>GRAD UMAG, UMAG, OIB 84097228497, G. Garibaldi 6,52470 Umag</item>
      <item>Dinko Benolić, OIB 02269049060, Grota 11,52470 Vardica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34050233000</item>
      <item>, OIB 84097228497</item>
      <item>, OIB 02269049060</item>
    </izvorni_sadrzaj>
    <derivirana_varijabla naziv="DomainObject.Predmet.SudioniciListNazivOIB_1">
      <item>, OIB 34050233000</item>
      <item>, OIB 84097228497</item>
      <item>, OIB 02269049060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643C7-1CC5-479A-8980-08CDAF9B3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1264</properties:Characters>
  <properties:Lines>52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1544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2016-06-20T06:49:00Z</dcterms:created>
  <dc:creator>epincin</dc:creator>
  <cp:lastModifiedBy>Sanja Prodan</cp:lastModifiedBy>
  <cp:lastPrinted>2015-12-17T09:17:00Z</cp:lastPrinted>
  <dcterms:modified xmlns:xsi="http://www.w3.org/2001/XMLSchema-instance" xsi:type="dcterms:W3CDTF">2016-06-20T07:11:00Z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