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7630" w14:paraId="6f87630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EE296B">
        <w:t>2127</w:t>
      </w:r>
      <w:r w:rsidR="00637256">
        <w:t>/16-</w:t>
      </w:r>
      <w:r w:rsidR="00EE296B">
        <w:t>10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EE296B">
        <w:t xml:space="preserve">Financijska agencija OIB 85821130368, Regionalni centar Osijek, Podružnica Osijek L. </w:t>
      </w:r>
      <w:proofErr w:type="spellStart"/>
      <w:r w:rsidR="00EE296B">
        <w:t>Jagera</w:t>
      </w:r>
      <w:proofErr w:type="spellEnd"/>
      <w:r w:rsidR="00EE296B">
        <w:t xml:space="preserve"> 3 za otvaranje stečajnog postupka nad dužnikom </w:t>
      </w:r>
      <w:r w:rsidR="00EE296B">
        <w:rPr>
          <w:b/>
        </w:rPr>
        <w:t>LEGALTIE j.d.o.o., Osijek, J. J. Strossmayera 341, MBS: 030149247</w:t>
      </w:r>
      <w:r w:rsidR="00EE296B">
        <w:t xml:space="preserve">, </w:t>
      </w:r>
      <w:r w:rsidR="00EE296B">
        <w:rPr>
          <w:b/>
        </w:rPr>
        <w:t>OIB: 85874184849</w:t>
      </w:r>
      <w:r>
        <w:t xml:space="preserve">, dana </w:t>
      </w:r>
      <w:r w:rsidR="00637256">
        <w:t>23. veljače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EE296B">
        <w:rPr>
          <w:b/>
        </w:rPr>
        <w:t>LEGALTIE j.d.o.o., Osijek, J. J. Strossmayera 341, MBS: 030149247</w:t>
      </w:r>
      <w:r w:rsidR="00EE296B">
        <w:t xml:space="preserve">, </w:t>
      </w:r>
      <w:r w:rsidR="00EE296B">
        <w:rPr>
          <w:b/>
        </w:rPr>
        <w:t>OIB: 85874184849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017270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017270">
        <w:t xml:space="preserve"> </w:t>
      </w:r>
      <w:r w:rsidR="00017270" w:rsidRPr="00017270">
        <w:rPr>
          <w:b/>
        </w:rPr>
        <w:t>Duško Zec iz Osijeka, Ulica Kardinala Alojzija Stepinca 4, OIB 74714129984.</w:t>
      </w:r>
    </w:p>
    <w:p w:rsidRDefault="00331671" w:rsidP="00331671" w:rsidR="00820A1A" w:rsidRPr="00017270">
      <w:pPr>
        <w:tabs>
          <w:tab w:pos="4965" w:val="left"/>
        </w:tabs>
        <w:jc w:val="both"/>
        <w:rPr>
          <w:b/>
        </w:rPr>
      </w:pPr>
      <w:r w:rsidRPr="00017270">
        <w:rPr>
          <w:b/>
        </w:rP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EE296B">
        <w:rPr>
          <w:b/>
        </w:rPr>
        <w:t>LEGALTIE j.d.o.o., Osijek, J. J. Strossmayera 341, MBS: 030149247</w:t>
      </w:r>
      <w:r w:rsidR="00EE296B">
        <w:t xml:space="preserve">, </w:t>
      </w:r>
      <w:r w:rsidR="00EE296B">
        <w:rPr>
          <w:b/>
        </w:rPr>
        <w:t>OIB: 85874184849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637256" w:rsidP="00637256" w:rsidR="00637256"/>
    <w:p w:rsidRDefault="00637256" w:rsidP="00637256" w:rsidR="00637256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EE296B">
        <w:rPr>
          <w:b/>
        </w:rPr>
        <w:t>2127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637256" w:rsidP="00637256" w:rsidR="00637256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EE296B">
        <w:t>10. kolovoza</w:t>
      </w:r>
      <w:r w:rsidR="005A3735">
        <w:t xml:space="preserve"> 2016. g.</w:t>
      </w:r>
      <w:r>
        <w:t xml:space="preserve"> podnijela je prijedlog za otvaranje stečajnog postupka nad dužnikom </w:t>
      </w:r>
      <w:r w:rsidR="00EE296B">
        <w:rPr>
          <w:b/>
        </w:rPr>
        <w:t>LEGALTIE j.d.o.o., Osijek, J. J. Strossmayera 341, MBS: 030149247</w:t>
      </w:r>
      <w:r w:rsidR="00EE296B">
        <w:t xml:space="preserve">, </w:t>
      </w:r>
      <w:r w:rsidR="00EE296B">
        <w:rPr>
          <w:b/>
        </w:rPr>
        <w:t xml:space="preserve">OIB: 85874184849 </w:t>
      </w:r>
      <w:r w:rsidRPr="005A3735">
        <w:t xml:space="preserve">navodeći da dužnik na dan </w:t>
      </w:r>
      <w:r w:rsidR="00EE296B">
        <w:t>14. srpnja</w:t>
      </w:r>
      <w:r w:rsidR="00637256">
        <w:t xml:space="preserve"> 2016. g.</w:t>
      </w:r>
      <w:r>
        <w:t xml:space="preserve"> u </w:t>
      </w:r>
      <w:r>
        <w:lastRenderedPageBreak/>
        <w:t xml:space="preserve">Očevidniku redoslijeda osnova za plaćanje ima evidentirane neizvršene osnove za plaćanje u ukupnom iznosu od </w:t>
      </w:r>
      <w:r w:rsidR="00EE296B">
        <w:t>20.223,63</w:t>
      </w:r>
      <w:r>
        <w:t xml:space="preserve"> kn u </w:t>
      </w:r>
      <w:r w:rsidR="008103DC">
        <w:t xml:space="preserve">razdoblju duljem od </w:t>
      </w:r>
      <w:r w:rsidR="00637256">
        <w:t>120</w:t>
      </w:r>
      <w:r w:rsidR="008103DC">
        <w:t xml:space="preserve"> dana </w:t>
      </w:r>
      <w:r>
        <w:t>koji iznos je uračunata kamata i naknada FINE za provedbe ovrhe na novčanim sredstvima te dužnik ima jednog zaposlenika</w:t>
      </w:r>
      <w:r w:rsidR="0008188C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EE296B">
        <w:t>2127</w:t>
      </w:r>
      <w:r w:rsidR="0008188C">
        <w:t>/16</w:t>
      </w:r>
      <w:r>
        <w:t xml:space="preserve"> od </w:t>
      </w:r>
      <w:r w:rsidR="00EE296B">
        <w:t>18. studenog</w:t>
      </w:r>
      <w:r w:rsidR="0008188C">
        <w:t xml:space="preserve"> 2016</w:t>
      </w:r>
      <w:r>
        <w:t>. g.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</w:t>
      </w:r>
      <w:proofErr w:type="spellStart"/>
      <w:r>
        <w:t>prokazni</w:t>
      </w:r>
      <w:proofErr w:type="spellEnd"/>
      <w:r>
        <w:t xml:space="preserve">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08188C" w:rsidP="00820A1A" w:rsidR="000E6B63">
      <w:pPr>
        <w:ind w:firstLine="720"/>
        <w:jc w:val="both"/>
      </w:pPr>
      <w:r>
        <w:t xml:space="preserve">Dana </w:t>
      </w:r>
      <w:r w:rsidR="00EE296B">
        <w:t>14. prosinca</w:t>
      </w:r>
      <w:r>
        <w:t xml:space="preserve"> 2016. g.</w:t>
      </w:r>
      <w:r w:rsidR="008103DC">
        <w:t xml:space="preserve"> dužnik je </w:t>
      </w:r>
      <w:r w:rsidR="000E6B63">
        <w:t xml:space="preserve">dostavio </w:t>
      </w:r>
      <w:proofErr w:type="spellStart"/>
      <w:r w:rsidR="000E6B63">
        <w:t>prokazni</w:t>
      </w:r>
      <w:proofErr w:type="spellEnd"/>
      <w:r w:rsidR="000E6B63">
        <w:t xml:space="preserve"> popis imovine ovjerovljen kod javnog bilježnika </w:t>
      </w:r>
      <w:r w:rsidR="00EE296B">
        <w:t>Boro Arambašić iz Vukovara</w:t>
      </w:r>
      <w:r w:rsidR="000E6B63">
        <w:t xml:space="preserve"> broj OV-</w:t>
      </w:r>
      <w:r w:rsidR="00EE296B">
        <w:t>7790</w:t>
      </w:r>
      <w:r w:rsidR="00637256">
        <w:t xml:space="preserve">/16 od </w:t>
      </w:r>
      <w:r w:rsidR="00EE296B">
        <w:t>13.</w:t>
      </w:r>
      <w:r w:rsidR="00637256">
        <w:t xml:space="preserve">12.2016. g., </w:t>
      </w:r>
      <w:r w:rsidR="00EE296B">
        <w:t>Izvješće o financijsko-gospodarskom stanju dužnika od 9.12.2016. g.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>Iz gore naveden</w:t>
      </w:r>
      <w:r w:rsidR="00637256">
        <w:t>e materijalne dokumentacije</w:t>
      </w:r>
      <w:r>
        <w:t xml:space="preserve">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EE296B">
        <w:t>2127/16 od 15. prosinca 2016. g.</w:t>
      </w:r>
      <w:r w:rsidR="00637256">
        <w:t xml:space="preserve"> </w:t>
      </w:r>
      <w:r>
        <w:t xml:space="preserve">sud je pozvao osobe koje imaju pravni interes za provedbom stečajnog postupka nad dužnikom da se u roku od 15 dana od dana objave rješenja na e-oglasnoj ploči ovoga suda solidarno uplate na sudski depozit </w:t>
      </w:r>
      <w:r w:rsidR="0008188C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EE296B">
        <w:t>15. prosinca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EE296B" w:rsidR="00820A1A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</w:t>
      </w:r>
      <w:r w:rsidR="00637256">
        <w:t xml:space="preserve">od </w:t>
      </w:r>
      <w:r w:rsidR="008A7971">
        <w:t>10.8.</w:t>
      </w:r>
      <w:r w:rsidR="00637256">
        <w:t>2016. g.,</w:t>
      </w:r>
      <w:r w:rsidR="0008188C">
        <w:t xml:space="preserve"> povijesni izvadak iz sudskog registra, </w:t>
      </w:r>
      <w:proofErr w:type="spellStart"/>
      <w:r w:rsidR="00EE296B">
        <w:t>prokazni</w:t>
      </w:r>
      <w:proofErr w:type="spellEnd"/>
      <w:r w:rsidR="00EE296B">
        <w:t xml:space="preserve"> popis imovine ovjerovljen kod javnog bilježnika Boro Arambašić iz Vukovara broj OV-7790/16 od 13.12.2016. g., Izvješće o financijsko-gospodarskom stanju dužnika od 9.12.2016.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A7971" w:rsidP="00EE296B" w:rsidR="008A7971">
      <w:pPr>
        <w:ind w:firstLine="720"/>
        <w:jc w:val="both"/>
      </w:pPr>
    </w:p>
    <w:p w:rsidRDefault="008A7971" w:rsidP="00EE296B" w:rsidR="008A7971">
      <w:pPr>
        <w:ind w:firstLine="720"/>
        <w:jc w:val="both"/>
      </w:pPr>
    </w:p>
    <w:p w:rsidRDefault="008A7971" w:rsidP="00EE296B" w:rsidR="008A7971">
      <w:pPr>
        <w:ind w:firstLine="720"/>
        <w:jc w:val="both"/>
      </w:pPr>
    </w:p>
    <w:p w:rsidRDefault="008A7971" w:rsidP="00EE296B" w:rsidR="008A7971">
      <w:pPr>
        <w:ind w:firstLine="720"/>
        <w:jc w:val="both"/>
      </w:pPr>
    </w:p>
    <w:p w:rsidRDefault="008A7971" w:rsidP="00EE296B" w:rsidR="008A7971">
      <w:pPr>
        <w:ind w:firstLine="720"/>
        <w:jc w:val="both"/>
      </w:pPr>
    </w:p>
    <w:p w:rsidRDefault="008A7971" w:rsidP="00EE296B" w:rsidR="008A7971">
      <w:pPr>
        <w:ind w:firstLine="720"/>
        <w:jc w:val="both"/>
      </w:pPr>
    </w:p>
    <w:p w:rsidRDefault="008A7971" w:rsidP="008A7971" w:rsidR="008A7971">
      <w:pPr>
        <w:ind w:firstLine="720"/>
        <w:jc w:val="both"/>
      </w:pPr>
      <w:r>
        <w:lastRenderedPageBreak/>
        <w:t>Za stečajnog upravitelja, automatskim odabirom, imenovan je Duško Zec iz Osijeka s liste A stečajnih upravitelja za područje nadležnosti ovoga suda a sukladno čl. 84 st. 1 u vezi s čl. 85 st. 2 SZ.</w:t>
      </w:r>
    </w:p>
    <w:p w:rsidRDefault="008A7971" w:rsidP="00EE296B" w:rsidR="008A7971">
      <w:pPr>
        <w:ind w:firstLine="720"/>
        <w:jc w:val="both"/>
      </w:pPr>
    </w:p>
    <w:p w:rsidRDefault="0008188C" w:rsidP="002954B4" w:rsidR="0008188C">
      <w:pPr>
        <w:ind w:firstLine="720"/>
        <w:jc w:val="both"/>
      </w:pPr>
    </w:p>
    <w:p w:rsidRDefault="008A7971" w:rsidP="002954B4" w:rsidR="008A7971">
      <w:pPr>
        <w:ind w:firstLine="720"/>
        <w:jc w:val="both"/>
      </w:pPr>
    </w:p>
    <w:p w:rsidRDefault="0008188C" w:rsidP="002954B4" w:rsidR="0008188C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637256">
        <w:t>23. veljače 2017. g.</w:t>
      </w:r>
    </w:p>
    <w:p w:rsidRDefault="008A7971" w:rsidP="0008188C" w:rsidR="008A7971">
      <w:pPr>
        <w:jc w:val="center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A7971" w:rsidP="00820A1A" w:rsidR="008A7971">
      <w:pPr>
        <w:jc w:val="both"/>
      </w:pPr>
    </w:p>
    <w:p w:rsidRDefault="008A7971" w:rsidP="00820A1A" w:rsidR="008A7971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A7971" w:rsidP="00820A1A" w:rsidR="008A7971">
      <w:pPr>
        <w:jc w:val="both"/>
      </w:pPr>
    </w:p>
    <w:p w:rsidRDefault="008A7971" w:rsidP="00820A1A" w:rsidR="008A7971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820A1A" w:rsidR="00331671">
      <w:pPr>
        <w:jc w:val="both"/>
        <w:rPr>
          <w:b/>
        </w:rPr>
      </w:pPr>
      <w:r>
        <w:t xml:space="preserve">1. stečajni uprav. </w:t>
      </w:r>
      <w:r w:rsidR="00637256">
        <w:t>Duško Zec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637256" w:rsidR="00820A1A">
      <w:pPr>
        <w:tabs>
          <w:tab w:pos="4950" w:val="left"/>
          <w:tab w:pos="6465" w:val="left"/>
        </w:tabs>
        <w:jc w:val="both"/>
      </w:pPr>
      <w:r>
        <w:t>5.  e-</w:t>
      </w:r>
      <w:proofErr w:type="spellStart"/>
      <w:r>
        <w:t>ogl</w:t>
      </w:r>
      <w:proofErr w:type="spellEnd"/>
      <w:r>
        <w:t>. pl.</w:t>
      </w:r>
      <w:r w:rsidR="002954B4">
        <w:t xml:space="preserve"> </w:t>
      </w:r>
    </w:p>
    <w:p w:rsidRDefault="00EE296B" w:rsidP="00820A1A" w:rsidR="00820A1A">
      <w:pPr>
        <w:jc w:val="both"/>
      </w:pPr>
      <w:r>
        <w:t>6</w:t>
      </w:r>
      <w:r w:rsidR="00820A1A">
        <w:t>. registar suda - ovdje</w:t>
      </w:r>
    </w:p>
    <w:p w:rsidRDefault="00EE296B" w:rsidP="00637256" w:rsidR="007D7E9A">
      <w:pPr>
        <w:tabs>
          <w:tab w:pos="151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637256">
        <w:t>23.3.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59D" w:rsidR="005C459D">
      <w:r>
        <w:separator/>
      </w:r>
    </w:p>
  </w:endnote>
  <w:endnote w:id="0" w:type="continuationSeparator">
    <w:p w:rsidRDefault="005C459D" w:rsidR="005C4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59D" w:rsidR="005C459D">
      <w:r>
        <w:separator/>
      </w:r>
    </w:p>
  </w:footnote>
  <w:footnote w:id="0" w:type="continuationSeparator">
    <w:p w:rsidRDefault="005C459D" w:rsidR="005C4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9F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E296B" w:rsidP="00EE296B" w:rsidR="00EE296B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2127/16-10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17270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B39FB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4D09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25387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C459D"/>
    <w:rsid w:val="005D023F"/>
    <w:rsid w:val="005E0664"/>
    <w:rsid w:val="005F38B0"/>
    <w:rsid w:val="00631AD2"/>
    <w:rsid w:val="00631B6D"/>
    <w:rsid w:val="00637256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A7971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296B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39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3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39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3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57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75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St-2127/2016</izvorni_sadrzaj>
    <derivirana_varijabla naziv="DomainObject.Predmet.OznakaBroj_1">St-2127/2016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LEGALTIE jednostavno društvo s oganičenom odgovornošću za trgovinu i usluge</izvorni_sadrzaj>
    <derivirana_varijabla naziv="DomainObject.Predmet.ProtustrankaFormated_1">  LEGALTIE jednostavno društvo s oganičenom odgovornošću za trgovinu i usluge</derivirana_varijabla>
  </DomainObject.Predmet.ProtustrankaFormated>
  <DomainObject.Predmet.ProtustrankaFormatedOIB>
    <izvorni_sadrzaj>  LEGALTIE jednostavno društvo s oganičenom odgovornošću za trgovinu i usluge, OIB 85874184849</izvorni_sadrzaj>
    <derivirana_varijabla naziv="DomainObject.Predmet.ProtustrankaFormatedOIB_1">  LEGALTIE jednostavno društvo s oganičenom odgovornošću za trgovinu i usluge, OIB 85874184849</derivirana_varijabla>
  </DomainObject.Predmet.ProtustrankaFormatedOIB>
  <DomainObject.Predmet.ProtustrankaFormatedWithAdress>
    <izvorni_sadrzaj> LEGALTIE jednostavno društvo s oganičenom odgovornošću za trgovinu i usluge, J. J. Strossmayera 341, 31000 Osijek</izvorni_sadrzaj>
    <derivirana_varijabla naziv="DomainObject.Predmet.ProtustrankaFormatedWithAdress_1"> LEGALTIE jednostavno društvo s oganičenom odgovornošću za trgovinu i usluge, J. J. Strossmayera 341, 31000 Osijek</derivirana_varijabla>
  </DomainObject.Predmet.ProtustrankaFormatedWithAdress>
  <DomainObject.Predmet.ProtustrankaFormatedWithAdressOIB>
    <izvorni_sadrzaj> LEGALTIE jednostavno društvo s oganičenom odgovornošću za trgovinu i usluge, OIB 85874184849, J. J. Strossmayera 341, 31000 Osijek</izvorni_sadrzaj>
    <derivirana_varijabla naziv="DomainObject.Predmet.ProtustrankaFormatedWithAdressOIB_1"> LEGALTIE jednostavno društvo s oganičenom odgovornošću za trgovinu i usluge, OIB 85874184849, J. J. Strossmayera 341, 31000 Osijek</derivirana_varijabla>
  </DomainObject.Predmet.ProtustrankaFormatedWithAdressOIB>
  <DomainObject.Predmet.ProtustrankaWithAdress>
    <izvorni_sadrzaj>LEGALTIE jednostavno društvo s oganičenom odgovornošću za trgovinu i usluge J. J. Strossmayera 341, 31000 Osijek</izvorni_sadrzaj>
    <derivirana_varijabla naziv="DomainObject.Predmet.ProtustrankaWithAdress_1">LEGALTIE jednostavno društvo s oganičenom odgovornošću za trgovinu i usluge J. J. Strossmayera 341, 31000 Osijek</derivirana_varijabla>
  </DomainObject.Predmet.ProtustrankaWithAdress>
  <DomainObject.Predmet.ProtustrankaWithAdressOIB>
    <izvorni_sadrzaj>LEGALTIE jednostavno društvo s oganičenom odgovornošću za trgovinu i usluge, OIB 85874184849, J. J. Strossmayera 341, 31000 Osijek</izvorni_sadrzaj>
    <derivirana_varijabla naziv="DomainObject.Predmet.ProtustrankaWithAdressOIB_1">LEGALTIE jednostavno društvo s oganičenom odgovornošću za trgovinu i usluge, OIB 85874184849, J. J. Strossmayera 341, 31000 Osijek</derivirana_varijabla>
  </DomainObject.Predmet.ProtustrankaWithAdressOIB>
  <DomainObject.Predmet.ProtustrankaNazivFormated>
    <izvorni_sadrzaj>LEGALTIE jednostavno društvo s oganičenom odgovornošću za trgovinu i usluge</izvorni_sadrzaj>
    <derivirana_varijabla naziv="DomainObject.Predmet.ProtustrankaNazivFormated_1">LEGALTIE jednostavno društvo s oganičenom odgovornošću za trgovinu i usluge</derivirana_varijabla>
  </DomainObject.Predmet.ProtustrankaNazivFormated>
  <DomainObject.Predmet.ProtustrankaNazivFormatedOIB>
    <izvorni_sadrzaj>LEGALTIE jednostavno društvo s oganičenom odgovornošću za trgovinu i usluge, OIB 85874184849</izvorni_sadrzaj>
    <derivirana_varijabla naziv="DomainObject.Predmet.ProtustrankaNazivFormatedOIB_1">LEGALTIE jednostavno društvo s oganičenom odgovornošću za trgovinu i usluge, OIB 85874184849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LEGALTIE jednostavno društvo s oganičenom odgovornošću za trgovinu i usluge</item>
    </izvorni_sadrzaj>
    <derivirana_varijabla naziv="DomainObject.Predmet.ProtuStrankaListFormated_1">
      <item>LEGALTIE jednostavno društvo s oganičenom odgovornošću za trgovinu i usluge</item>
    </derivirana_varijabla>
  </DomainObject.Predmet.ProtuStrankaListFormated>
  <DomainObject.Predmet.ProtuStrankaListFormatedOIB>
    <izvorni_sadrzaj>
      <item>LEGALTIE jednostavno društvo s oganičenom odgovornošću za trgovinu i usluge, OIB 85874184849</item>
    </izvorni_sadrzaj>
    <derivirana_varijabla naziv="DomainObject.Predmet.ProtuStrankaListFormatedOIB_1">
      <item>LEGALTIE jednostavno društvo s oganičenom odgovornošću za trgovinu i usluge, OIB 85874184849</item>
    </derivirana_varijabla>
  </DomainObject.Predmet.ProtuStrankaListFormatedOIB>
  <DomainObject.Predmet.ProtuStrankaListFormatedWithAdress>
    <izvorni_sadrzaj>
      <item>LEGALTIE jednostavno društvo s oganičenom odgovornošću za trgovinu i usluge, J. J. Strossmayera 341, 31000 Osijek</item>
    </izvorni_sadrzaj>
    <derivirana_varijabla naziv="DomainObject.Predmet.ProtuStrankaListFormatedWithAdress_1">
      <item>LEGALTIE jednostavno društvo s oganičenom odgovornošću za trgovinu i usluge, J. J. Strossmayera 341, 31000 Osijek</item>
    </derivirana_varijabla>
  </DomainObject.Predmet.ProtuStrankaListFormatedWithAdress>
  <DomainObject.Predmet.ProtuStrankaListFormatedWithAdressOIB>
    <izvorni_sadrzaj>
      <item>LEGALTIE jednostavno društvo s oganičenom odgovornošću za trgovinu i usluge, OIB 85874184849, J. J. Strossmayera 341, 31000 Osijek</item>
    </izvorni_sadrzaj>
    <derivirana_varijabla naziv="DomainObject.Predmet.ProtuStrankaListFormatedWithAdressOIB_1">
      <item>LEGALTIE jednostavno društvo s oganičenom odgovornošću za trgovinu i usluge, OIB 85874184849, J. J. Strossmayera 341, 31000 Osijek</item>
    </derivirana_varijabla>
  </DomainObject.Predmet.ProtuStrankaListFormatedWithAdressOIB>
  <DomainObject.Predmet.ProtuStrankaListNazivFormated>
    <izvorni_sadrzaj>
      <item>LEGALTIE jednostavno društvo s oganičenom odgovornošću za trgovinu i usluge</item>
    </izvorni_sadrzaj>
    <derivirana_varijabla naziv="DomainObject.Predmet.ProtuStrankaListNazivFormated_1">
      <item>LEGALTIE jednostavno društvo s oganičenom odgovornošću za trgovinu i usluge</item>
    </derivirana_varijabla>
  </DomainObject.Predmet.ProtuStrankaListNazivFormated>
  <DomainObject.Predmet.ProtuStrankaListNazivFormatedOIB>
    <izvorni_sadrzaj>
      <item>LEGALTIE jednostavno društvo s oganičenom odgovornošću za trgovinu i usluge, OIB 85874184849</item>
    </izvorni_sadrzaj>
    <derivirana_varijabla naziv="DomainObject.Predmet.ProtuStrankaListNazivFormatedOIB_1">
      <item>LEGALTIE jednostavno društvo s oganičenom odgovornošću za trgovinu i usluge, OIB 85874184849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LEGALTIE jednostavno društvo s oganičenom odgovornošću za trgovinu i usluge</izvorni_sadrzaj>
    <derivirana_varijabla naziv="DomainObject.Predmet.ProtustrankaIDrugi_1">LEGALTIE jednostavno društvo s oganičenom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LEGALTIE jednostavno društvo s oganičenom odgovornošću za trgovinu i usluge, OIB 85874184849, J. J. Strossmayera 341, 31000 Osijek</izvorni_sadrzaj>
    <derivirana_varijabla naziv="DomainObject.Predmet.ProtustrankaIDrugiAdressOIB_1">LEGALTIE jednostavno društvo s oganičenom odgovornošću za trgovinu i usluge, OIB 85874184849,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LEGALTIE jednostavno društvo s oganičenom odgovornošću za trgovinu i usluge</item>
    </izvorni_sadrzaj>
    <derivirana_varijabla naziv="DomainObject.Predmet.SudioniciListNaziv_1">
      <item>FINA RC OSIJEK</item>
      <item>LEGALTIE jednostavno društvo s oganičenom odgovornošću za trgovinu i usluge</item>
    </derivirana_varijabla>
  </DomainObject.Predmet.SudioniciListNaziv>
  <DomainObject.Predmet.SudioniciListAdressOIB>
    <izvorni_sadrzaj>
      <item>FINA RC OSIJEK, OIB 85821130368</item>
      <item>LEGALTIE jednostavno društvo s oganičenom odgovornošću za trgovinu i usluge, OIB 85874184849, J. J. Strossmayera 341,31000 Osijek</item>
    </izvorni_sadrzaj>
    <derivirana_varijabla naziv="DomainObject.Predmet.SudioniciListAdressOIB_1">
      <item>FINA RC OSIJEK, OIB 85821130368</item>
      <item>LEGALTIE jednostavno društvo s oganičenom odgovornošću za trgovinu i usluge, OIB 85874184849,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85874184849</item>
    </izvorni_sadrzaj>
    <derivirana_varijabla naziv="DomainObject.Predmet.SudioniciListNazivOIB_1">
      <item>, OIB 85821130368</item>
      <item>, OIB 85874184849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C8638-D8E6-4E87-A19E-FF4CEB758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733</properties:Words>
  <properties:Characters>4016</properties:Characters>
  <properties:Lines>161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2017-02-23T08:33:00Z</dcterms:created>
  <dc:creator>dsekulic</dc:creator>
  <cp:lastModifiedBy>Danijela Sekulić</cp:lastModifiedBy>
  <cp:lastPrinted>2017-02-23T08:41:00Z</cp:lastPrinted>
  <dcterms:modified xmlns:xsi="http://www.w3.org/2001/XMLSchema-instance" xsi:type="dcterms:W3CDTF">2017-02-23T08:41:00Z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