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308f" w14:paraId="de5308f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AA63DC">
        <w:t>6</w:t>
      </w:r>
      <w:r w:rsidR="009664DB">
        <w:t>3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9664DB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9468CE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E-175, </w:t>
      </w:r>
      <w:r w:rsidRPr="00103A86">
        <w:t>PARKIRNO MJESTO</w:t>
      </w:r>
      <w:r>
        <w:t xml:space="preserve"> - P 68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A6993">
        <w:rPr>
          <w:b/>
          <w:u w:val="single"/>
        </w:rPr>
        <w:t>12</w:t>
      </w:r>
      <w:r w:rsidR="002C658E">
        <w:rPr>
          <w:b/>
          <w:u w:val="single"/>
        </w:rPr>
        <w:t>,</w:t>
      </w:r>
      <w:r w:rsidR="009664DB">
        <w:rPr>
          <w:b/>
          <w:u w:val="single"/>
        </w:rPr>
        <w:t>1</w:t>
      </w:r>
      <w:r w:rsidR="009468CE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9664DB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1F0B81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1F0B81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0B81"/>
    <w:rsid w:val="001F7388"/>
    <w:rsid w:val="00246FEA"/>
    <w:rsid w:val="00271D07"/>
    <w:rsid w:val="00282E78"/>
    <w:rsid w:val="00292860"/>
    <w:rsid w:val="002B2CB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468CE"/>
    <w:rsid w:val="00954AA8"/>
    <w:rsid w:val="009664DB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9709A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0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0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St-5/2018-161</izvorni_sadrzaj>
    <derivirana_varijabla naziv="DomainObject.PredzadnjaOdlukaIzPredmeta.Oznaka_1">St-5/2018-161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2019-01-02T14:02:00Z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(1st-5-18-168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