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9c89f25" w14:paraId="9c89f25" w:rsidRDefault="005824B7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5824B7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5824B7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Pr="005824B7">
            <w:rPr>
              <w:rStyle w:val="eSPISCCParagraphDefaultFont"/>
              <w:rFonts w:eastAsiaTheme="minorHAnsi"/>
            </w:rPr>
            <w:t>Trgovački sud u Zadru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824B7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Pr="005824B7">
            <w:rPr>
              <w:rStyle w:val="eSPISCCParagraphDefaultFont"/>
            </w:rPr>
            <w:t>Dr. Franje Tuđmana 35</w:t>
          </w:r>
        </w:sdtContent>
      </w:sdt>
      <w:r w:rsidR="00AE649C" w:rsidRPr="006C43C5">
        <w:t xml:space="preserve"> </w:t>
      </w:r>
    </w:p>
    <w:p w:rsidRDefault="005824B7" w:rsidP="00E67D40" w:rsidR="00BC4B7C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Pr="005824B7">
            <w:rPr>
              <w:rStyle w:val="eSPISCCParagraphDefaultFont"/>
            </w:rPr>
            <w:t>23000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Pr="005824B7">
            <w:rPr>
              <w:rStyle w:val="eSPISCCParagraphDefaultFont"/>
            </w:rPr>
            <w:t>Zadar</w:t>
          </w:r>
        </w:sdtContent>
      </w:sdt>
      <w:r w:rsidR="00AE649C" w:rsidRPr="006C43C5">
        <w:t xml:space="preserve"> </w:t>
      </w: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BC4B7C" w:rsidP="00F7176F" w:rsidR="00BC4B7C">
      <w:pPr>
        <w:spacing w:after="0"/>
        <w:jc w:val="center"/>
      </w:pPr>
      <w:r>
        <w:t>R J E Š E NJ E</w:t>
      </w:r>
    </w:p>
    <w:p w:rsidRDefault="00F7176F" w:rsidP="00F7176F" w:rsidR="00F7176F">
      <w:pPr>
        <w:spacing w:after="0"/>
        <w:jc w:val="center"/>
      </w:pPr>
    </w:p>
    <w:p w:rsidRDefault="005824B7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eSPISCCParagraphDefaultFont"/>
          </w:rPr>
        </w:sdtEndPr>
        <w:sdtContent>
          <w:r w:rsidRPr="005824B7">
            <w:rPr>
              <w:rStyle w:val="eSPISCCParagraphDefaultFont"/>
              <w:rFonts w:eastAsiaTheme="minorHAnsi"/>
            </w:rPr>
            <w:t>Trgovački sud u Zadru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eSPISCCParagraphDefaultFont"/>
          </w:rPr>
        </w:sdtEndPr>
        <w:sdtContent>
          <w:r w:rsidRPr="005824B7">
            <w:rPr>
              <w:rStyle w:val="eSPISCCParagraphDefaultFont"/>
              <w:rFonts w:eastAsiaTheme="minorHAnsi"/>
            </w:rPr>
            <w:t>Višnji Jurjević</w:t>
          </w:r>
        </w:sdtContent>
      </w:sdt>
      <w:r w:rsidR="00BC4B7C" w:rsidRPr="0072128C">
        <w:t xml:space="preserve"> u pravnoj stvari </w:t>
      </w:r>
      <w:sdt>
        <w:sdtPr>
          <w:rPr>
            <w:rStyle w:val="eSPISCCParagraphDefaultFont"/>
            <w:rFonts w:eastAsiaTheme="minorHAnsi"/>
          </w:rPr>
          <w:alias w:val="Stranka (izaberi s liste)"/>
          <w:tag w:val="UserObject.UlogaStrankaList_1"/>
          <w:id w:val="742923035"/>
          <w:placeholder>
            <w:docPart w:val="B048EED04F3B4E2FBA78D7BAAC1E79AB"/>
          </w:placeholder>
          <w:dataBinding w:storeItemID="{100293BC-3C9C-4740-99C7-73F5E9006100}" w:xpath="/icms/UserObject.UlogaStrankaList/derivirana_varijabla[@naziv='UserObject.UlogaStrankaList_1']/item"/>
          <w:comboBox>
            <w:listItem w:value="tužitelja" w:displayText="tužitelja"/>
            <w:listItem w:value="ovrhovoditelja" w:displayText="ovrhovoditelja"/>
            <w:listItem w:value="podnositelja" w:displayText="podnos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eSPISCCParagraphDefaultFont"/>
          </w:rPr>
        </w:sdtEndPr>
        <w:sdtContent>
          <w:r w:rsidR="00BC4B7C" w:rsidRPr="005824B7">
            <w:rPr>
              <w:rStyle w:val="eSPISCCParagraphDefaultFont"/>
              <w:rFonts w:eastAsiaTheme="minorHAnsi"/>
            </w:rPr>
            <w:t>tužitelja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eSPISCCParagraphDefaultFont"/>
          </w:rPr>
        </w:sdtEndPr>
        <w:sdtContent>
          <w:r w:rsidRPr="005824B7">
            <w:rPr>
              <w:rStyle w:val="eSPISCCParagraphDefaultFont"/>
              <w:rFonts w:eastAsiaTheme="minorHAnsi"/>
            </w:rPr>
            <w:t xml:space="preserve"> ARANEA društvo s ograničenom odgovornošću za trgovinu i poslovne usluge, OIB 48167019004, Silba 307, 23295 Silba; Ivan Motušić, OIB 50555406720, Silba 307, 23295 Silba; Ankica Jagatić, OIB 70651572791, Kalnička 6, 44000 Sisak; LEDO dioničko društvo za proizvodnju i promet sladoleda i smrznute hrane, OIB 87955947581, Čavićeva 1a , 10000 Zagreb</w:t>
          </w:r>
        </w:sdtContent>
      </w:sdt>
      <w:r w:rsidR="00BC4B7C" w:rsidRPr="0072128C">
        <w:t xml:space="preserve">, protiv </w:t>
      </w:r>
      <w:sdt>
        <w:sdtPr>
          <w:rPr>
            <w:rStyle w:val="eSPISCCParagraphDefaultFont"/>
            <w:rFonts w:eastAsiaTheme="minorHAnsi"/>
          </w:rPr>
          <w:alias w:val="Protustranka (izaberi s liste)"/>
          <w:tag w:val="UserObject.UlogaProtuStrankaList_1"/>
          <w:id w:val="530836800"/>
          <w:placeholder>
            <w:docPart w:val="CC0BC35B60DE4B8B985988FA02BEBD95"/>
          </w:placeholder>
          <w:dataBinding w:storeItemID="{100293BC-3C9C-4740-99C7-73F5E9006100}" w:xpath="/icms/UserObject.UlogaProtuStrankaList/derivirana_varijabla[@naziv='UserObject.UlogaProtuStrankaList_1']/item"/>
          <w:comboBox>
            <w:listItem w:value="tuženika" w:displayText="tuženika"/>
            <w:listItem w:value="ovršenika" w:displayText="ovršenika"/>
            <w:listItem w:value="protustranke" w:displayText="protustranke"/>
            <w:listItem w:value="protivnika osiguranja" w:displayText="protivnika osiguranja"/>
            <w:listItem w:value="vjerovnika" w:displayText="vjerovnika"/>
            <w:listItem w:value="dužnika" w:displayText="dužnika"/>
          </w:comboBox>
        </w:sdtPr>
        <w:sdtEndPr>
          <w:rPr>
            <w:rStyle w:val="eSPISCCParagraphDefaultFont"/>
          </w:rPr>
        </w:sdtEndPr>
        <w:sdtContent>
          <w:r w:rsidR="00BC4B7C" w:rsidRPr="005824B7">
            <w:rPr>
              <w:rStyle w:val="eSPISCCParagraphDefaultFont"/>
              <w:rFonts w:eastAsiaTheme="minorHAnsi"/>
            </w:rPr>
            <w:t>tuženika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1CD52BF102BE4E6DA68E3CBD1E167101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eSPISCCParagraphDefaultFont"/>
          </w:rPr>
        </w:sdtEndPr>
        <w:sdtContent>
          <w:r w:rsidRPr="005824B7">
            <w:rPr>
              <w:rStyle w:val="eSPISCCParagraphDefaultFont"/>
              <w:rFonts w:eastAsiaTheme="minorHAnsi"/>
            </w:rPr>
            <w:t xml:space="preserve"> </w:t>
          </w:r>
        </w:sdtContent>
      </w:sdt>
      <w:r w:rsidR="00BC4B7C" w:rsidRPr="0072128C">
        <w:t xml:space="preserve">, radi </w:t>
      </w:r>
      <w:sdt>
        <w:sdtPr>
          <w:rPr>
            <w:rStyle w:val="eSPISCCParagraphDefaultFont"/>
            <w:rFonts w:eastAsiaTheme="minorHAnsi"/>
          </w:rPr>
          <w:alias w:val="Naziv vrste spora (radi)"/>
          <w:tag w:val="DomainObject.Predmet.VrstaSpora.Naziv_1"/>
          <w:id w:val="1922288942"/>
          <w:placeholder>
            <w:docPart w:val="914335EA1A474AA28B11C1548A959186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eSPISCCParagraphDefaultFont"/>
          </w:rPr>
        </w:sdtEndPr>
        <w:sdtContent>
          <w:r w:rsidRPr="005824B7">
            <w:rPr>
              <w:rStyle w:val="eSPISCCParagraphDefaultFont"/>
              <w:rFonts w:eastAsiaTheme="minorHAnsi"/>
            </w:rPr>
            <w:t>Predstečajni postupak</w:t>
          </w:r>
        </w:sdtContent>
      </w:sdt>
      <w:r w:rsidR="00BC4B7C"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5824B7">
            <w:rPr>
              <w:rStyle w:val="eSPISCCParagraphDefaultFont"/>
              <w:rFonts w:eastAsiaTheme="minorHAnsi"/>
            </w:rPr>
            <w:t>19. lipnja 2017.</w:t>
          </w:r>
        </w:sdtContent>
      </w:sdt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544921" w:rsidR="00BC4B7C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5824B7" w:rsidRPr="005824B7">
            <w:rPr>
              <w:rStyle w:val="eSPISCCParagraphDefaultFont"/>
              <w:rFonts w:eastAsiaTheme="minorHAnsi"/>
            </w:rPr>
            <w:t>ARANEA društvo s ograničenom odgovornošću za trgovinu i poslovne usluge, OIB 48167019004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eSPISCCParagraphDefaultFont"/>
            <w:rFonts w:eastAsiaTheme="minorHAnsi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5824B7" w:rsidRPr="005824B7">
            <w:rPr>
              <w:rStyle w:val="eSPISCCParagraphDefaultFont"/>
              <w:rFonts w:eastAsiaTheme="minorHAnsi"/>
            </w:rPr>
            <w:t>sudske pristojbe za Žalba protiv odluke stečajnog ili likvidacijskog vijeća u iznosu od 1.000,00 kn, Pristojba na rješenje u iznosu od 100,00 kn, u ukupnom iznosu od 1.100,00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</w:t>
      </w:r>
      <w:r w:rsidR="00847A3D">
        <w:rPr>
          <w:rFonts w:cs="Times New Roman" w:eastAsia="Calibri"/>
          <w:noProof/>
          <w:color w:val="000000"/>
          <w:lang w:eastAsia="hr-HR"/>
        </w:rPr>
        <w:t>, 110/15</w:t>
      </w:r>
      <w:r w:rsidRPr="0072128C">
        <w:rPr>
          <w:rFonts w:cs="Times New Roman" w:eastAsia="Calibri"/>
          <w:noProof/>
          <w:color w:val="000000"/>
          <w:lang w:eastAsia="hr-HR"/>
        </w:rPr>
        <w:t>; dalje</w:t>
      </w:r>
      <w:r w:rsidR="00782BC9">
        <w:rPr>
          <w:rFonts w:cs="Times New Roman" w:eastAsia="Calibri"/>
          <w:noProof/>
          <w:color w:val="000000"/>
          <w:lang w:eastAsia="hr-HR"/>
        </w:rPr>
        <w:t xml:space="preserve"> </w:t>
      </w:r>
      <w:r w:rsidRPr="0072128C">
        <w:rPr>
          <w:rFonts w:cs="Times New Roman" w:eastAsia="Calibri"/>
          <w:noProof/>
          <w:color w:val="000000"/>
          <w:lang w:eastAsia="hr-HR"/>
        </w:rPr>
        <w:t>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eSPISCCParagraphDefaultFont"/>
            <w:rFonts w:eastAsiaTheme="minorHAnsi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5824B7" w:rsidRPr="005824B7">
            <w:rPr>
              <w:rStyle w:val="eSPISCCParagraphDefaultFont"/>
              <w:rFonts w:eastAsiaTheme="minorHAnsi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eSPISCCParagraphDefaultFont"/>
            <w:rFonts w:eastAsiaTheme="minorHAnsi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5824B7" w:rsidRPr="005824B7">
            <w:rPr>
              <w:rStyle w:val="eSPISCCParagraphDefaultFont"/>
              <w:rFonts w:eastAsiaTheme="minorHAnsi"/>
            </w:rPr>
            <w:t>HR635045-23405-10029719810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eSPISCCParagraphDefaultFont"/>
            <w:rFonts w:eastAsiaTheme="minorHAnsi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5824B7" w:rsidRPr="005824B7">
            <w:rPr>
              <w:rStyle w:val="eSPISCCParagraphDefaultFont"/>
              <w:rFonts w:eastAsiaTheme="minorHAnsi"/>
            </w:rPr>
            <w:t>Pristojbe iz predmeta St-1124/2016, TS ZD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F7176F" w:rsidR="00BC4B7C">
      <w:pPr>
        <w:spacing w:after="0"/>
        <w:jc w:val="both"/>
      </w:pPr>
      <w:r w:rsidRPr="0072128C">
        <w:t>V</w:t>
      </w:r>
      <w:r w:rsidRPr="0072128C">
        <w:tab/>
        <w:t xml:space="preserve">Nalaže se Financijskoj agenciji da novčani iznos za koji je određena ovrha prenese s računa pristojbenog obveznika i oročenih novčanih sredstava pristojbenog obveznika na račun prihoda </w:t>
      </w:r>
      <w:r w:rsidR="00A83B6E">
        <w:t>D</w:t>
      </w:r>
      <w:r w:rsidRPr="0072128C">
        <w:t xml:space="preserve">ržavnog proračuna Republike Hrvatske iz točke II ovoga rješenja, osim primanja i naknada iz čl. 172. Ovršnog zakona („Narodne </w:t>
      </w:r>
      <w:r w:rsidR="00A83B6E">
        <w:t>n</w:t>
      </w:r>
      <w:r w:rsidR="00847A3D">
        <w:t xml:space="preserve">ovine“ br. 112/12, </w:t>
      </w:r>
      <w:r w:rsidRPr="0072128C">
        <w:t>25/13,</w:t>
      </w:r>
      <w:r w:rsidR="00847A3D">
        <w:t xml:space="preserve"> 93/14</w:t>
      </w:r>
      <w:r w:rsidR="00782BC9">
        <w:t>;</w:t>
      </w:r>
      <w:r w:rsidRPr="0072128C">
        <w:t xml:space="preserve"> dalje OZ) i iznosa koji su izuzeti od ovrhe po čl. 173. OZ.</w:t>
      </w:r>
    </w:p>
    <w:p w:rsidRDefault="00F7176F" w:rsidP="00F7176F" w:rsidR="00F7176F">
      <w:pPr>
        <w:spacing w:after="0"/>
        <w:jc w:val="both"/>
      </w:pP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="005824B7" w:rsidRPr="005824B7">
            <w:rPr>
              <w:rStyle w:val="eSPISCCParagraphDefaultFont"/>
              <w:rFonts w:eastAsiaTheme="minorHAnsi"/>
            </w:rPr>
            <w:t>Zadru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="005824B7" w:rsidRPr="005824B7">
            <w:rPr>
              <w:rStyle w:val="eSPISCCParagraphDefaultFont"/>
              <w:rFonts w:eastAsiaTheme="minorHAnsi"/>
            </w:rPr>
            <w:t>19. lipnja 2017.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eSPISCCParagraphDefaultFont"/>
            <w:rFonts w:eastAsiaTheme="minorHAnsi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eSPISCCParagraphDefaultFont"/>
          </w:rPr>
        </w:sdtEndPr>
        <w:sdtContent>
          <w:r w:rsidR="005824B7" w:rsidRPr="005824B7">
            <w:rPr>
              <w:rStyle w:val="eSPISCCParagraphDefaultFont"/>
              <w:rFonts w:eastAsiaTheme="minorHAnsi"/>
            </w:rPr>
            <w:t>Višnja Jurjević</w:t>
          </w:r>
        </w:sdtContent>
      </w:sdt>
      <w:r w:rsidRPr="0072128C">
        <w:t xml:space="preserve"> </w:t>
      </w:r>
    </w:p>
    <w:p w:rsidRDefault="00BC4B7C" w:rsidP="00F7176F" w:rsidR="00BC4B7C" w:rsidRPr="006C43C5">
      <w:pPr>
        <w:spacing w:after="0"/>
        <w:jc w:val="both"/>
      </w:pPr>
    </w:p>
    <w:p w:rsidRDefault="00BC4B7C" w:rsidP="00A83B6E" w:rsidR="00BC4B7C">
      <w:pPr>
        <w:spacing w:after="0"/>
        <w:ind w:firstLine="708"/>
      </w:pPr>
      <w:r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>DNA: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1.  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</w:rPr>
        </w:sdtEndPr>
        <w:sdtContent>
          <w:r w:rsidR="005824B7" w:rsidRPr="005824B7">
            <w:rPr>
              <w:rStyle w:val="eSPISCCParagraphDefaultFont"/>
              <w:rFonts w:eastAsiaTheme="minorHAnsi"/>
            </w:rPr>
            <w:t>ARANEA društvo s ograničenom odgovornošću za trgovinu i poslovne usluge, OIB 48167019004</w:t>
          </w:r>
        </w:sdtContent>
      </w:sdt>
      <w:r w:rsidRPr="0072128C">
        <w:rPr>
          <w:noProof/>
        </w:rPr>
        <w:t xml:space="preserve">  </w:t>
      </w:r>
    </w:p>
    <w:p w:rsidRDefault="00BC4B7C" w:rsidP="00BC4B7C" w:rsidR="00BC4B7C" w:rsidRPr="0072128C"/>
    <w:p w:rsidRDefault="00BC4B7C" w:rsidP="00BC4B7C" w:rsidR="00BC4B7C" w:rsidRPr="0072128C">
      <w:pPr>
        <w:spacing w:lineRule="auto" w:line="276" w:after="200"/>
        <w:rPr>
          <w:rFonts w:cs="Times New Roman" w:eastAsia="Times New Roman"/>
          <w:noProof/>
          <w:lang w:eastAsia="hr-HR"/>
        </w:rPr>
      </w:pP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Podaci za uplatu pristojbe</w:t>
      </w:r>
    </w:p>
    <w:p w:rsidRDefault="005824B7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5824B7">
            <w:rPr>
              <w:rStyle w:val="eSPISCCParagraphDefaultFont"/>
              <w:rFonts w:eastAsiaTheme="minorHAnsi"/>
            </w:rPr>
            <w:t>Pristojbe iz predmeta St-1124/2016, TS ZD</w:t>
          </w:r>
        </w:sdtContent>
      </w:sdt>
      <w:r w:rsidR="00BC4B7C" w:rsidRPr="0072128C">
        <w:rPr>
          <w:rFonts w:cs="Times New Roman" w:eastAsia="Times New Roman"/>
          <w:noProof/>
          <w:lang w:eastAsia="hr-HR"/>
        </w:rPr>
        <w:t xml:space="preserve"> </w:t>
      </w:r>
    </w:p>
    <w:p w:rsidRDefault="005824B7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Platitelj:</w:t>
            </w:r>
          </w:p>
        </w:tc>
        <w:tc>
          <w:tcPr>
            <w:tcW w:type="dxa" w:w="4428"/>
          </w:tcPr>
          <w:p w:rsidRDefault="005824B7" w:rsidP="008442D2" w:rsidR="00BC4B7C" w:rsidRPr="0072128C">
            <w:pPr>
              <w:tabs>
                <w:tab w:pos="7088" w:val="left"/>
              </w:tabs>
              <w:spacing w:after="0"/>
              <w:ind w:right="108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5824B7">
                  <w:rPr>
                    <w:rStyle w:val="eSPISCCParagraphDefaultFont"/>
                    <w:rFonts w:eastAsiaTheme="minorHAnsi"/>
                  </w:rPr>
                  <w:t>ARANEA društvo s ograničenom odgovornošću za trgovinu i poslovne usluge, OIB 48167019004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Primatelj:</w:t>
            </w:r>
          </w:p>
        </w:tc>
        <w:tc>
          <w:tcPr>
            <w:tcW w:type="dxa" w:w="4428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Državni proračun Republike Hrvatske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Iznos:</w:t>
            </w:r>
          </w:p>
        </w:tc>
        <w:tc>
          <w:tcPr>
            <w:tcW w:type="dxa" w:w="4428"/>
          </w:tcPr>
          <w:p w:rsidRDefault="005824B7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5824B7">
                  <w:rPr>
                    <w:rStyle w:val="eSPISCCParagraphDefaultFont"/>
                    <w:rFonts w:eastAsiaTheme="minorHAnsi"/>
                  </w:rPr>
                  <w:t>1.100,00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lang w:eastAsia="hr-HR"/>
              </w:rPr>
              <w:t xml:space="preserve"> kn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Rok plaćanja</w:t>
            </w:r>
          </w:p>
        </w:tc>
        <w:tc>
          <w:tcPr>
            <w:tcW w:type="dxa" w:w="4428"/>
          </w:tcPr>
          <w:p w:rsidRDefault="005824B7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showingPlcHdr/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Zadanifontodlomka"/>
                  <w:rFonts w:eastAsia="Times New Roman"/>
                  <w:noProof w:val="false"/>
                </w:rPr>
              </w:sdtEndPr>
              <w:sdtContent>
                <w:r w:rsidR="00BC4B7C" w:rsidRPr="005824B7">
                  <w:rPr>
                    <w:rStyle w:val="Tekstrezerviranogmjesta"/>
                  </w:rPr>
                  <w:t>__________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  <w:t xml:space="preserve"> 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IBAN primatelja:</w:t>
            </w:r>
          </w:p>
        </w:tc>
        <w:tc>
          <w:tcPr>
            <w:tcW w:type="dxa" w:w="4428"/>
          </w:tcPr>
          <w:p w:rsidRDefault="005824B7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Broj računa za uplatu"/>
                <w:tag w:val="DomainObject.Predmet.PristojbeBrojRacuna_1"/>
                <w:id w:val="179400925"/>
                <w:placeholder>
                  <w:docPart w:val="FB44C476EF354E88ACE30E351F080AB7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5824B7">
                  <w:rPr>
                    <w:rStyle w:val="eSPISCCParagraphDefaultFont"/>
                    <w:rFonts w:eastAsiaTheme="minorHAnsi"/>
                  </w:rPr>
                  <w:t>HR1210010051863000160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Poziv na broj primatelja:</w:t>
            </w:r>
          </w:p>
        </w:tc>
        <w:tc>
          <w:tcPr>
            <w:tcW w:type="dxa" w:w="4428"/>
          </w:tcPr>
          <w:p w:rsidRDefault="005824B7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Poziv na broj sa modelom"/>
                <w:tag w:val="DomainObject.Predmet.PristojbePNB_1"/>
                <w:id w:val="158893575"/>
                <w:placeholder>
                  <w:docPart w:val="8E4B138A8131497D9ED0556498A1A305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5824B7">
                  <w:rPr>
                    <w:rStyle w:val="eSPISCCParagraphDefaultFont"/>
                    <w:rFonts w:eastAsiaTheme="minorHAnsi"/>
                  </w:rPr>
                  <w:t>HR635045-23405-10029719810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Opis plaćanja:</w:t>
            </w:r>
          </w:p>
        </w:tc>
        <w:tc>
          <w:tcPr>
            <w:tcW w:type="dxa" w:w="4428"/>
          </w:tcPr>
          <w:p w:rsidRDefault="005824B7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pis plaćanja"/>
                <w:tag w:val="DomainObject.Predmet.PristojbeOpisPlacanja_1"/>
                <w:id w:val="-1777852773"/>
                <w:placeholder>
                  <w:docPart w:val="8E782B3D751140E48F3329AD539A50DD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5824B7">
                  <w:rPr>
                    <w:rStyle w:val="eSPISCCParagraphDefaultFont"/>
                    <w:rFonts w:eastAsiaTheme="minorHAnsi"/>
                  </w:rPr>
                  <w:t>Pristojbe iz predmeta St-1124/2016, TS ZD</w:t>
                </w:r>
              </w:sdtContent>
            </w:sdt>
          </w:p>
        </w:tc>
      </w:tr>
    </w:tbl>
    <w:p w:rsidRDefault="005824B7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6" style="width:0;height:1.5pt"/>
        </w:pic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Ukoliko ste pristojbu već platili, zanemarite ove podatke za uplatu.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8442D2" w:rsidR="00BC4B7C" w:rsidRPr="0072128C">
        <w:trPr>
          <w:trHeight w:val="1695"/>
        </w:trPr>
        <w:tc>
          <w:tcPr>
            <w:tcW w:type="dxa" w:w="4621"/>
          </w:tcPr>
          <w:sdt>
            <w:sdtPr>
              <w:rPr>
                <w:rFonts w:cs="Times New Roman" w:eastAsia="Times New Roman"/>
                <w:noProof/>
                <w:lang w:eastAsia="hr-HR"/>
              </w:r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BC4B7C" w:rsidP="008442D2" w:rsidR="00BC4B7C" w:rsidRPr="0072128C">
                <w:pPr>
                  <w:tabs>
                    <w:tab w:pos="7088" w:val="left"/>
                  </w:tabs>
                  <w:spacing w:after="0"/>
                  <w:contextualSpacing/>
                </w:pPr>
                <w:r w:rsidRPr="0072128C">
                  <w:rPr>
                    <w:rFonts w:cs="Times New Roman" w:eastAsia="Times New Roman"/>
                    <w:noProof/>
                    <w:lang w:eastAsia="hr-HR"/>
                  </w:rPr>
                  <w:drawing>
                    <wp:inline distR="0" distL="0" distB="0" distT="0">
                      <wp:extent cy="694787" cx="2797595"/>
                      <wp:effectExtent b="0" r="3175" t="0" l="0"/>
                      <wp:docPr name="Picture 3" id="2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94787" cx="2797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Uz pomoć odgovarajuće aplikacije automatski popunite podatke za elektronsko plaćanje učitavanjem priloženog 2D barkoda.</w:t>
            </w:r>
          </w:p>
        </w:tc>
      </w:tr>
    </w:tbl>
    <w:p w:rsidRDefault="00EA1C6D" w:rsidP="00E67D40" w:rsidR="00AE649C" w:rsidRPr="006C43C5">
      <w:pPr>
        <w:pStyle w:val="SudSjedite"/>
      </w:pPr>
      <w:r w:rsidRPr="006C43C5">
        <w:tab/>
      </w:r>
    </w:p>
    <w:sectPr w:rsidSect="0037345B" w:rsidR="00AE649C" w:rsidRPr="006C43C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24B7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5824B7" w:rsidRPr="005824B7">
          <w:rPr>
            <w:rStyle w:val="eSPISCCParagraphDefaultFont"/>
          </w:rPr>
          <w:t>2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 i podbroj"/>
        <w:tag w:val="DomainObject.Oznaka_1"/>
        <w:id w:val="-676265946"/>
        <w:lock w:val="sdtLocked"/>
        <w:dataBinding w:storeItemID="{100293BC-3C9C-4740-99C7-73F5E9006100}" w:xpath="/icms/DomainObject.Oznaka/derivirana_varijabla[@naziv='DomainObject.Oznaka_1']"/>
        <w:text/>
      </w:sdtPr>
      <w:sdtEndPr>
        <w:rPr>
          <w:rStyle w:val="eSPISCCParagraphDefaultFont"/>
        </w:rPr>
      </w:sdtEndPr>
      <w:sdtContent>
        <w:r w:rsidR="005824B7" w:rsidRPr="005824B7">
          <w:rPr>
            <w:rStyle w:val="eSPISCCParagraphDefaultFont"/>
          </w:rPr>
          <w:t>St-1124/2016-53</w:t>
        </w:r>
      </w:sdtContent>
    </w:sdt>
    <w:r w:rsidR="00C8344F">
      <w:rPr>
        <w:rStyle w:val="PozadinaSvijetloCrvena"/>
        <w:shd w:fill="auto" w:color="auto" w:val="clear"/>
      </w:rP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4B7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BC9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A3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44F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B048EED04F3B4E2FBA78D7BAAC1E79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82ECF7-CB29-4D0D-B873-0EA791CB61CB}"/>
      </w:docPartPr>
      <w:docPartBody>
        <w:p w:rsidRDefault="0008432B" w:rsidR="0008432B">
          <w:pPr>
            <w:pStyle w:val="B048EED04F3B4E2FBA78D7BAAC1E79AB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08432B" w:rsidR="0008432B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CC0BC35B60DE4B8B985988FA02BEBD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6D6BCD2-08F9-4053-B825-23FA74D5C48E}"/>
      </w:docPartPr>
      <w:docPartBody>
        <w:p w:rsidRDefault="0008432B" w:rsidR="0008432B">
          <w:pPr>
            <w:pStyle w:val="CC0BC35B60DE4B8B985988FA02BEBD95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914335EA1A474AA28B11C1548A9591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C22E74-8BE8-45E5-9251-434BE6EA4F3F}"/>
      </w:docPartPr>
      <w:docPartBody>
        <w:p w:rsidRDefault="0008432B" w:rsidR="0008432B">
          <w:pPr>
            <w:pStyle w:val="914335EA1A474AA28B11C1548A959186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Default="0008432B" w:rsidR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Default="0008432B" w:rsidR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Default="0008432B" w:rsidR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Default="0008432B" w:rsidR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Default="0008432B" w:rsidR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FB44C476EF354E88ACE30E351F080A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F03073-4FEE-4EF9-A1E2-3EC2BCFE3DCC}"/>
      </w:docPartPr>
      <w:docPartBody>
        <w:p w:rsidRDefault="0008432B" w:rsidR="0008432B">
          <w:pPr>
            <w:pStyle w:val="FB44C476EF354E88ACE30E351F080AB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4B138A8131497D9ED0556498A1A3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91D9BF-FE7C-497D-9CAE-296326031ED0}"/>
      </w:docPartPr>
      <w:docPartBody>
        <w:p w:rsidRDefault="0008432B" w:rsidR="0008432B">
          <w:pPr>
            <w:pStyle w:val="8E4B138A8131497D9ED0556498A1A30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782B3D751140E48F3329AD539A50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9C0146-BE81-491C-8F49-E10C7BF704CB}"/>
      </w:docPartPr>
      <w:docPartBody>
        <w:p w:rsidRDefault="0008432B" w:rsidR="0008432B">
          <w:pPr>
            <w:pStyle w:val="8E782B3D751140E48F3329AD539A50DD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  <w:rsid w:val="008B79C3"/>
    <w:rsid w:val="00F7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2017.</izvorni_sadrzaj>
    <derivirana_varijabla naziv="DomainObject.DatumDonosenjaOdluke_1">19.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St-1124/2016-53</izvorni_sadrzaj>
    <derivirana_varijabla naziv="DomainObject.Oznaka_1">St-1124/2016-53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1124</izvorni_sadrzaj>
    <derivirana_varijabla naziv="DomainObject.Predmet.Broj_1">1124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St-1124/2016</izvorni_sadrzaj>
    <derivirana_varijabla naziv="DomainObject.Predmet.OznakaBroj_1">St-1124/2016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  <derivirana_varijabla naziv="Padez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  <derivirana_varijabla naziv="Dativ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ARANEA društvo s ograničenom odgovornošću za trgovinu i poslovne usluge; Ivan Motušić; Ankica Jagatić; LEDO dioničko društvo za proizvodnju i promet sladoleda i smrznute hrane</izvorni_sadrzaj>
    <derivirana_varijabla naziv="DomainObject.Predmet.StrankaFormated_1">  ARANEA društvo s ograničenom odgovornošću za trgovinu i poslovne usluge; Ivan Motušić; Ankica Jagatić; LEDO dioničko društvo za proizvodnju i promet sladoleda i smrznute hrane</derivirana_varijabla>
  </DomainObject.Predmet.StrankaFormated>
  <DomainObject.Predmet.StrankaFormatedOIB>
    <izvorni_sadrzaj>  ARANEA društvo s ograničenom odgovornošću za trgovinu i poslovne usluge, OIB 48167019004; Ivan Motušić, OIB 50555406720; Ankica Jagatić, OIB 70651572791; LEDO dioničko društvo za proizvodnju i promet sladoleda i smrznute hrane, OIB 87955947581</izvorni_sadrzaj>
    <derivirana_varijabla naziv="DomainObject.Predmet.StrankaFormatedOIB_1">  ARANEA društvo s ograničenom odgovornošću za trgovinu i poslovne usluge, OIB 48167019004; Ivan Motušić, OIB 50555406720; Ankica Jagatić, OIB 70651572791; LEDO dioničko društvo za proizvodnju i promet sladoleda i smrznute hrane, OIB 87955947581</derivirana_varijabla>
  </DomainObject.Predmet.StrankaFormatedOIB>
  <DomainObject.Predmet.StrankaFormatedWithAdress>
    <izvorni_sadrzaj> ARANEA društvo s ograničenom odgovornošću za trgovinu i poslovne usluge, Silba 307, 23295 Silba; Ivan Motušić, Silba 307, 23295 Silba; Ankica Jagatić, Kalnička 6, 44000 Sisak; LEDO dioničko društvo za proizvodnju i promet sladoleda i smrznute hrane, Čavićeva 1a , 10000 Zagreb</izvorni_sadrzaj>
    <derivirana_varijabla naziv="DomainObject.Predmet.StrankaFormatedWithAdress_1"> ARANEA društvo s ograničenom odgovornošću za trgovinu i poslovne usluge, Silba 307, 23295 Silba; Ivan Motušić, Silba 307, 23295 Silba; Ankica Jagatić, Kalnička 6, 44000 Sisak; LEDO dioničko društvo za proizvodnju i promet sladoleda i smrznute hrane, Čavićeva 1a , 10000 Zagreb</derivirana_varijabla>
  </DomainObject.Predmet.StrankaFormatedWithAdress>
  <DomainObject.Predmet.StrankaFormatedWithAdressOIB>
    <izvorni_sadrzaj> ARANEA društvo s ograničenom odgovornošću za trgovinu i poslovne usluge, OIB 48167019004, Silba 307, 23295 Silba; Ivan Motušić, OIB 50555406720, Silba 307, 23295 Silba; Ankica Jagatić, OIB 70651572791, Kalnička 6, 44000 Sisak; LEDO dioničko društvo za proizvodnju i promet sladoleda i smrznute hrane, OIB 87955947581, Čavićeva 1a , 10000 Zagreb</izvorni_sadrzaj>
    <derivirana_varijabla naziv="DomainObject.Predmet.StrankaFormatedWithAdressOIB_1"> ARANEA društvo s ograničenom odgovornošću za trgovinu i poslovne usluge, OIB 48167019004, Silba 307, 23295 Silba; Ivan Motušić, OIB 50555406720, Silba 307, 23295 Silba; Ankica Jagatić, OIB 70651572791, Kalnička 6, 44000 Sisak; LEDO dioničko društvo za proizvodnju i promet sladoleda i smrznute hrane, OIB 87955947581, Čavićeva 1a , 10000 Zagreb</derivirana_varijabla>
  </DomainObject.Predmet.StrankaFormatedWithAdressOIB>
  <DomainObject.Predmet.StrankaWithAdress>
    <izvorni_sadrzaj>ARANEA društvo s ograničenom odgovornošću za trgovinu i poslovne usluge Silba 307,23295 Silba,Ivan Motušić Silba 307,23295 Silba,Ankica Jagatić Kalnička 6,44000 Sisak,LEDO dioničko društvo za proizvodnju i promet sladoleda i smrznute hrane Čavićeva 1a ,10000 Zagreb</izvorni_sadrzaj>
    <derivirana_varijabla naziv="DomainObject.Predmet.StrankaWithAdress_1">ARANEA društvo s ograničenom odgovornošću za trgovinu i poslovne usluge Silba 307,23295 Silba,Ivan Motušić Silba 307,23295 Silba,Ankica Jagatić Kalnička 6,44000 Sisak,LEDO dioničko društvo za proizvodnju i promet sladoleda i smrznute hrane Čavićeva 1a ,10000 Zagreb</derivirana_varijabla>
  </DomainObject.Predmet.StrankaWithAdress>
  <DomainObject.Predmet.StrankaWithAdressOIB>
    <izvorni_sadrzaj>ARANEA društvo s ograničenom odgovornošću za trgovinu i poslovne usluge, OIB 48167019004, Silba 307,23295 Silba,Ivan Motušić, OIB 50555406720, Silba 307,23295 Silba,Ankica Jagatić, OIB 70651572791, Kalnička 6,44000 Sisak,LEDO dioničko društvo za proizvodnju i promet sladoleda i smrznute hrane, OIB 87955947581, Čavićeva 1a ,10000 Zagreb</izvorni_sadrzaj>
    <derivirana_varijabla naziv="DomainObject.Predmet.StrankaWithAdressOIB_1">ARANEA društvo s ograničenom odgovornošću za trgovinu i poslovne usluge, OIB 48167019004, Silba 307,23295 Silba,Ivan Motušić, OIB 50555406720, Silba 307,23295 Silba,Ankica Jagatić, OIB 70651572791, Kalnička 6,44000 Sisak,LEDO dioničko društvo za proizvodnju i promet sladoleda i smrznute hrane, OIB 87955947581, Čavićeva 1a ,10000 Zagreb</derivirana_varijabla>
  </DomainObject.Predmet.StrankaWithAdressOIB>
  <DomainObject.Predmet.StrankaNazivFormated>
    <izvorni_sadrzaj>ARANEA društvo s ograničenom odgovornošću za trgovinu i poslovne usluge,Ivan Motušić,Ankica Jagatić,LEDO dioničko društvo za proizvodnju i promet sladoleda i smrznute hrane</izvorni_sadrzaj>
    <derivirana_varijabla naziv="DomainObject.Predmet.StrankaNazivFormated_1">ARANEA društvo s ograničenom odgovornošću za trgovinu i poslovne usluge,Ivan Motušić,Ankica Jagatić,LEDO dioničko društvo za proizvodnju i promet sladoleda i smrznute hrane</derivirana_varijabla>
    <derivirana_varijabla naziv="Padez">ARANEA društvo s ograničenom odgovornošću za trgovinu i poslovne usluge,Ivan Motušić,Ankica Jagatić,LEDO dioničko društvo za proizvodnju i promet sladoleda i smrznute hrane</derivirana_varijabla>
  </DomainObject.Predmet.StrankaNazivFormated>
  <DomainObject.Predmet.StrankaNazivFormatedOIB>
    <izvorni_sadrzaj>ARANEA društvo s ograničenom odgovornošću za trgovinu i poslovne usluge, OIB 48167019004,Ivan Motušić, OIB 50555406720,Ankica Jagatić, OIB 70651572791,LEDO dioničko društvo za proizvodnju i promet sladoleda i smrznute hrane, OIB 87955947581</izvorni_sadrzaj>
    <derivirana_varijabla naziv="DomainObject.Predmet.StrankaNazivFormatedOIB_1">ARANEA društvo s ograničenom odgovornošću za trgovinu i poslovne usluge, OIB 48167019004,Ivan Motušić, OIB 50555406720,Ankica Jagatić, OIB 70651572791,LEDO dioničko društvo za proizvodnju i promet sladoleda i smrznute hrane, OIB 87955947581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  <derivirana_varijabla naziv="Padez">Vedrana Raspović</derivirana_varijabla>
  </DomainObject.Predmet.Zapisnicar>
  <DomainObject.Predmet.StrankaListFormated>
    <izvorni_sadrzaj>
      <item>ARANEA društvo s ograničenom odgovornošću za trgovinu i poslovne usluge</item>
      <item>Ivan Motušić</item>
      <item>Ankica Jagatić</item>
      <item>LEDO dioničko društvo za proizvodnju i promet sladoleda i smrznute hrane</item>
    </izvorni_sadrzaj>
    <derivirana_varijabla naziv="DomainObject.Predmet.StrankaListFormated_1">
      <item>ARANEA društvo s ograničenom odgovornošću za trgovinu i poslovne usluge</item>
      <item>Ivan Motušić</item>
      <item>Ankica Jagatić</item>
      <item>LEDO dioničko društvo za proizvodnju i promet sladoleda i smrznute hrane</item>
    </derivirana_varijabla>
  </DomainObject.Predmet.StrankaListFormated>
  <DomainObject.Predmet.StrankaListFormatedOIB>
    <izvorni_sadrzaj>
      <item>ARANEA društvo s ograničenom odgovornošću za trgovinu i poslovne usluge, OIB 48167019004</item>
      <item>Ivan Motušić, OIB 50555406720</item>
      <item>Ankica Jagatić, OIB 70651572791</item>
      <item>LEDO dioničko društvo za proizvodnju i promet sladoleda i smrznute hrane, OIB 87955947581</item>
    </izvorni_sadrzaj>
    <derivirana_varijabla naziv="DomainObject.Predmet.StrankaListFormatedOIB_1">
      <item>ARANEA društvo s ograničenom odgovornošću za trgovinu i poslovne usluge, OIB 48167019004</item>
      <item>Ivan Motušić, OIB 50555406720</item>
      <item>Ankica Jagatić, OIB 70651572791</item>
      <item>LEDO dioničko društvo za proizvodnju i promet sladoleda i smrznute hrane, OIB 87955947581</item>
    </derivirana_varijabla>
  </DomainObject.Predmet.StrankaListFormatedOIB>
  <DomainObject.Predmet.StrankaListFormatedWithAdress>
    <izvorni_sadrzaj>
      <item>ARANEA društvo s ograničenom odgovornošću za trgovinu i poslovne usluge, Silba 307, 23295 Silba</item>
      <item>Ivan Motušić, Silba 307, 23295 Silba</item>
      <item>Ankica Jagatić, Kalnička 6, 44000 Sisak</item>
      <item>LEDO dioničko društvo za proizvodnju i promet sladoleda i smrznute hrane, Čavićeva 1a , 10000 Zagreb</item>
    </izvorni_sadrzaj>
    <derivirana_varijabla naziv="DomainObject.Predmet.StrankaListFormatedWithAdress_1">
      <item>ARANEA društvo s ograničenom odgovornošću za trgovinu i poslovne usluge, Silba 307, 23295 Silba</item>
      <item>Ivan Motušić, Silba 307, 23295 Silba</item>
      <item>Ankica Jagatić, Kalnička 6, 44000 Sisak</item>
      <item>LEDO dioničko društvo za proizvodnju i promet sladoleda i smrznute hrane, Čavićeva 1a , 10000 Zagreb</item>
    </derivirana_varijabla>
  </DomainObject.Predmet.StrankaListFormatedWithAdress>
  <DomainObject.Predmet.StrankaListFormatedWithAdressOIB>
    <izvorni_sadrzaj>
      <item>ARANEA društvo s ograničenom odgovornošću za trgovinu i poslovne usluge, OIB 48167019004, Silba 307, 23295 Silba</item>
      <item>Ivan Motušić, OIB 50555406720, Silba 307, 23295 Silba</item>
      <item>Ankica Jagatić, OIB 70651572791, Kalnička 6, 44000 Sisak</item>
      <item>LEDO dioničko društvo za proizvodnju i promet sladoleda i smrznute hrane, OIB 87955947581, Čavićeva 1a , 10000 Zagreb</item>
    </izvorni_sadrzaj>
    <derivirana_varijabla naziv="DomainObject.Predmet.StrankaListFormatedWithAdressOIB_1">
      <item>ARANEA društvo s ograničenom odgovornošću za trgovinu i poslovne usluge, OIB 48167019004, Silba 307, 23295 Silba</item>
      <item>Ivan Motušić, OIB 50555406720, Silba 307, 23295 Silba</item>
      <item>Ankica Jagatić, OIB 70651572791, Kalnička 6, 44000 Sisak</item>
      <item>LEDO dioničko društvo za proizvodnju i promet sladoleda i smrznute hrane, OIB 87955947581, Čavićeva 1a , 10000 Zagreb</item>
    </derivirana_varijabla>
  </DomainObject.Predmet.StrankaListFormatedWithAdressOIB>
  <DomainObject.Predmet.StrankaListNazivFormated>
    <izvorni_sadrzaj>
      <item>ARANEA društvo s ograničenom odgovornošću za trgovinu i poslovne usluge</item>
      <item>Ivan Motušić</item>
      <item>Ankica Jagatić</item>
      <item>LEDO dioničko društvo za proizvodnju i promet sladoleda i smrznute hrane</item>
    </izvorni_sadrzaj>
    <derivirana_varijabla naziv="DomainObject.Predmet.StrankaListNazivFormated_1">
      <item>ARANEA društvo s ograničenom odgovornošću za trgovinu i poslovne usluge</item>
      <item>Ivan Motušić</item>
      <item>Ankica Jagatić</item>
      <item>LEDO dioničko društvo za proizvodnju i promet sladoleda i smrznute hrane</item>
    </derivirana_varijabla>
  </DomainObject.Predmet.StrankaListNazivFormated>
  <DomainObject.Predmet.StrankaListNazivFormatedOIB>
    <izvorni_sadrzaj>
      <item>ARANEA društvo s ograničenom odgovornošću za trgovinu i poslovne usluge, OIB 48167019004</item>
      <item>Ivan Motušić, OIB 50555406720</item>
      <item>Ankica Jagatić, OIB 70651572791</item>
      <item>LEDO dioničko društvo za proizvodnju i promet sladoleda i smrznute hrane, OIB 87955947581</item>
    </izvorni_sadrzaj>
    <derivirana_varijabla naziv="DomainObject.Predmet.StrankaListNazivFormatedOIB_1">
      <item>ARANEA društvo s ograničenom odgovornošću za trgovinu i poslovne usluge, OIB 48167019004</item>
      <item>Ivan Motušić, OIB 50555406720</item>
      <item>Ankica Jagatić, OIB 70651572791</item>
      <item>LEDO dioničko društvo za proizvodnju i promet sladoleda i smrznute hrane, OIB 87955947581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2017.</izvorni_sadrzaj>
    <derivirana_varijabla naziv="DomainObject.Datum_1">19. lipnja 2017.</derivirana_varijabla>
  </DomainObject.Datum>
  <DomainObject.PoslovniBrojDokumenta>
    <izvorni_sadrzaj>St-1124/2016-53</izvorni_sadrzaj>
    <derivirana_varijabla naziv="DomainObject.PoslovniBrojDokumenta_1">St-1124/2016-53</derivirana_varijabla>
  </DomainObject.PoslovniBrojDokumenta>
  <DomainObject.Predmet.StrankaIDrugi>
    <izvorni_sadrzaj>ARANEA društvo s ograničenom odgovornošću za trgovinu i poslovne usluge i dr.</izvorni_sadrzaj>
    <derivirana_varijabla naziv="DomainObject.Predmet.StrankaIDrugi_1">ARANEA društvo s ograničenom odgovornošću za trgovinu i poslovne usluge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ARANEA društvo s ograničenom odgovornošću za trgovinu i poslovne usluge, OIB 48167019004, Silba 307, 23295 Silba i dr.</izvorni_sadrzaj>
    <derivirana_varijabla naziv="DomainObject.Predmet.StrankaIDrugiAdressOIB_1">ARANEA društvo s ograničenom odgovornošću za trgovinu i poslovne usluge, OIB 48167019004, Silba 307, 23295 Silba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ARANEA društvo s ograničenom odgovornošću za trgovinu i poslovne usluge</item>
      <item>Ivan Motušić</item>
      <item>Ankica Jagatić</item>
      <item>LEDO dioničko društvo za proizvodnju i promet sladoleda i smrznute hrane</item>
    </izvorni_sadrzaj>
    <derivirana_varijabla naziv="DomainObject.Predmet.SudioniciListNaziv_1">
      <item>ARANEA društvo s ograničenom odgovornošću za trgovinu i poslovne usluge</item>
      <item>Ivan Motušić</item>
      <item>Ankica Jagatić</item>
      <item>LEDO dioničko društvo za proizvodnju i promet sladoleda i smrznute hrane</item>
    </derivirana_varijabla>
    <derivirana_varijabla naziv="OstaliSudionici">
      <item>ARANEA društvo s ograničenom odgovornošću za trgovinu i poslovne usluge</item>
      <item>Ivan Motušić</item>
      <item>Ankica Jagatić</item>
      <item>LEDO dioničko društvo za proizvodnju i promet sladoleda i smrznute hrane</item>
    </derivirana_varijabla>
  </DomainObject.Predmet.SudioniciListNaziv>
  <DomainObject.Predmet.SudioniciListAdressOIB>
    <izvorni_sadrzaj>
      <item>ARANEA društvo s ograničenom odgovornošću za trgovinu i poslovne usluge, OIB 48167019004, Silba 307,23295 Silba</item>
      <item>Ivan Motušić, OIB 50555406720, Silba 307,23295 Silba</item>
      <item>Ankica Jagatić, OIB 70651572791, Kalnička 6,44000 Sisak</item>
      <item>LEDO dioničko društvo za proizvodnju i promet sladoleda i smrznute hrane, OIB 87955947581, Čavićeva 1a ,10000 Zagreb</item>
    </izvorni_sadrzaj>
    <derivirana_varijabla naziv="DomainObject.Predmet.SudioniciListAdressOIB_1">
      <item>ARANEA društvo s ograničenom odgovornošću za trgovinu i poslovne usluge, OIB 48167019004, Silba 307,23295 Silba</item>
      <item>Ivan Motušić, OIB 50555406720, Silba 307,23295 Silba</item>
      <item>Ankica Jagatić, OIB 70651572791, Kalnička 6,44000 Sisak</item>
      <item>LEDO dioničko društvo za proizvodnju i promet sladoleda i smrznute hrane, OIB 87955947581, Čavićeva 1a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sudske pristojbe za Žalba protiv odluke stečajnog ili likvidacijskog vijeća u iznosu od 1.000,00 kn, Pristojba na rješenje u iznosu od 100,00 kn, u ukupnom iznosu od 1.100,00 kn</izvorni_sadrzaj>
    <derivirana_varijabla naziv="DomainObject.Predmet.Pristojbe_1">sudske pristojbe za Žalba protiv odluke stečajnog ili likvidacijskog vijeća u iznosu od 1.000,00 kn, Pristojba na rješenje u iznosu od 100,00 kn, u ukupnom iznosu od 1.100,00 kn</derivirana_varijabla>
  </DomainObject.Predmet.Pristojbe>
  <DomainObject.Predmet.PristojbeSudionikNazivOIB>
    <izvorni_sadrzaj>ARANEA društvo s ograničenom odgovornošću za trgovinu i poslovne usluge, OIB 48167019004</izvorni_sadrzaj>
    <derivirana_varijabla naziv="DomainObject.Predmet.PristojbeSudionikNazivOIB_1">ARANEA društvo s ograničenom odgovornošću za trgovinu i poslovne usluge, OIB 48167019004</derivirana_varijabla>
  </DomainObject.Predmet.PristojbeSudionikNazivOIB>
  <DomainObject.Predmet.PristojbePNB>
    <izvorni_sadrzaj>HR635045-23405-10029719810</izvorni_sadrzaj>
    <derivirana_varijabla naziv="DomainObject.Predmet.PristojbePNB_1">HR635045-23405-10029719810</derivirana_varijabla>
  </DomainObject.Predmet.PristojbePNB>
  <DomainObject.Predmet.PristojbeIznos>
    <izvorni_sadrzaj>1.100,00</izvorni_sadrzaj>
    <derivirana_varijabla naziv="DomainObject.Predmet.PristojbeIznos_1">1.100,00</derivirana_varijabla>
  </DomainObject.Predmet.PristojbeIznos>
  <DomainObject.Predmet.PristojbeOpisPlacanja>
    <izvorni_sadrzaj>Pristojbe iz predmeta St-1124/2016, TS ZD</izvorni_sadrzaj>
    <derivirana_varijabla naziv="DomainObject.Predmet.PristojbeOpisPlacanja_1">Pristojbe iz predmeta St-1124/2016, TS ZD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48167019004</item>
      <item>, OIB 50555406720</item>
      <item>, OIB 70651572791</item>
      <item>, OIB 87955947581</item>
    </izvorni_sadrzaj>
    <derivirana_varijabla naziv="DomainObject.Predmet.SudioniciListNazivOIB_1">
      <item>, OIB 48167019004</item>
      <item>, OIB 50555406720</item>
      <item>, OIB 70651572791</item>
      <item>, OIB 87955947581</item>
    </derivirana_varijabla>
  </DomainObject.Predmet.SudioniciListNazivOIB>
  <DomainObject.Barcode>
    <izvorni_sadrzaj>iVBORw0KGgoAAAANSUhEUgAABVUAAAFTAQAAAAAR99EcAAAEgklEQVR42u3d0WrcMBCF4QE9QB5J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</izvorni_sadrzaj>
    <derivirana_varijabla naziv="DomainObject.Barcode_1">iVBORw0KGgoAAAANSUhEUgAABVUAAAFTAQAAAAAR99EcAAAEgklEQVR42u3d0WrcMBCF4QE9QB5J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</derivirana_varijabla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>Pristojbe iz predmeta St-1124/2016, TS ZD</izvorni_sadrzaj>
    <derivirana_varijabla naziv="DomainObject.Predmet.PristojbeNazivVrste_1">Pristojbe iz predmeta St-1124/2016, TS ZD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D48C1B-7212-4E43-8CD3-F3B0F882DB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493</properties:Words>
  <properties:Characters>2840</properties:Characters>
  <properties:Lines>80</properties:Lines>
  <properties:Paragraphs>39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3373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Helenka Lonić</cp:lastModifiedBy>
  <cp:lastPrinted>2017-06-19T07:15:00Z</cp:lastPrinted>
  <dcterms:modified xmlns:xsi="http://www.w3.org/2001/XMLSchema-instance" xsi:type="dcterms:W3CDTF">2017-06-19T07:16:00Z</dcterms:modified>
  <cp:revision>11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St-1124/2016-53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  <prop:property name="eSPIS_CC_ID" pid="9" fmtid="{D5CDD505-2E9C-101B-9397-08002B2CF9AE}">
    <vt:lpwstr>3807640157</vt:lpwstr>
  </prop:property>
</prop:Properties>
</file>