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996c4" w14:paraId="62996c4" w:rsidRDefault="00D2279A" w:rsidP="00910611" w:rsidR="00D2279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279A" w:rsidP="00910611" w:rsidR="00D2279A">
      <w:r>
        <w:rPr>
          <w:rFonts w:eastAsia="MS Mincho"/>
        </w:rPr>
        <w:t>REPUBLIKA HRVATSKA</w:t>
      </w:r>
    </w:p>
    <w:p w:rsidRDefault="00D2279A" w:rsidP="00910611" w:rsidR="00D2279A">
      <w:r>
        <w:rPr>
          <w:rFonts w:eastAsia="MS Mincho"/>
        </w:rPr>
        <w:t>TRGOVAČKI SUD U RIJECI</w:t>
      </w:r>
    </w:p>
    <w:p w:rsidRDefault="00D2279A" w:rsidR="00D2279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2279A" w:rsidP="00910611" w:rsidR="00D2279A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994620">
        <w:t>1001</w:t>
      </w:r>
      <w:r w:rsidR="00495574">
        <w:t>/15</w:t>
      </w:r>
      <w:r w:rsidR="00B416A5">
        <w:t>, temeljem odredbe čl.430. Stečajnog zakona (NN 71/15), dana</w:t>
      </w:r>
      <w:r w:rsidR="00446F8B">
        <w:t xml:space="preserve"> </w:t>
      </w:r>
      <w:r w:rsidR="00400EE6">
        <w:t>01. veljače</w:t>
      </w:r>
      <w:r w:rsidR="00B416A5">
        <w:t xml:space="preserve"> </w:t>
      </w:r>
      <w:r w:rsidR="00495574">
        <w:t>2016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>
      <w:pPr>
        <w:jc w:val="both"/>
      </w:pPr>
    </w:p>
    <w:p w:rsidRDefault="00B907B8" w:rsidP="005B37B0" w:rsidR="00B907B8" w:rsidRPr="006515DF">
      <w:pPr>
        <w:jc w:val="both"/>
      </w:pPr>
    </w:p>
    <w:p w:rsidRDefault="00B416A5" w:rsidP="00446F8B" w:rsidR="00446F8B">
      <w:pPr>
        <w:numPr>
          <w:ilvl w:val="0"/>
          <w:numId w:val="11"/>
        </w:numPr>
        <w:jc w:val="both"/>
        <w:rPr>
          <w:b/>
          <w:bCs/>
        </w:rPr>
      </w:pPr>
      <w:r w:rsidRPr="006268AD">
        <w:rPr>
          <w:bCs/>
        </w:rPr>
        <w:t>Za dužnika</w:t>
      </w:r>
      <w:r w:rsidR="00C2355D">
        <w:rPr>
          <w:bCs/>
        </w:rPr>
        <w:t xml:space="preserve"> </w:t>
      </w:r>
      <w:r w:rsidR="00994620">
        <w:rPr>
          <w:b/>
          <w:bCs/>
        </w:rPr>
        <w:t xml:space="preserve">ŽAKS ugostiteljstvo, jednostavno </w:t>
      </w:r>
      <w:r w:rsidR="00994620" w:rsidRPr="00994620">
        <w:rPr>
          <w:b/>
          <w:bCs/>
        </w:rPr>
        <w:t>društv</w:t>
      </w:r>
      <w:r w:rsidR="00994620">
        <w:rPr>
          <w:b/>
          <w:bCs/>
        </w:rPr>
        <w:t xml:space="preserve">o s ograničenom odgovornošću, Rijeka, Primorska 22, OIB 20454488535. </w:t>
      </w:r>
      <w:r w:rsidR="003668F4">
        <w:rPr>
          <w:b/>
          <w:bCs/>
        </w:rPr>
        <w:t xml:space="preserve"> </w:t>
      </w:r>
      <w:r w:rsidR="003668F4" w:rsidRPr="003668F4">
        <w:rPr>
          <w:b/>
          <w:bCs/>
        </w:rPr>
        <w:t xml:space="preserve"> </w:t>
      </w:r>
      <w:r w:rsidR="00C2355D">
        <w:rPr>
          <w:b/>
          <w:bCs/>
        </w:rPr>
        <w:t xml:space="preserve"> </w:t>
      </w:r>
      <w:r w:rsidR="00C2355D" w:rsidRPr="00C2355D">
        <w:rPr>
          <w:b/>
          <w:bCs/>
        </w:rPr>
        <w:t xml:space="preserve"> </w:t>
      </w:r>
      <w:r w:rsidR="007952D3">
        <w:rPr>
          <w:b/>
          <w:bCs/>
        </w:rPr>
        <w:t xml:space="preserve"> </w:t>
      </w:r>
      <w:r w:rsidR="007952D3" w:rsidRPr="007952D3">
        <w:rPr>
          <w:b/>
          <w:bCs/>
        </w:rPr>
        <w:t xml:space="preserve"> </w:t>
      </w:r>
      <w:r w:rsidR="004035ED" w:rsidRPr="004035ED">
        <w:rPr>
          <w:b/>
          <w:bCs/>
        </w:rPr>
        <w:t xml:space="preserve"> </w:t>
      </w:r>
      <w:r w:rsidR="006268AD">
        <w:rPr>
          <w:b/>
          <w:bCs/>
        </w:rPr>
        <w:t xml:space="preserve"> </w:t>
      </w:r>
    </w:p>
    <w:p w:rsidRDefault="006268AD" w:rsidP="006268AD" w:rsidR="006268AD" w:rsidRPr="006268AD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994620">
        <w:t>01. rujna</w:t>
      </w:r>
      <w:r w:rsidR="00446F8B">
        <w:t xml:space="preserve"> </w:t>
      </w:r>
      <w:r>
        <w:t xml:space="preserve">2015. godine iznosi </w:t>
      </w:r>
      <w:r w:rsidR="00994620">
        <w:rPr>
          <w:b/>
        </w:rPr>
        <w:t>176.337,37</w:t>
      </w:r>
      <w:r w:rsidR="00350E9B" w:rsidRPr="00350E9B">
        <w:rPr>
          <w:b/>
        </w:rPr>
        <w:t xml:space="preserve"> </w:t>
      </w:r>
      <w:r w:rsidR="00446F8B" w:rsidRPr="00350E9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400EE6">
        <w:t>01. veljače</w:t>
      </w:r>
      <w:r w:rsidR="00B416A5">
        <w:t xml:space="preserve"> </w:t>
      </w:r>
      <w:r w:rsidR="002909F5" w:rsidRPr="006515DF">
        <w:t>201</w:t>
      </w:r>
      <w:r w:rsidR="00495574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6B26B1" w:rsidR="005B37B0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  <w:r w:rsidR="00DB6E1D" w:rsidRPr="006515DF">
        <w:t xml:space="preserve">             </w:t>
      </w:r>
      <w:r w:rsidRPr="006515DF">
        <w:t xml:space="preserve">     </w:t>
      </w:r>
      <w:r w:rsidRPr="006515DF">
        <w:tab/>
      </w:r>
      <w:r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FA79CC" w:rsidP="003B5F59" w:rsidR="00FA79CC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7952D3">
        <w:rPr>
          <w:sz w:val="20"/>
          <w:szCs w:val="20"/>
        </w:rPr>
        <w:t>01.02</w:t>
      </w:r>
      <w:r w:rsidR="00495574">
        <w:rPr>
          <w:sz w:val="20"/>
          <w:szCs w:val="20"/>
        </w:rPr>
        <w:t>.2016</w:t>
      </w:r>
      <w:r w:rsidR="002432D7" w:rsidRPr="00010B99">
        <w:rPr>
          <w:sz w:val="20"/>
          <w:szCs w:val="20"/>
        </w:rPr>
        <w:t>.</w:t>
      </w:r>
      <w:r w:rsidR="00495574">
        <w:rPr>
          <w:sz w:val="20"/>
          <w:szCs w:val="20"/>
        </w:rPr>
        <w:t xml:space="preserve"> </w:t>
      </w:r>
      <w:r w:rsidR="002432D7" w:rsidRPr="00010B99">
        <w:rPr>
          <w:sz w:val="20"/>
          <w:szCs w:val="20"/>
        </w:rPr>
        <w:t>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279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 xml:space="preserve">                                                                                     Posl. br. 15 St-</w:t>
    </w:r>
    <w:r w:rsidR="00994620">
      <w:t>1001</w:t>
    </w:r>
    <w:r w:rsidR="00495574">
      <w:t>/15-</w:t>
    </w:r>
    <w:r w:rsidR="00284260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3242C"/>
    <w:rsid w:val="00041652"/>
    <w:rsid w:val="00042E1B"/>
    <w:rsid w:val="00044D56"/>
    <w:rsid w:val="000504D5"/>
    <w:rsid w:val="00056DD9"/>
    <w:rsid w:val="00070EDE"/>
    <w:rsid w:val="00071DB6"/>
    <w:rsid w:val="00076D3E"/>
    <w:rsid w:val="0008069D"/>
    <w:rsid w:val="000816FE"/>
    <w:rsid w:val="00087A44"/>
    <w:rsid w:val="0009060F"/>
    <w:rsid w:val="000952F2"/>
    <w:rsid w:val="000A2B63"/>
    <w:rsid w:val="000A66F5"/>
    <w:rsid w:val="000A7FEB"/>
    <w:rsid w:val="000B7DD0"/>
    <w:rsid w:val="000C2EB0"/>
    <w:rsid w:val="000C3C3A"/>
    <w:rsid w:val="000C4016"/>
    <w:rsid w:val="000C59C4"/>
    <w:rsid w:val="000D156D"/>
    <w:rsid w:val="000E2F46"/>
    <w:rsid w:val="000E7469"/>
    <w:rsid w:val="000F358A"/>
    <w:rsid w:val="000F7B6C"/>
    <w:rsid w:val="00101EBF"/>
    <w:rsid w:val="00106E7B"/>
    <w:rsid w:val="00111670"/>
    <w:rsid w:val="00115D71"/>
    <w:rsid w:val="001217EA"/>
    <w:rsid w:val="001221ED"/>
    <w:rsid w:val="00123B98"/>
    <w:rsid w:val="00126115"/>
    <w:rsid w:val="00141383"/>
    <w:rsid w:val="0014199C"/>
    <w:rsid w:val="00142C0F"/>
    <w:rsid w:val="001463CE"/>
    <w:rsid w:val="0015044E"/>
    <w:rsid w:val="00153F94"/>
    <w:rsid w:val="00155D32"/>
    <w:rsid w:val="0016205A"/>
    <w:rsid w:val="00167782"/>
    <w:rsid w:val="00171CEC"/>
    <w:rsid w:val="00174BCC"/>
    <w:rsid w:val="00176959"/>
    <w:rsid w:val="00177624"/>
    <w:rsid w:val="00183E1B"/>
    <w:rsid w:val="0018741E"/>
    <w:rsid w:val="001924A3"/>
    <w:rsid w:val="00192B34"/>
    <w:rsid w:val="001A08C1"/>
    <w:rsid w:val="001A21C0"/>
    <w:rsid w:val="001A277D"/>
    <w:rsid w:val="001A371B"/>
    <w:rsid w:val="001A7B08"/>
    <w:rsid w:val="001C1C87"/>
    <w:rsid w:val="001C35B0"/>
    <w:rsid w:val="001C387A"/>
    <w:rsid w:val="001C3E88"/>
    <w:rsid w:val="001C462A"/>
    <w:rsid w:val="001D2AAF"/>
    <w:rsid w:val="001D42F4"/>
    <w:rsid w:val="001D774D"/>
    <w:rsid w:val="001E1C17"/>
    <w:rsid w:val="001E3EE3"/>
    <w:rsid w:val="001E5DA0"/>
    <w:rsid w:val="001F00DE"/>
    <w:rsid w:val="001F05AB"/>
    <w:rsid w:val="001F08AB"/>
    <w:rsid w:val="001F0A4D"/>
    <w:rsid w:val="001F16F6"/>
    <w:rsid w:val="001F2FBB"/>
    <w:rsid w:val="001F39FE"/>
    <w:rsid w:val="001F569F"/>
    <w:rsid w:val="001F5DD9"/>
    <w:rsid w:val="001F75B3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1685"/>
    <w:rsid w:val="00233207"/>
    <w:rsid w:val="00236E02"/>
    <w:rsid w:val="002412DD"/>
    <w:rsid w:val="002432D7"/>
    <w:rsid w:val="002521BE"/>
    <w:rsid w:val="00260313"/>
    <w:rsid w:val="002619A0"/>
    <w:rsid w:val="00266731"/>
    <w:rsid w:val="00267DFB"/>
    <w:rsid w:val="002721A3"/>
    <w:rsid w:val="00280ABB"/>
    <w:rsid w:val="00282C64"/>
    <w:rsid w:val="00284260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3B88"/>
    <w:rsid w:val="002D619E"/>
    <w:rsid w:val="002E431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225BC"/>
    <w:rsid w:val="003370AD"/>
    <w:rsid w:val="00337CBA"/>
    <w:rsid w:val="00337EA7"/>
    <w:rsid w:val="003442EE"/>
    <w:rsid w:val="00345EBD"/>
    <w:rsid w:val="00347286"/>
    <w:rsid w:val="00350E9B"/>
    <w:rsid w:val="003535EE"/>
    <w:rsid w:val="00354F78"/>
    <w:rsid w:val="0036379E"/>
    <w:rsid w:val="00364245"/>
    <w:rsid w:val="003668F4"/>
    <w:rsid w:val="003705B0"/>
    <w:rsid w:val="00371480"/>
    <w:rsid w:val="00374332"/>
    <w:rsid w:val="0038778A"/>
    <w:rsid w:val="003901D3"/>
    <w:rsid w:val="00390B57"/>
    <w:rsid w:val="00395606"/>
    <w:rsid w:val="003B2995"/>
    <w:rsid w:val="003B2BB1"/>
    <w:rsid w:val="003B4B60"/>
    <w:rsid w:val="003B5F59"/>
    <w:rsid w:val="003B6B91"/>
    <w:rsid w:val="003C3531"/>
    <w:rsid w:val="003C6155"/>
    <w:rsid w:val="003D255B"/>
    <w:rsid w:val="003E505E"/>
    <w:rsid w:val="003F00AD"/>
    <w:rsid w:val="003F0965"/>
    <w:rsid w:val="003F6ACD"/>
    <w:rsid w:val="00400EE6"/>
    <w:rsid w:val="004035ED"/>
    <w:rsid w:val="004047B3"/>
    <w:rsid w:val="004107F2"/>
    <w:rsid w:val="00417090"/>
    <w:rsid w:val="00421D46"/>
    <w:rsid w:val="00427F95"/>
    <w:rsid w:val="004313FF"/>
    <w:rsid w:val="00437108"/>
    <w:rsid w:val="00437A6E"/>
    <w:rsid w:val="00437BA0"/>
    <w:rsid w:val="004409C4"/>
    <w:rsid w:val="00442998"/>
    <w:rsid w:val="00444BC6"/>
    <w:rsid w:val="00446F8B"/>
    <w:rsid w:val="004479E7"/>
    <w:rsid w:val="00451390"/>
    <w:rsid w:val="00457A1E"/>
    <w:rsid w:val="004715DB"/>
    <w:rsid w:val="004715DD"/>
    <w:rsid w:val="004740FD"/>
    <w:rsid w:val="0048205B"/>
    <w:rsid w:val="00490FF3"/>
    <w:rsid w:val="004936A3"/>
    <w:rsid w:val="004950EC"/>
    <w:rsid w:val="00495574"/>
    <w:rsid w:val="004A00AB"/>
    <w:rsid w:val="004A7F3B"/>
    <w:rsid w:val="004B732F"/>
    <w:rsid w:val="004C0F23"/>
    <w:rsid w:val="004C47E1"/>
    <w:rsid w:val="004D2375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06A97"/>
    <w:rsid w:val="00510C15"/>
    <w:rsid w:val="00511C85"/>
    <w:rsid w:val="00515498"/>
    <w:rsid w:val="00521ABF"/>
    <w:rsid w:val="00524180"/>
    <w:rsid w:val="00525788"/>
    <w:rsid w:val="00530D55"/>
    <w:rsid w:val="00530EE9"/>
    <w:rsid w:val="00532349"/>
    <w:rsid w:val="00533D66"/>
    <w:rsid w:val="00535BE5"/>
    <w:rsid w:val="0053677E"/>
    <w:rsid w:val="00536E0F"/>
    <w:rsid w:val="00541F08"/>
    <w:rsid w:val="00544A3B"/>
    <w:rsid w:val="005531F5"/>
    <w:rsid w:val="005670BF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1993"/>
    <w:rsid w:val="005C586E"/>
    <w:rsid w:val="005C7D26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268AD"/>
    <w:rsid w:val="0063050E"/>
    <w:rsid w:val="00640F2B"/>
    <w:rsid w:val="006515DF"/>
    <w:rsid w:val="00664684"/>
    <w:rsid w:val="00666348"/>
    <w:rsid w:val="006677B8"/>
    <w:rsid w:val="00684DC2"/>
    <w:rsid w:val="00694B02"/>
    <w:rsid w:val="006A1C63"/>
    <w:rsid w:val="006A37E1"/>
    <w:rsid w:val="006B04E7"/>
    <w:rsid w:val="006B26B1"/>
    <w:rsid w:val="006B4842"/>
    <w:rsid w:val="006C096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3E81"/>
    <w:rsid w:val="007552E8"/>
    <w:rsid w:val="00760EB7"/>
    <w:rsid w:val="00760FF1"/>
    <w:rsid w:val="00767887"/>
    <w:rsid w:val="00774BD4"/>
    <w:rsid w:val="00775B4E"/>
    <w:rsid w:val="00783420"/>
    <w:rsid w:val="00784B14"/>
    <w:rsid w:val="007918A3"/>
    <w:rsid w:val="00793CEF"/>
    <w:rsid w:val="007952D3"/>
    <w:rsid w:val="00797E9F"/>
    <w:rsid w:val="007A43EA"/>
    <w:rsid w:val="007A6990"/>
    <w:rsid w:val="007A7BDE"/>
    <w:rsid w:val="007B5BB1"/>
    <w:rsid w:val="007B6289"/>
    <w:rsid w:val="007C3FA8"/>
    <w:rsid w:val="007D2175"/>
    <w:rsid w:val="007D6926"/>
    <w:rsid w:val="007F0D63"/>
    <w:rsid w:val="007F453A"/>
    <w:rsid w:val="007F48B5"/>
    <w:rsid w:val="007F6C55"/>
    <w:rsid w:val="00800379"/>
    <w:rsid w:val="00802087"/>
    <w:rsid w:val="0080283B"/>
    <w:rsid w:val="0080451C"/>
    <w:rsid w:val="00813835"/>
    <w:rsid w:val="00830BFC"/>
    <w:rsid w:val="008326F0"/>
    <w:rsid w:val="0083740B"/>
    <w:rsid w:val="00840E1D"/>
    <w:rsid w:val="00844CB1"/>
    <w:rsid w:val="008472F2"/>
    <w:rsid w:val="008633E6"/>
    <w:rsid w:val="00866B4A"/>
    <w:rsid w:val="00867742"/>
    <w:rsid w:val="008677D6"/>
    <w:rsid w:val="00871797"/>
    <w:rsid w:val="00871A25"/>
    <w:rsid w:val="0087242D"/>
    <w:rsid w:val="00876D3B"/>
    <w:rsid w:val="00877FED"/>
    <w:rsid w:val="008811E8"/>
    <w:rsid w:val="00887CB9"/>
    <w:rsid w:val="00890A5F"/>
    <w:rsid w:val="00891CF1"/>
    <w:rsid w:val="008A247C"/>
    <w:rsid w:val="008A255C"/>
    <w:rsid w:val="008B1087"/>
    <w:rsid w:val="008B621A"/>
    <w:rsid w:val="008B7AC6"/>
    <w:rsid w:val="008C24F1"/>
    <w:rsid w:val="008C429C"/>
    <w:rsid w:val="008C6212"/>
    <w:rsid w:val="008D6F9C"/>
    <w:rsid w:val="008E0009"/>
    <w:rsid w:val="008E51E4"/>
    <w:rsid w:val="008F3407"/>
    <w:rsid w:val="008F4071"/>
    <w:rsid w:val="00902599"/>
    <w:rsid w:val="009067C6"/>
    <w:rsid w:val="009118EF"/>
    <w:rsid w:val="00912BFB"/>
    <w:rsid w:val="00913345"/>
    <w:rsid w:val="009168C5"/>
    <w:rsid w:val="009205D7"/>
    <w:rsid w:val="00923CD0"/>
    <w:rsid w:val="00923EB7"/>
    <w:rsid w:val="009242E5"/>
    <w:rsid w:val="00930785"/>
    <w:rsid w:val="0093239D"/>
    <w:rsid w:val="009337BA"/>
    <w:rsid w:val="009345FB"/>
    <w:rsid w:val="00940B7F"/>
    <w:rsid w:val="00941210"/>
    <w:rsid w:val="0094516B"/>
    <w:rsid w:val="00947C0E"/>
    <w:rsid w:val="00956E95"/>
    <w:rsid w:val="009658D8"/>
    <w:rsid w:val="009720F8"/>
    <w:rsid w:val="00975C60"/>
    <w:rsid w:val="00983195"/>
    <w:rsid w:val="00986D01"/>
    <w:rsid w:val="0099074B"/>
    <w:rsid w:val="00994620"/>
    <w:rsid w:val="009A242B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352C"/>
    <w:rsid w:val="00A24271"/>
    <w:rsid w:val="00A26019"/>
    <w:rsid w:val="00A26867"/>
    <w:rsid w:val="00A373D1"/>
    <w:rsid w:val="00A418A0"/>
    <w:rsid w:val="00A45E8E"/>
    <w:rsid w:val="00A46904"/>
    <w:rsid w:val="00A52C24"/>
    <w:rsid w:val="00A61785"/>
    <w:rsid w:val="00A644A6"/>
    <w:rsid w:val="00A7404C"/>
    <w:rsid w:val="00A7796C"/>
    <w:rsid w:val="00A8114B"/>
    <w:rsid w:val="00A91C58"/>
    <w:rsid w:val="00A97004"/>
    <w:rsid w:val="00AA2EC2"/>
    <w:rsid w:val="00AA5E71"/>
    <w:rsid w:val="00AA60AF"/>
    <w:rsid w:val="00AA79A3"/>
    <w:rsid w:val="00AB08FD"/>
    <w:rsid w:val="00AB208A"/>
    <w:rsid w:val="00AC1B93"/>
    <w:rsid w:val="00AC1EEE"/>
    <w:rsid w:val="00AC3939"/>
    <w:rsid w:val="00AC4C2A"/>
    <w:rsid w:val="00AC573F"/>
    <w:rsid w:val="00AC7E31"/>
    <w:rsid w:val="00AE27A2"/>
    <w:rsid w:val="00AE4FC2"/>
    <w:rsid w:val="00AE73E1"/>
    <w:rsid w:val="00AE7D36"/>
    <w:rsid w:val="00AF123A"/>
    <w:rsid w:val="00AF27D1"/>
    <w:rsid w:val="00AF6E7A"/>
    <w:rsid w:val="00B031D3"/>
    <w:rsid w:val="00B04F19"/>
    <w:rsid w:val="00B10827"/>
    <w:rsid w:val="00B12AC3"/>
    <w:rsid w:val="00B30CB4"/>
    <w:rsid w:val="00B3107E"/>
    <w:rsid w:val="00B4056C"/>
    <w:rsid w:val="00B416A5"/>
    <w:rsid w:val="00B524C6"/>
    <w:rsid w:val="00B55334"/>
    <w:rsid w:val="00B61BBE"/>
    <w:rsid w:val="00B75AB7"/>
    <w:rsid w:val="00B907B8"/>
    <w:rsid w:val="00B91B39"/>
    <w:rsid w:val="00BA44FC"/>
    <w:rsid w:val="00BA723F"/>
    <w:rsid w:val="00BB08EE"/>
    <w:rsid w:val="00BD3C49"/>
    <w:rsid w:val="00BE2A5A"/>
    <w:rsid w:val="00BE62C8"/>
    <w:rsid w:val="00BF1518"/>
    <w:rsid w:val="00BF6D01"/>
    <w:rsid w:val="00C00927"/>
    <w:rsid w:val="00C058ED"/>
    <w:rsid w:val="00C13841"/>
    <w:rsid w:val="00C21CE7"/>
    <w:rsid w:val="00C2309F"/>
    <w:rsid w:val="00C2355D"/>
    <w:rsid w:val="00C27EA4"/>
    <w:rsid w:val="00C317C2"/>
    <w:rsid w:val="00C32128"/>
    <w:rsid w:val="00C323DB"/>
    <w:rsid w:val="00C35843"/>
    <w:rsid w:val="00C42715"/>
    <w:rsid w:val="00C43526"/>
    <w:rsid w:val="00C44113"/>
    <w:rsid w:val="00C44A1F"/>
    <w:rsid w:val="00C45DA7"/>
    <w:rsid w:val="00C51081"/>
    <w:rsid w:val="00C54663"/>
    <w:rsid w:val="00C5617B"/>
    <w:rsid w:val="00C577E2"/>
    <w:rsid w:val="00C610A8"/>
    <w:rsid w:val="00C64BCA"/>
    <w:rsid w:val="00C65E64"/>
    <w:rsid w:val="00C7546D"/>
    <w:rsid w:val="00C77386"/>
    <w:rsid w:val="00C77447"/>
    <w:rsid w:val="00C778DC"/>
    <w:rsid w:val="00C77BDB"/>
    <w:rsid w:val="00C82148"/>
    <w:rsid w:val="00C83CC2"/>
    <w:rsid w:val="00C85545"/>
    <w:rsid w:val="00C861C3"/>
    <w:rsid w:val="00C905F9"/>
    <w:rsid w:val="00C9217D"/>
    <w:rsid w:val="00C929CB"/>
    <w:rsid w:val="00C961C5"/>
    <w:rsid w:val="00CA15EC"/>
    <w:rsid w:val="00CA28F3"/>
    <w:rsid w:val="00CA3069"/>
    <w:rsid w:val="00CA3738"/>
    <w:rsid w:val="00CA758D"/>
    <w:rsid w:val="00CB6630"/>
    <w:rsid w:val="00CB7A73"/>
    <w:rsid w:val="00CC7A96"/>
    <w:rsid w:val="00CD34FF"/>
    <w:rsid w:val="00CD3905"/>
    <w:rsid w:val="00CD4046"/>
    <w:rsid w:val="00CD757E"/>
    <w:rsid w:val="00CE003D"/>
    <w:rsid w:val="00CF56F0"/>
    <w:rsid w:val="00D01041"/>
    <w:rsid w:val="00D02729"/>
    <w:rsid w:val="00D059A5"/>
    <w:rsid w:val="00D06AE0"/>
    <w:rsid w:val="00D06F77"/>
    <w:rsid w:val="00D11111"/>
    <w:rsid w:val="00D14FBF"/>
    <w:rsid w:val="00D159F6"/>
    <w:rsid w:val="00D20ECA"/>
    <w:rsid w:val="00D2279A"/>
    <w:rsid w:val="00D26773"/>
    <w:rsid w:val="00D27294"/>
    <w:rsid w:val="00D32774"/>
    <w:rsid w:val="00D36460"/>
    <w:rsid w:val="00D378B4"/>
    <w:rsid w:val="00D41B79"/>
    <w:rsid w:val="00D42670"/>
    <w:rsid w:val="00D56850"/>
    <w:rsid w:val="00D57B06"/>
    <w:rsid w:val="00D62DDC"/>
    <w:rsid w:val="00D633CD"/>
    <w:rsid w:val="00D72471"/>
    <w:rsid w:val="00D85013"/>
    <w:rsid w:val="00D92ADB"/>
    <w:rsid w:val="00D937E1"/>
    <w:rsid w:val="00DA134F"/>
    <w:rsid w:val="00DA1414"/>
    <w:rsid w:val="00DA4171"/>
    <w:rsid w:val="00DB0B70"/>
    <w:rsid w:val="00DB2C98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3E23"/>
    <w:rsid w:val="00E15CCB"/>
    <w:rsid w:val="00E15F81"/>
    <w:rsid w:val="00E20505"/>
    <w:rsid w:val="00E214B8"/>
    <w:rsid w:val="00E2258C"/>
    <w:rsid w:val="00E26A8F"/>
    <w:rsid w:val="00E31BA6"/>
    <w:rsid w:val="00E32A2C"/>
    <w:rsid w:val="00E34D08"/>
    <w:rsid w:val="00E45BA9"/>
    <w:rsid w:val="00E47C9F"/>
    <w:rsid w:val="00E52103"/>
    <w:rsid w:val="00E5367A"/>
    <w:rsid w:val="00E541ED"/>
    <w:rsid w:val="00E5432E"/>
    <w:rsid w:val="00E55672"/>
    <w:rsid w:val="00E632F6"/>
    <w:rsid w:val="00E64D55"/>
    <w:rsid w:val="00E65036"/>
    <w:rsid w:val="00E66F64"/>
    <w:rsid w:val="00E7305D"/>
    <w:rsid w:val="00E736F0"/>
    <w:rsid w:val="00E743B5"/>
    <w:rsid w:val="00E75457"/>
    <w:rsid w:val="00E82BCC"/>
    <w:rsid w:val="00E90954"/>
    <w:rsid w:val="00E940D1"/>
    <w:rsid w:val="00EA4F3F"/>
    <w:rsid w:val="00EB1E37"/>
    <w:rsid w:val="00EB6863"/>
    <w:rsid w:val="00EB7096"/>
    <w:rsid w:val="00EC5B56"/>
    <w:rsid w:val="00ED2DCC"/>
    <w:rsid w:val="00ED6CE8"/>
    <w:rsid w:val="00EE2B30"/>
    <w:rsid w:val="00EF0CEC"/>
    <w:rsid w:val="00EF23A6"/>
    <w:rsid w:val="00F02ECF"/>
    <w:rsid w:val="00F04D4A"/>
    <w:rsid w:val="00F13803"/>
    <w:rsid w:val="00F173C1"/>
    <w:rsid w:val="00F17D9B"/>
    <w:rsid w:val="00F20F43"/>
    <w:rsid w:val="00F27CD8"/>
    <w:rsid w:val="00F307B5"/>
    <w:rsid w:val="00F314A5"/>
    <w:rsid w:val="00F35817"/>
    <w:rsid w:val="00F3727C"/>
    <w:rsid w:val="00F37E54"/>
    <w:rsid w:val="00F4462D"/>
    <w:rsid w:val="00F501A5"/>
    <w:rsid w:val="00F57489"/>
    <w:rsid w:val="00F65C0A"/>
    <w:rsid w:val="00F710D6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3737"/>
    <w:rsid w:val="00FA4B91"/>
    <w:rsid w:val="00FA4EDA"/>
    <w:rsid w:val="00FA59EB"/>
    <w:rsid w:val="00FA79CC"/>
    <w:rsid w:val="00FA7CE0"/>
    <w:rsid w:val="00FB4660"/>
    <w:rsid w:val="00FB67C5"/>
    <w:rsid w:val="00FC408D"/>
    <w:rsid w:val="00FD0C4A"/>
    <w:rsid w:val="00FE16BC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48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227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279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279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279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279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227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279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279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279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279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1001</izvorni_sadrzaj>
    <derivirana_varijabla naziv="DomainObject.Predmet.Broj_1">1001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St-1001/2015</izvorni_sadrzaj>
    <derivirana_varijabla naziv="DomainObject.Predmet.OznakaBroj_1">St-1001/2015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ŽAKS j.d.o.o.  Rijeka</izvorni_sadrzaj>
    <derivirana_varijabla naziv="DomainObject.Predmet.ProtustrankaFormated_1">  ŽAKS j.d.o.o.  Rijeka</derivirana_varijabla>
  </DomainObject.Predmet.ProtustrankaFormated>
  <DomainObject.Predmet.ProtustrankaFormatedOIB>
    <izvorni_sadrzaj>  ŽAKS j.d.o.o.  Rijeka, OIB 20454488535</izvorni_sadrzaj>
    <derivirana_varijabla naziv="DomainObject.Predmet.ProtustrankaFormatedOIB_1">  ŽAKS j.d.o.o.  Rijeka, OIB 20454488535</derivirana_varijabla>
  </DomainObject.Predmet.ProtustrankaFormatedOIB>
  <DomainObject.Predmet.ProtustrankaFormatedWithAdress>
    <izvorni_sadrzaj> ŽAKS j.d.o.o.  Rijeka, Primorska 22, 51000 Rijeka</izvorni_sadrzaj>
    <derivirana_varijabla naziv="DomainObject.Predmet.ProtustrankaFormatedWithAdress_1"> ŽAKS j.d.o.o.  Rijeka, Primorska 22, 51000 Rijeka</derivirana_varijabla>
  </DomainObject.Predmet.ProtustrankaFormatedWithAdress>
  <DomainObject.Predmet.ProtustrankaFormatedWithAdressOIB>
    <izvorni_sadrzaj> ŽAKS j.d.o.o.  Rijeka, OIB 20454488535, Primorska 22, 51000 Rijeka</izvorni_sadrzaj>
    <derivirana_varijabla naziv="DomainObject.Predmet.ProtustrankaFormatedWithAdressOIB_1"> ŽAKS j.d.o.o.  Rijeka, OIB 20454488535, Primorska 22, 51000 Rijeka</derivirana_varijabla>
  </DomainObject.Predmet.ProtustrankaFormatedWithAdressOIB>
  <DomainObject.Predmet.ProtustrankaWithAdress>
    <izvorni_sadrzaj>ŽAKS j.d.o.o.  Rijeka Primorska 22, 51000 Rijeka</izvorni_sadrzaj>
    <derivirana_varijabla naziv="DomainObject.Predmet.ProtustrankaWithAdress_1">ŽAKS j.d.o.o.  Rijeka Primorska 22, 51000 Rijeka</derivirana_varijabla>
  </DomainObject.Predmet.ProtustrankaWithAdress>
  <DomainObject.Predmet.ProtustrankaWithAdressOIB>
    <izvorni_sadrzaj>ŽAKS j.d.o.o.  Rijeka, OIB 20454488535, Primorska 22, 51000 Rijeka</izvorni_sadrzaj>
    <derivirana_varijabla naziv="DomainObject.Predmet.ProtustrankaWithAdressOIB_1">ŽAKS j.d.o.o.  Rijeka, OIB 20454488535, Primorska 22, 51000 Rijeka</derivirana_varijabla>
  </DomainObject.Predmet.ProtustrankaWithAdressOIB>
  <DomainObject.Predmet.ProtustrankaNazivFormated>
    <izvorni_sadrzaj>ŽAKS j.d.o.o.  Rijeka</izvorni_sadrzaj>
    <derivirana_varijabla naziv="DomainObject.Predmet.ProtustrankaNazivFormated_1">ŽAKS j.d.o.o.  Rijeka</derivirana_varijabla>
  </DomainObject.Predmet.ProtustrankaNazivFormated>
  <DomainObject.Predmet.ProtustrankaNazivFormatedOIB>
    <izvorni_sadrzaj>ŽAKS j.d.o.o.  Rijeka, OIB 20454488535</izvorni_sadrzaj>
    <derivirana_varijabla naziv="DomainObject.Predmet.ProtustrankaNazivFormatedOIB_1">ŽAKS j.d.o.o.  Rijeka, OIB 20454488535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ŽAKS j.d.o.o.  Rijeka</item>
    </izvorni_sadrzaj>
    <derivirana_varijabla naziv="DomainObject.Predmet.ProtuStrankaListFormated_1">
      <item>ŽAKS j.d.o.o.  Rijeka</item>
    </derivirana_varijabla>
  </DomainObject.Predmet.ProtuStrankaListFormated>
  <DomainObject.Predmet.ProtuStrankaListFormatedOIB>
    <izvorni_sadrzaj>
      <item>ŽAKS j.d.o.o.  Rijeka, OIB 20454488535</item>
    </izvorni_sadrzaj>
    <derivirana_varijabla naziv="DomainObject.Predmet.ProtuStrankaListFormatedOIB_1">
      <item>ŽAKS j.d.o.o.  Rijeka, OIB 20454488535</item>
    </derivirana_varijabla>
  </DomainObject.Predmet.ProtuStrankaListFormatedOIB>
  <DomainObject.Predmet.ProtuStrankaListFormatedWithAdress>
    <izvorni_sadrzaj>
      <item>ŽAKS j.d.o.o.  Rijeka, Primorska 22, 51000 Rijeka</item>
    </izvorni_sadrzaj>
    <derivirana_varijabla naziv="DomainObject.Predmet.ProtuStrankaListFormatedWithAdress_1">
      <item>ŽAKS j.d.o.o.  Rijeka, Primorska 22, 51000 Rijeka</item>
    </derivirana_varijabla>
  </DomainObject.Predmet.ProtuStrankaListFormatedWithAdress>
  <DomainObject.Predmet.ProtuStrankaListFormatedWithAdressOIB>
    <izvorni_sadrzaj>
      <item>ŽAKS j.d.o.o.  Rijeka, OIB 20454488535, Primorska 22, 51000 Rijeka</item>
    </izvorni_sadrzaj>
    <derivirana_varijabla naziv="DomainObject.Predmet.ProtuStrankaListFormatedWithAdressOIB_1">
      <item>ŽAKS j.d.o.o.  Rijeka, OIB 20454488535, Primorska 22, 51000 Rijeka</item>
    </derivirana_varijabla>
  </DomainObject.Predmet.ProtuStrankaListFormatedWithAdressOIB>
  <DomainObject.Predmet.ProtuStrankaListNazivFormated>
    <izvorni_sadrzaj>
      <item>ŽAKS j.d.o.o.  Rijeka</item>
    </izvorni_sadrzaj>
    <derivirana_varijabla naziv="DomainObject.Predmet.ProtuStrankaListNazivFormated_1">
      <item>ŽAKS j.d.o.o.  Rijeka</item>
    </derivirana_varijabla>
  </DomainObject.Predmet.ProtuStrankaListNazivFormated>
  <DomainObject.Predmet.ProtuStrankaListNazivFormatedOIB>
    <izvorni_sadrzaj>
      <item>ŽAKS j.d.o.o.  Rijeka, OIB 20454488535</item>
    </izvorni_sadrzaj>
    <derivirana_varijabla naziv="DomainObject.Predmet.ProtuStrankaListNazivFormatedOIB_1">
      <item>ŽAKS j.d.o.o.  Rijeka, OIB 20454488535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ŽAKS j.d.o.o.  Rijeka</izvorni_sadrzaj>
    <derivirana_varijabla naziv="DomainObject.Predmet.ProtustrankaIDrugi_1">ŽAKS j.d.o.o.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ŽAKS j.d.o.o.  Rijeka, OIB 20454488535, Primorska 22, 51000 Rijeka</izvorni_sadrzaj>
    <derivirana_varijabla naziv="DomainObject.Predmet.ProtustrankaIDrugiAdressOIB_1">ŽAKS j.d.o.o.  Rijeka, OIB 20454488535, Primorska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ŽAKS j.d.o.o.  Rijeka</item>
    </izvorni_sadrzaj>
    <derivirana_varijabla naziv="DomainObject.Predmet.SudioniciListNaziv_1">
      <item>FINA  Rijeka</item>
      <item>ŽAKS j.d.o.o.  Rijeka</item>
    </derivirana_varijabla>
  </DomainObject.Predmet.SudioniciListNaziv>
  <DomainObject.Predmet.SudioniciListAdressOIB>
    <izvorni_sadrzaj>
      <item>FINA  Rijeka, OIB 85821130368, Frana Kurelca 8,51000 Rijeka</item>
      <item>ŽAKS j.d.o.o.  Rijeka, OIB 20454488535, Primorska 22,51000 Rijeka</item>
    </izvorni_sadrzaj>
    <derivirana_varijabla naziv="DomainObject.Predmet.SudioniciListAdressOIB_1">
      <item>FINA  Rijeka, OIB 85821130368, Frana Kurelca 8,51000 Rijeka</item>
      <item>ŽAKS j.d.o.o.  Rijeka, OIB 20454488535, Primorska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20454488535</item>
    </izvorni_sadrzaj>
    <derivirana_varijabla naziv="DomainObject.Predmet.SudioniciListNazivOIB_1">
      <item>, OIB 85821130368</item>
      <item>, OIB 20454488535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60C91A-5B5E-4E1A-9800-3EB518CD87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285</properties:Words>
  <properties:Characters>1435</properties:Characters>
  <properties:Lines>57</properties:Lines>
  <properties:Paragraphs>23</properties:Paragraphs>
  <properties:TotalTime>1533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2016-02-01T10:05:00Z</cp:lastPrinted>
  <dcterms:modified xmlns:xsi="http://www.w3.org/2001/XMLSchema-instance" xsi:type="dcterms:W3CDTF">2016-02-01T10:06:00Z</dcterms:modified>
  <cp:revision>163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